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aa65" w14:paraId="1c9aa65"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7B4EA9" w:rsidRPr="007B4EA9">
        <w:rPr>
          <w:szCs w:val="24"/>
          <w:lang w:val="hr-HR"/>
        </w:rPr>
        <w:t>CRIADO j.d.o.o., OIB: 08644177136, Split, Pujanke 85</w:t>
      </w:r>
      <w:r w:rsidR="007822BE" w:rsidRPr="00E3340E">
        <w:rPr>
          <w:szCs w:val="24"/>
          <w:lang w:val="hr-HR"/>
        </w:rPr>
        <w:t>, dana</w:t>
      </w:r>
      <w:r w:rsidR="003E5966" w:rsidRPr="00E3340E">
        <w:rPr>
          <w:szCs w:val="24"/>
          <w:lang w:val="hr-HR"/>
        </w:rPr>
        <w:t xml:space="preserve"> </w:t>
      </w:r>
      <w:r w:rsidR="009F1440">
        <w:rPr>
          <w:szCs w:val="24"/>
          <w:lang w:val="hr-HR"/>
        </w:rPr>
        <w:t>31.</w:t>
      </w:r>
      <w:r w:rsidR="007822BE" w:rsidRPr="00E3340E">
        <w:rPr>
          <w:szCs w:val="24"/>
          <w:lang w:val="hr-HR"/>
        </w:rPr>
        <w:t xml:space="preserve"> siječnja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7B4EA9">
        <w:rPr>
          <w:lang w:val="hr-HR"/>
        </w:rPr>
        <w:t xml:space="preserve"> poslovni broj 11. St-681</w:t>
      </w:r>
      <w:r w:rsidR="007822BE" w:rsidRPr="00E3340E">
        <w:rPr>
          <w:lang w:val="hr-HR"/>
        </w:rPr>
        <w:t xml:space="preserve">/2016 od </w:t>
      </w:r>
      <w:r w:rsidR="007B4EA9">
        <w:rPr>
          <w:lang w:val="hr-HR"/>
        </w:rPr>
        <w:t>16</w:t>
      </w:r>
      <w:r w:rsidR="002B5366">
        <w:rPr>
          <w:lang w:val="hr-HR"/>
        </w:rPr>
        <w:t>. studenog</w:t>
      </w:r>
      <w:r w:rsidR="007822BE" w:rsidRPr="00E3340E">
        <w:rPr>
          <w:lang w:val="hr-HR"/>
        </w:rPr>
        <w:t xml:space="preserve"> 2016. godine koje je postalo pravomoćno </w:t>
      </w:r>
      <w:r w:rsidR="002B5366">
        <w:rPr>
          <w:lang w:val="hr-HR"/>
        </w:rPr>
        <w:t xml:space="preserve">dana </w:t>
      </w:r>
      <w:r w:rsidR="007B4EA9">
        <w:rPr>
          <w:lang w:val="hr-HR"/>
        </w:rPr>
        <w:t>5. prosinca</w:t>
      </w:r>
      <w:r w:rsidR="007822BE" w:rsidRPr="00E3340E">
        <w:rPr>
          <w:lang w:val="hr-HR"/>
        </w:rPr>
        <w:t xml:space="preserve"> 2016., a ovršno </w:t>
      </w:r>
      <w:r w:rsidR="007B4EA9">
        <w:rPr>
          <w:lang w:val="hr-HR"/>
        </w:rPr>
        <w:t>14</w:t>
      </w:r>
      <w:r w:rsidR="002B5366">
        <w:rPr>
          <w:lang w:val="hr-HR"/>
        </w:rPr>
        <w:t>. prosinca</w:t>
      </w:r>
      <w:r w:rsidR="007822BE" w:rsidRPr="00E3340E">
        <w:rPr>
          <w:lang w:val="hr-HR"/>
        </w:rPr>
        <w:t xml:space="preserve"> 2016.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7B4EA9" w:rsidRPr="007B4EA9">
        <w:rPr>
          <w:lang w:val="hr-HR"/>
        </w:rPr>
        <w:t>Ivan Lozo, OIB: 72689340052, iz Poljica, Ulica 3. Imotske bojne 42</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7B4EA9">
        <w:t xml:space="preserve"> 02, poziv na broj odobrenja 681</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7822BE" w:rsidP="007822BE" w:rsidR="007822BE" w:rsidRPr="00E3340E">
      <w:pPr>
        <w:ind w:firstLine="708"/>
        <w:jc w:val="both"/>
        <w:rPr>
          <w:szCs w:val="24"/>
        </w:rPr>
      </w:pPr>
      <w:r w:rsidRPr="00E3340E">
        <w:rPr>
          <w:szCs w:val="24"/>
        </w:rPr>
        <w:t>Financijska agencija, Regionalni centa</w:t>
      </w:r>
      <w:r w:rsidR="007B4EA9">
        <w:rPr>
          <w:szCs w:val="24"/>
        </w:rPr>
        <w:t>r Split podnijela je ovom sudu 7</w:t>
      </w:r>
      <w:r w:rsidRPr="00E3340E">
        <w:rPr>
          <w:szCs w:val="24"/>
        </w:rPr>
        <w:t xml:space="preserve">. ožujka 2016. godine prijedlog za otvaranje stečajnog postupka nad dužnikom </w:t>
      </w:r>
      <w:r w:rsidR="007B4EA9" w:rsidRPr="007B4EA9">
        <w:rPr>
          <w:szCs w:val="24"/>
        </w:rPr>
        <w:t>CRIADO j.d.o.o., OIB: 08644177136, Split, Pujanke 85</w:t>
      </w:r>
      <w:r w:rsidRPr="00E3340E">
        <w:rPr>
          <w:szCs w:val="24"/>
        </w:rPr>
        <w:t xml:space="preserve">, sukladno odredbi čl. 444. st. 2. </w:t>
      </w:r>
      <w:r w:rsidRPr="00E3340E">
        <w:rPr>
          <w:rFonts w:cs="Times New Roman"/>
          <w:szCs w:val="24"/>
        </w:rPr>
        <w:t>Stečajnog zakona („Narodne novine“ broj 71/15; dalje SZ)</w:t>
      </w:r>
      <w:r w:rsidRPr="00E3340E">
        <w:rPr>
          <w:szCs w:val="24"/>
        </w:rPr>
        <w:t>.</w:t>
      </w:r>
    </w:p>
    <w:p w:rsidRDefault="007822BE" w:rsidP="007822BE" w:rsidR="007822BE" w:rsidRPr="00E3340E">
      <w:pPr>
        <w:jc w:val="both"/>
      </w:pPr>
    </w:p>
    <w:p w:rsidRDefault="007822BE" w:rsidP="007822BE" w:rsidR="007822BE" w:rsidRPr="00E3340E">
      <w:pPr>
        <w:ind w:firstLine="708"/>
        <w:jc w:val="both"/>
      </w:pPr>
      <w:r w:rsidRPr="00E3340E">
        <w:t>U smislu odredbe čl. 112. st. 5. SZ-a FINA je izvijestila sud da dužnik na dan 2</w:t>
      </w:r>
      <w:r w:rsidR="007B4EA9">
        <w:t>7</w:t>
      </w:r>
      <w:r w:rsidRPr="00E3340E">
        <w:t>. listopada 2016. godine na ime predujma za namiren</w:t>
      </w:r>
      <w:r w:rsidR="00D9643D">
        <w:t>je troškova stečajnog postupka ne</w:t>
      </w:r>
      <w:r w:rsidRPr="00E3340E">
        <w:t>m</w:t>
      </w:r>
      <w:r w:rsidR="00D9643D">
        <w:t xml:space="preserve">a zaplijenjena novčana sredstva </w:t>
      </w:r>
      <w:r w:rsidRPr="00E3340E">
        <w:t>(list 1</w:t>
      </w:r>
      <w:r w:rsidR="007B4EA9">
        <w:t>7</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7B4EA9">
        <w:t>oga suda poslovni broj 11. St-681</w:t>
      </w:r>
      <w:r w:rsidRPr="00E3340E">
        <w:t xml:space="preserve">/2016 od </w:t>
      </w:r>
      <w:r w:rsidR="007B4EA9">
        <w:t>16</w:t>
      </w:r>
      <w:r w:rsidR="002B5366">
        <w:t>. studenog</w:t>
      </w:r>
      <w:r w:rsidRPr="00E3340E">
        <w:t xml:space="preserve"> 2016. godine sud je pozvao </w:t>
      </w:r>
      <w:r w:rsidR="007B4EA9">
        <w:tab/>
        <w:t>Ivana Lozu</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7B4EA9">
        <w:t>5. prosinca</w:t>
      </w:r>
      <w:r w:rsidRPr="00E3340E">
        <w:t xml:space="preserve"> 2016. godine, a ovršno </w:t>
      </w:r>
      <w:r w:rsidR="007B4EA9">
        <w:t>14</w:t>
      </w:r>
      <w:r w:rsidR="002B5366">
        <w:t xml:space="preserve">. prosinca </w:t>
      </w:r>
      <w:r w:rsidRPr="00E3340E">
        <w:t>2016.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7B4EA9">
        <w:t>16</w:t>
      </w:r>
      <w:r w:rsidR="002B5366">
        <w:t>. studenog</w:t>
      </w:r>
      <w:r w:rsidRPr="00E3340E">
        <w:t xml:space="preserve"> 2016.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9F1440" w:rsidP="007822BE" w:rsidR="007822BE" w:rsidRPr="00E3340E">
      <w:pPr>
        <w:jc w:val="center"/>
        <w:rPr>
          <w:szCs w:val="24"/>
        </w:rPr>
      </w:pPr>
      <w:r>
        <w:rPr>
          <w:szCs w:val="24"/>
        </w:rPr>
        <w:t xml:space="preserve">U Splitu, </w:t>
      </w:r>
      <w:r w:rsidR="002B5366">
        <w:rPr>
          <w:szCs w:val="24"/>
        </w:rPr>
        <w:t>3</w:t>
      </w:r>
      <w:r>
        <w:rPr>
          <w:szCs w:val="24"/>
        </w:rPr>
        <w:t>1</w:t>
      </w:r>
      <w:r w:rsidR="007822BE" w:rsidRPr="00E3340E">
        <w:rPr>
          <w:szCs w:val="24"/>
        </w:rPr>
        <w:t>. siječnja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7B4EA9">
        <w:t>ješenja poslovni broj 11. St-681</w:t>
      </w:r>
      <w:r w:rsidRPr="00E3340E">
        <w:t xml:space="preserve">/2016 </w:t>
      </w:r>
      <w:r w:rsidR="00D9643D">
        <w:t xml:space="preserve">od </w:t>
      </w:r>
      <w:r w:rsidR="007B4EA9">
        <w:t>16</w:t>
      </w:r>
      <w:r w:rsidR="002B5366">
        <w:t>. studenog</w:t>
      </w:r>
      <w:r w:rsidRPr="00E3340E">
        <w:t xml:space="preserve"> 2016. godine sa potvrdom pravomoćnosti i ovršnosti</w:t>
      </w:r>
    </w:p>
    <w:p w:rsidRDefault="007B4EA9" w:rsidP="007822BE" w:rsidR="00427CE4" w:rsidRPr="00E3340E">
      <w:pPr>
        <w:pStyle w:val="Odlomakpopisa"/>
        <w:numPr>
          <w:ilvl w:val="0"/>
          <w:numId w:val="3"/>
        </w:numPr>
        <w:ind w:left="567"/>
      </w:pPr>
      <w:r>
        <w:t>Ivan Lozo,Ulica 3. Imotske bojne 42, Poljica</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0358EC">
          <w:rPr>
            <w:noProof/>
          </w:rPr>
          <w:t>2</w:t>
        </w:r>
        <w:r>
          <w:fldChar w:fldCharType="end"/>
        </w:r>
      </w:p>
    </w:sdtContent>
  </w:sdt>
  <w:p w:rsidRDefault="007B4EA9" w:rsidP="00154657" w:rsidR="00154657">
    <w:pPr>
      <w:pStyle w:val="Zaglavlje"/>
      <w:jc w:val="right"/>
    </w:pPr>
    <w:r>
      <w:t>11. St-681</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B4EA9">
      <w:t>681</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358EC"/>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761E"/>
    <w:rsid w:val="002A4AD2"/>
    <w:rsid w:val="002B5366"/>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9F1440"/>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358EC"/>
    <w:rPr>
      <w:color w:val="808080"/>
      <w:bdr w:space="0" w:sz="0" w:color="auto" w:val="none"/>
      <w:shd w:fill="auto" w:color="auto" w:val="clear"/>
    </w:rPr>
  </w:style>
  <w:style w:customStyle="true" w:styleId="eSPISCCParagraphDefaultFont" w:type="character">
    <w:name w:val="eSPIS_CC_Paragraph Default Font"/>
    <w:basedOn w:val="Zadanifontodlomka"/>
    <w:rsid w:val="000358E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358E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358E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58E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358EC"/>
    <w:rPr>
      <w:color w:val="808080"/>
      <w:bdr w:color="auto" w:space="0" w:sz="0" w:val="none"/>
      <w:shd w:color="auto" w:fill="auto" w:val="clear"/>
    </w:rPr>
  </w:style>
  <w:style w:customStyle="1" w:styleId="eSPISCCParagraphDefaultFont" w:type="character">
    <w:name w:val="eSPIS_CC_Paragraph Default Font"/>
    <w:basedOn w:val="Zadanifontodlomka"/>
    <w:rsid w:val="000358E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358E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358E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58E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CRIADO jednostavno društvo s ograničenom odgovornošću za trgovinu i usluge</izvorni_sadrzaj>
    <derivirana_varijabla naziv="DomainObject.Predmet.ProtustrankaFormated_1">  CRIADO jednostavno društvo s ograničenom odgovornošću za trgovinu i usluge</derivirana_varijabla>
  </DomainObject.Predmet.ProtustrankaFormated>
  <DomainObject.Predmet.ProtustrankaFormatedOIB>
    <izvorni_sadrzaj>  CRIADO jednostavno društvo s ograničenom odgovornošću za trgovinu i usluge, OIB 08644177136</izvorni_sadrzaj>
    <derivirana_varijabla naziv="DomainObject.Predmet.ProtustrankaFormatedOIB_1">  CRIADO jednostavno društvo s ograničenom odgovornošću za trgovinu i usluge, OIB 08644177136</derivirana_varijabla>
  </DomainObject.Predmet.ProtustrankaFormatedOIB>
  <DomainObject.Predmet.ProtustrankaFormatedWithAdress>
    <izvorni_sadrzaj> CRIADO jednostavno društvo s ograničenom odgovornošću za trgovinu i usluge, Pujanke 85, 21000 Split</izvorni_sadrzaj>
    <derivirana_varijabla naziv="DomainObject.Predmet.ProtustrankaFormatedWithAdress_1"> CRIADO jednostavno društvo s ograničenom odgovornošću za trgovinu i usluge, Pujanke 85, 21000 Split</derivirana_varijabla>
  </DomainObject.Predmet.ProtustrankaFormatedWithAdress>
  <DomainObject.Predmet.ProtustrankaFormatedWithAdressOIB>
    <izvorni_sadrzaj> CRIADO jednostavno društvo s ograničenom odgovornošću za trgovinu i usluge, OIB 08644177136, Pujanke 85, 21000 Split</izvorni_sadrzaj>
    <derivirana_varijabla naziv="DomainObject.Predmet.ProtustrankaFormatedWithAdressOIB_1"> CRIADO jednostavno društvo s ograničenom odgovornošću za trgovinu i usluge, OIB 08644177136, Pujanke 85, 21000 Split</derivirana_varijabla>
  </DomainObject.Predmet.ProtustrankaFormatedWithAdressOIB>
  <DomainObject.Predmet.ProtustrankaWithAdress>
    <izvorni_sadrzaj>CRIADO jednostavno društvo s ograničenom odgovornošću za trgovinu i usluge Pujanke 85, 21000 Split</izvorni_sadrzaj>
    <derivirana_varijabla naziv="DomainObject.Predmet.ProtustrankaWithAdress_1">CRIADO jednostavno društvo s ograničenom odgovornošću za trgovinu i usluge Pujanke 85, 21000 Split</derivirana_varijabla>
  </DomainObject.Predmet.ProtustrankaWithAdress>
  <DomainObject.Predmet.ProtustrankaWithAdressOIB>
    <izvorni_sadrzaj>CRIADO jednostavno društvo s ograničenom odgovornošću za trgovinu i usluge, OIB 08644177136, Pujanke 85, 21000 Split</izvorni_sadrzaj>
    <derivirana_varijabla naziv="DomainObject.Predmet.ProtustrankaWithAdressOIB_1">CRIADO jednostavno društvo s ograničenom odgovornošću za trgovinu i usluge, OIB 08644177136, Pujanke 85, 21000 Split</derivirana_varijabla>
  </DomainObject.Predmet.ProtustrankaWithAdressOIB>
  <DomainObject.Predmet.ProtustrankaNazivFormated>
    <izvorni_sadrzaj>CRIADO jednostavno društvo s ograničenom odgovornošću za trgovinu i usluge</izvorni_sadrzaj>
    <derivirana_varijabla naziv="DomainObject.Predmet.ProtustrankaNazivFormated_1">CRIADO jednostavno društvo s ograničenom odgovornošću za trgovinu i usluge</derivirana_varijabla>
  </DomainObject.Predmet.ProtustrankaNazivFormated>
  <DomainObject.Predmet.ProtustrankaNazivFormatedOIB>
    <izvorni_sadrzaj>CRIADO jednostavno društvo s ograničenom odgovornošću za trgovinu i usluge, OIB 08644177136</izvorni_sadrzaj>
    <derivirana_varijabla naziv="DomainObject.Predmet.ProtustrankaNazivFormatedOIB_1">CRIADO jednostavno društvo s ograničenom odgovornošću za trgovinu i usluge, OIB 08644177136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8248.53</izvorni_sadrzaj>
    <derivirana_varijabla naziv="DomainObject.Predmet.TrenutnaVrijednost_1">8248.53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CRIADO jednostavno društvo s ograničenom odgovornošću za trgovinu i usluge</item>
    </izvorni_sadrzaj>
    <derivirana_varijabla naziv="DomainObject.Predmet.ProtuStrankaListFormated_1">
      <item>CRIADO jednostavno društvo s ograničenom odgovornošću za trgovinu i usluge</item>
    </derivirana_varijabla>
  </DomainObject.Predmet.ProtuStrankaListFormated>
  <DomainObject.Predmet.ProtuStrankaListFormatedOIB>
    <izvorni_sadrzaj>
      <item>CRIADO jednostavno društvo s ograničenom odgovornošću za trgovinu i usluge, OIB 08644177136</item>
    </izvorni_sadrzaj>
    <derivirana_varijabla naziv="DomainObject.Predmet.ProtuStrankaListFormatedOIB_1">
      <item>CRIADO jednostavno društvo s ograničenom odgovornošću za trgovinu i usluge, OIB 08644177136</item>
    </derivirana_varijabla>
  </DomainObject.Predmet.ProtuStrankaListFormatedOIB>
  <DomainObject.Predmet.ProtuStrankaListFormatedWithAdress>
    <izvorni_sadrzaj>
      <item>CRIADO jednostavno društvo s ograničenom odgovornošću za trgovinu i usluge, Pujanke 85, 21000 Split</item>
    </izvorni_sadrzaj>
    <derivirana_varijabla naziv="DomainObject.Predmet.ProtuStrankaListFormatedWithAdress_1">
      <item>CRIADO jednostavno društvo s ograničenom odgovornošću za trgovinu i usluge, Pujanke 85, 21000 Split</item>
    </derivirana_varijabla>
  </DomainObject.Predmet.ProtuStrankaListFormatedWithAdress>
  <DomainObject.Predmet.ProtuStrankaListFormatedWithAdressOIB>
    <izvorni_sadrzaj>
      <item>CRIADO jednostavno društvo s ograničenom odgovornošću za trgovinu i usluge, OIB 08644177136, Pujanke 85, 21000 Split</item>
    </izvorni_sadrzaj>
    <derivirana_varijabla naziv="DomainObject.Predmet.ProtuStrankaListFormatedWithAdressOIB_1">
      <item>CRIADO jednostavno društvo s ograničenom odgovornošću za trgovinu i usluge, OIB 08644177136, Pujanke 85, 21000 Split</item>
    </derivirana_varijabla>
  </DomainObject.Predmet.ProtuStrankaListFormatedWithAdressOIB>
  <DomainObject.Predmet.ProtuStrankaListNazivFormated>
    <izvorni_sadrzaj>
      <item>CRIADO jednostavno društvo s ograničenom odgovornošću za trgovinu i usluge</item>
    </izvorni_sadrzaj>
    <derivirana_varijabla naziv="DomainObject.Predmet.ProtuStrankaListNazivFormated_1">
      <item>CRIADO jednostavno društvo s ograničenom odgovornošću za trgovinu i usluge</item>
    </derivirana_varijabla>
  </DomainObject.Predmet.ProtuStrankaListNazivFormated>
  <DomainObject.Predmet.ProtuStrankaListNazivFormatedOIB>
    <izvorni_sadrzaj>
      <item>CRIADO jednostavno društvo s ograničenom odgovornošću za trgovinu i usluge, OIB 08644177136</item>
    </izvorni_sadrzaj>
    <derivirana_varijabla naziv="DomainObject.Predmet.ProtuStrankaListNazivFormatedOIB_1">
      <item>CRIADO jednostavno društvo s ograničenom odgovornošću za trgovinu i usluge, OIB 08644177136</item>
    </derivirana_varijabla>
  </DomainObject.Predmet.ProtuStrankaListNazivFormatedOIB>
  <DomainObject.Predmet.OstaliListFormated>
    <izvorni_sadrzaj>
      <item>Ivan Lozo</item>
    </izvorni_sadrzaj>
    <derivirana_varijabla naziv="DomainObject.Predmet.OstaliListFormated_1">
      <item>Ivan Lozo</item>
    </derivirana_varijabla>
  </DomainObject.Predmet.OstaliListFormated>
  <DomainObject.Predmet.OstaliListFormatedOIB>
    <izvorni_sadrzaj>
      <item>Ivan Lozo, OIB 72689340052</item>
    </izvorni_sadrzaj>
    <derivirana_varijabla naziv="DomainObject.Predmet.OstaliListFormatedOIB_1">
      <item>Ivan Lozo, OIB 72689340052</item>
    </derivirana_varijabla>
  </DomainObject.Predmet.OstaliListFormatedOIB>
  <DomainObject.Predmet.OstaliListFormatedWithAdress>
    <izvorni_sadrzaj>
      <item>Ivan Lozo</item>
    </izvorni_sadrzaj>
    <derivirana_varijabla naziv="DomainObject.Predmet.OstaliListFormatedWithAdress_1">
      <item>Ivan Lozo</item>
    </derivirana_varijabla>
  </DomainObject.Predmet.OstaliListFormatedWithAdress>
  <DomainObject.Predmet.OstaliListFormatedWithAdressOIB>
    <izvorni_sadrzaj>
      <item>Ivan Lozo, OIB 72689340052</item>
    </izvorni_sadrzaj>
    <derivirana_varijabla naziv="DomainObject.Predmet.OstaliListFormatedWithAdressOIB_1">
      <item>Ivan Lozo, OIB 72689340052</item>
    </derivirana_varijabla>
  </DomainObject.Predmet.OstaliListFormatedWithAdressOIB>
  <DomainObject.Predmet.OstaliListNazivFormated>
    <izvorni_sadrzaj>
      <item>Ivan Lozo</item>
    </izvorni_sadrzaj>
    <derivirana_varijabla naziv="DomainObject.Predmet.OstaliListNazivFormated_1">
      <item>Ivan Lozo</item>
    </derivirana_varijabla>
  </DomainObject.Predmet.OstaliListNazivFormated>
  <DomainObject.Predmet.OstaliListNazivFormatedOIB>
    <izvorni_sadrzaj>
      <item>Ivan Lozo, OIB 72689340052</item>
    </izvorni_sadrzaj>
    <derivirana_varijabla naziv="DomainObject.Predmet.OstaliListNazivFormatedOIB_1">
      <item>Ivan Lozo, OIB 72689340052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CRIADO jednostavno društvo s ograničenom odgovornošću za trgovinu i usluge</izvorni_sadrzaj>
    <derivirana_varijabla naziv="DomainObject.Predmet.ProtustrankaIDrugi_1">CRIADO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CRIADO jednostavno društvo s ograničenom odgovornošću za trgovinu i usluge, OIB 08644177136, Pujanke 85, 21000 Split</izvorni_sadrzaj>
    <derivirana_varijabla naziv="DomainObject.Predmet.ProtustrankaIDrugiAdressOIB_1">CRIADO jednostavno društvo s ograničenom odgovornošću za trgovinu i usluge, OIB 08644177136,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CRIADO jednostavno društvo s ograničenom odgovornošću za trgovinu i usluge</item>
      <item>FINANCIJSKA AGENCIJA, RC SPLIT</item>
      <item>Ivan Lozo</item>
    </izvorni_sadrzaj>
    <derivirana_varijabla naziv="DomainObject.Predmet.SudioniciListNaziv_1">
      <item>CRIADO jednostavno društvo s ograničenom odgovornošću za trgovinu i usluge</item>
      <item>FINANCIJSKA AGENCIJA, RC SPLIT</item>
      <item>Ivan Lozo</item>
    </derivirana_varijabla>
  </DomainObject.Predmet.SudioniciListNaziv>
  <DomainObject.Predmet.SudioniciListAdressOIB>
    <izvorni_sadrzaj>
      <item>CRIADO jednostavno društvo s ograničenom odgovornošću za trgovinu i usluge, OIB 08644177136, Pujanke 85,21000 Split</item>
      <item>FINANCIJSKA AGENCIJA, RC SPLIT, OIB 85821130368, Mažuranićevo šetalište 24 b,21000 Split</item>
      <item>Ivan Lozo, OIB 72689340052</item>
    </izvorni_sadrzaj>
    <derivirana_varijabla naziv="DomainObject.Predmet.SudioniciListAdressOIB_1">
      <item>CRIADO jednostavno društvo s ograničenom odgovornošću za trgovinu i usluge, OIB 08644177136, Pujanke 85,21000 Split</item>
      <item>FINANCIJSKA AGENCIJA, RC SPLIT, OIB 85821130368, Mažuranićevo šetalište 24 b,21000 Split</item>
      <item>Ivan Lozo, OIB 72689340052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08644177136</item>
      <item>, OIB 85821130368</item>
      <item>, OIB 72689340052</item>
    </izvorni_sadrzaj>
    <derivirana_varijabla naziv="DomainObject.Predmet.SudioniciListNazivOIB_1">
      <item>, OIB 08644177136</item>
      <item>, OIB 85821130368</item>
      <item>, OIB 72689340052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E10AF-40B3-45F1-BCA1-25AA573C20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746</properties:Words>
  <properties:Characters>4070</properties:Characters>
  <properties:Lines>93</properties:Lines>
  <properties:Paragraphs>28</properties:Paragraphs>
  <properties:TotalTime>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2017-01-31T10:42:00Z</cp:lastPrinted>
  <dcterms:modified xmlns:xsi="http://www.w3.org/2001/XMLSchema-instance" xsi:type="dcterms:W3CDTF">2017-01-31T11:16:00Z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