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13fd" w14:paraId="01413fd" w:rsidRDefault="00CB5615" w:rsidP="00CB5615" w:rsidR="00CB56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>BEACH d. o. o. Medulin, Pošesi 1/A, OIB 20720150479, MBS 130006554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24. veljače 2017. objavljuje sljedeći</w:t>
      </w:r>
    </w:p>
    <w:p w:rsidRDefault="00CB5615" w:rsidP="00CB5615" w:rsidR="00CB56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5615" w:rsidP="00CB5615" w:rsidR="00CB561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B5615" w:rsidP="00CB5615" w:rsidR="00CB5615">
      <w:pPr>
        <w:ind w:firstLine="708"/>
        <w:rPr>
          <w:szCs w:val="24"/>
        </w:rPr>
      </w:pPr>
    </w:p>
    <w:p w:rsidRDefault="00CB5615" w:rsidP="00CB5615" w:rsidR="00CB5615" w:rsidRPr="00CB5615">
      <w:pPr>
        <w:ind w:firstLine="708"/>
        <w:rPr>
          <w:szCs w:val="24"/>
        </w:rPr>
      </w:pPr>
      <w:r>
        <w:rPr>
          <w:szCs w:val="24"/>
        </w:rPr>
        <w:t xml:space="preserve">I. Dužnik BEACH d. o. o. Medulin, Pošesi 1/A, OIB 20720150479, MBS 130006554, </w:t>
      </w:r>
      <w:r>
        <w:rPr>
          <w:rFonts w:cs="Times New Roman" w:eastAsia="Times New Roman"/>
          <w:szCs w:val="24"/>
          <w:lang w:eastAsia="hr-HR"/>
        </w:rPr>
        <w:t>je pravna osoba koja nema zaposlenih, koja je na dan 17.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B5615" w:rsidP="00CB5615" w:rsidR="00CB5615">
      <w:pPr>
        <w:ind w:firstLine="708"/>
        <w:rPr>
          <w:szCs w:val="24"/>
        </w:rPr>
      </w:pPr>
    </w:p>
    <w:p w:rsidRDefault="00CB5615" w:rsidP="00CB5615" w:rsidR="00CB561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veljače 2017. iznosio 18.923,02 kn.</w:t>
      </w:r>
    </w:p>
    <w:p w:rsidRDefault="00CB5615" w:rsidP="00CB5615" w:rsidR="00CB5615">
      <w:pPr>
        <w:rPr>
          <w:szCs w:val="24"/>
        </w:rPr>
      </w:pPr>
    </w:p>
    <w:p w:rsidRDefault="00CB5615" w:rsidP="00CB5615" w:rsidR="00CB56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B5615" w:rsidP="00CB5615" w:rsidR="00CB56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5615" w:rsidP="00CB5615" w:rsidR="00CB56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3333-104-2017, i da u istom roku uplate na depozit ovog suda broj HR 4323900011300029763, poziv na broj 020-104-2017,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B5615" w:rsidP="00CB5615" w:rsidR="00CB5615">
      <w:pPr>
        <w:ind w:firstLine="708"/>
        <w:rPr>
          <w:szCs w:val="24"/>
        </w:rPr>
      </w:pPr>
    </w:p>
    <w:p w:rsidRDefault="00CB5615" w:rsidP="00CB5615" w:rsidR="00CB561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B5615" w:rsidP="00CB5615" w:rsidR="00CB5615">
      <w:pPr>
        <w:ind w:firstLine="708"/>
        <w:rPr>
          <w:szCs w:val="24"/>
        </w:rPr>
      </w:pPr>
    </w:p>
    <w:p w:rsidRDefault="00CB5615" w:rsidP="00CB5615" w:rsidR="00CB5615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CB5615" w:rsidP="00CB5615" w:rsidR="00CB561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B5615" w:rsidP="00CB5615" w:rsidR="00CB561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CB5615" w:rsidP="00CB5615" w:rsidR="00CB5615">
      <w:pPr>
        <w:rPr>
          <w:szCs w:val="24"/>
        </w:rPr>
      </w:pPr>
      <w:r>
        <w:rPr>
          <w:szCs w:val="24"/>
        </w:rPr>
        <w:t>DNA:</w:t>
      </w:r>
    </w:p>
    <w:p w:rsidRDefault="00CB5615" w:rsidP="00CB5615" w:rsidR="007E38E8" w:rsidRPr="00CB561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CB561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15" w:rsidP="00CB5615" w:rsidR="00CB5615">
      <w:r>
        <w:separator/>
      </w:r>
    </w:p>
  </w:endnote>
  <w:endnote w:id="0" w:type="continuationSeparator">
    <w:p w:rsidRDefault="00CB5615" w:rsidP="00CB5615" w:rsidR="00CB5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15" w:rsidP="00CB5615" w:rsidR="00CB5615">
      <w:r>
        <w:separator/>
      </w:r>
    </w:p>
  </w:footnote>
  <w:footnote w:id="0" w:type="continuationSeparator">
    <w:p w:rsidRDefault="00CB5615" w:rsidP="00CB5615" w:rsidR="00CB5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615" w:rsidP="00C408E1" w:rsidR="00C408E1">
    <w:pPr>
      <w:pStyle w:val="Zaglavlje"/>
      <w:jc w:val="right"/>
    </w:pPr>
    <w:r>
      <w:t>11 St-104/2017-3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95E"/>
    <w:rsid w:val="0010695E"/>
    <w:rsid w:val="0068309E"/>
    <w:rsid w:val="007E38E8"/>
    <w:rsid w:val="00CB5615"/>
    <w:rsid w:val="00FB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56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561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56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56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B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B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B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B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56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561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56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56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B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BEACH d.o.o. MEDULIN</izvorni_sadrzaj>
    <derivirana_varijabla naziv="DomainObject.Predmet.ProtustrankaFormated_1">  BEACH d.o.o. MEDULIN</derivirana_varijabla>
  </DomainObject.Predmet.ProtustrankaFormated>
  <DomainObject.Predmet.ProtustrankaFormatedOIB>
    <izvorni_sadrzaj>  BEACH d.o.o. MEDULIN, OIB 20720150479</izvorni_sadrzaj>
    <derivirana_varijabla naziv="DomainObject.Predmet.ProtustrankaFormatedOIB_1">  BEACH d.o.o. MEDULIN, OIB 20720150479</derivirana_varijabla>
  </DomainObject.Predmet.ProtustrankaFormatedOIB>
  <DomainObject.Predmet.ProtustrankaFormatedWithAdress>
    <izvorni_sadrzaj> BEACH d.o.o. MEDULIN, Pošesi 1/A, 52100 Medulin</izvorni_sadrzaj>
    <derivirana_varijabla naziv="DomainObject.Predmet.ProtustrankaFormatedWithAdress_1"> BEACH d.o.o. MEDULIN, Pošesi 1/A, 52100 Medulin</derivirana_varijabla>
  </DomainObject.Predmet.ProtustrankaFormatedWithAdress>
  <DomainObject.Predmet.ProtustrankaFormatedWithAdressOIB>
    <izvorni_sadrzaj> BEACH d.o.o. MEDULIN, OIB 20720150479, Pošesi 1/A, 52100 Medulin</izvorni_sadrzaj>
    <derivirana_varijabla naziv="DomainObject.Predmet.ProtustrankaFormatedWithAdressOIB_1"> BEACH d.o.o. MEDULIN, OIB 20720150479, Pošesi 1/A, 52100 Medulin</derivirana_varijabla>
  </DomainObject.Predmet.ProtustrankaFormatedWithAdressOIB>
  <DomainObject.Predmet.ProtustrankaWithAdress>
    <izvorni_sadrzaj>BEACH d.o.o. MEDULIN Pošesi 1/A, 52100 Medulin</izvorni_sadrzaj>
    <derivirana_varijabla naziv="DomainObject.Predmet.ProtustrankaWithAdress_1">BEACH d.o.o. MEDULIN Pošesi 1/A, 52100 Medulin</derivirana_varijabla>
  </DomainObject.Predmet.ProtustrankaWithAdress>
  <DomainObject.Predmet.ProtustrankaWithAdressOIB>
    <izvorni_sadrzaj>BEACH d.o.o. MEDULIN, OIB 20720150479, Pošesi 1/A, 52100 Medulin</izvorni_sadrzaj>
    <derivirana_varijabla naziv="DomainObject.Predmet.ProtustrankaWithAdressOIB_1">BEACH d.o.o. MEDULIN, OIB 20720150479, Pošesi 1/A, 52100 Medulin</derivirana_varijabla>
  </DomainObject.Predmet.ProtustrankaWithAdressOIB>
  <DomainObject.Predmet.ProtustrankaNazivFormated>
    <izvorni_sadrzaj>BEACH d.o.o. MEDULIN</izvorni_sadrzaj>
    <derivirana_varijabla naziv="DomainObject.Predmet.ProtustrankaNazivFormated_1">BEACH d.o.o. MEDULIN</derivirana_varijabla>
  </DomainObject.Predmet.ProtustrankaNazivFormated>
  <DomainObject.Predmet.ProtustrankaNazivFormatedOIB>
    <izvorni_sadrzaj>BEACH d.o.o. MEDULIN, OIB 20720150479</izvorni_sadrzaj>
    <derivirana_varijabla naziv="DomainObject.Predmet.ProtustrankaNazivFormatedOIB_1">BEACH d.o.o. MEDULIN, OIB 20720150479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18923.02</izvorni_sadrzaj>
    <derivirana_varijabla naziv="DomainObject.Predmet.TrenutnaVrijednost_1">18923.02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BEACH d.o.o. MEDULIN</item>
    </izvorni_sadrzaj>
    <derivirana_varijabla naziv="DomainObject.Predmet.ProtuStrankaListFormated_1">
      <item>BEACH d.o.o. MEDULIN</item>
    </derivirana_varijabla>
  </DomainObject.Predmet.ProtuStrankaListFormated>
  <DomainObject.Predmet.ProtuStrankaListFormatedOIB>
    <izvorni_sadrzaj>
      <item>BEACH d.o.o. MEDULIN, OIB 20720150479</item>
    </izvorni_sadrzaj>
    <derivirana_varijabla naziv="DomainObject.Predmet.ProtuStrankaListFormatedOIB_1">
      <item>BEACH d.o.o. MEDULIN, OIB 20720150479</item>
    </derivirana_varijabla>
  </DomainObject.Predmet.ProtuStrankaListFormatedOIB>
  <DomainObject.Predmet.ProtuStrankaListFormatedWithAdress>
    <izvorni_sadrzaj>
      <item>BEACH d.o.o. MEDULIN, Pošesi 1/A, 52100 Medulin</item>
    </izvorni_sadrzaj>
    <derivirana_varijabla naziv="DomainObject.Predmet.ProtuStrankaListFormatedWithAdress_1">
      <item>BEACH d.o.o. MEDULIN, Pošesi 1/A, 52100 Medulin</item>
    </derivirana_varijabla>
  </DomainObject.Predmet.ProtuStrankaListFormatedWithAdress>
  <DomainObject.Predmet.ProtuStrankaListFormatedWithAdressOIB>
    <izvorni_sadrzaj>
      <item>BEACH d.o.o. MEDULIN, OIB 20720150479, Pošesi 1/A, 52100 Medulin</item>
    </izvorni_sadrzaj>
    <derivirana_varijabla naziv="DomainObject.Predmet.ProtuStrankaListFormatedWithAdressOIB_1">
      <item>BEACH d.o.o. MEDULIN, OIB 20720150479, Pošesi 1/A, 52100 Medulin</item>
    </derivirana_varijabla>
  </DomainObject.Predmet.ProtuStrankaListFormatedWithAdressOIB>
  <DomainObject.Predmet.ProtuStrankaListNazivFormated>
    <izvorni_sadrzaj>
      <item>BEACH d.o.o. MEDULIN</item>
    </izvorni_sadrzaj>
    <derivirana_varijabla naziv="DomainObject.Predmet.ProtuStrankaListNazivFormated_1">
      <item>BEACH d.o.o. MEDULIN</item>
    </derivirana_varijabla>
  </DomainObject.Predmet.ProtuStrankaListNazivFormated>
  <DomainObject.Predmet.ProtuStrankaListNazivFormatedOIB>
    <izvorni_sadrzaj>
      <item>BEACH d.o.o. MEDULIN, OIB 20720150479</item>
    </izvorni_sadrzaj>
    <derivirana_varijabla naziv="DomainObject.Predmet.ProtuStrankaListNazivFormatedOIB_1">
      <item>BEACH d.o.o. MEDULIN, OIB 20720150479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BEACH d.o.o. MEDULIN</izvorni_sadrzaj>
    <derivirana_varijabla naziv="DomainObject.Predmet.ProtustrankaIDrugi_1">BEACH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BEACH d.o.o. MEDULIN, OIB 20720150479, Pošesi 1/A, 52100 Medulin</izvorni_sadrzaj>
    <derivirana_varijabla naziv="DomainObject.Predmet.ProtustrankaIDrugiAdressOIB_1">BEACH d.o.o. MEDULIN, OIB 20720150479, Pošesi 1/A,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BEACH d.o.o. MEDULIN</item>
    </izvorni_sadrzaj>
    <derivirana_varijabla naziv="DomainObject.Predmet.SudioniciListNaziv_1">
      <item>FINANCIJSKA AGENCIJA, RC RIJEKA, PODRUŽNICA PULA, PULA</item>
      <item>BEACH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BEACH d.o.o. MEDULIN, OIB 20720150479, Pošesi 1/A,52100 Medulin</item>
    </izvorni_sadrzaj>
    <derivirana_varijabla naziv="DomainObject.Predmet.SudioniciListAdressOIB_1">
      <item>FINANCIJSKA AGENCIJA, RC RIJEKA, PODRUŽNICA PULA, PULA, OIB 85821130368, Giardini 5,52100 Pula</item>
      <item>BEACH d.o.o. MEDULIN, OIB 20720150479, Pošesi 1/A,52100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20720150479</item>
    </izvorni_sadrzaj>
    <derivirana_varijabla naziv="DomainObject.Predmet.SudioniciListNazivOIB_1">
      <item>, OIB 85821130368</item>
      <item>, OIB 20720150479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2648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2017-02-22T10:33:00Z</dcterms:created>
  <dc:creator>Mihaela Kaligari</dc:creator>
  <dc:description/>
  <cp:keywords/>
  <cp:lastModifiedBy>Sanja Prodan</cp:lastModifiedBy>
  <cp:lastPrinted>2017-02-22T10:35:00Z</cp:lastPrinted>
  <dcterms:modified xmlns:xsi="http://www.w3.org/2001/XMLSchema-instance" xsi:type="dcterms:W3CDTF">2017-02-24T10:46:00Z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