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271e" w14:paraId="bff271e" w:rsidRDefault="00257742" w:rsidP="00600E9A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</w:t>
      </w:r>
      <w:r w:rsidR="00600E9A">
        <w:t>9</w:t>
      </w:r>
      <w:r w:rsidR="004D4FCD" w:rsidRPr="00AA0827">
        <w:t xml:space="preserve">. </w:t>
      </w:r>
      <w:r w:rsidR="00E445E5" w:rsidRPr="00AA0827">
        <w:t>St-</w:t>
      </w:r>
      <w:r w:rsidR="00600E9A">
        <w:t>3846</w:t>
      </w:r>
      <w:r w:rsidR="00CB176A" w:rsidRPr="00AA0827">
        <w:t>/16</w:t>
      </w:r>
      <w:r w:rsidR="00600E9A">
        <w:t>-35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DC24F1" w:rsidP="00DC24F1" w:rsidR="00DC24F1">
      <w:pPr>
        <w:ind w:firstLine="708"/>
        <w:jc w:val="both"/>
        <w:rPr>
          <w:lang w:val="pt-BR"/>
        </w:rPr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nad dužnikom </w:t>
      </w:r>
      <w:r w:rsidR="00600E9A">
        <w:rPr>
          <w:lang w:val="pt-BR"/>
        </w:rPr>
        <w:t>PIRO j.d.o.o. za usluge</w:t>
      </w:r>
      <w:r>
        <w:rPr>
          <w:lang w:val="pt-BR"/>
        </w:rPr>
        <w:t xml:space="preserve"> u stečaju, OIB 61825323119, Sisak, Marina Držića 22</w:t>
      </w:r>
      <w:r w:rsidRPr="003A50F5">
        <w:rPr>
          <w:lang w:val="pt-BR"/>
        </w:rPr>
        <w:t xml:space="preserve">, </w:t>
      </w:r>
      <w:r>
        <w:rPr>
          <w:lang w:val="pt-BR"/>
        </w:rPr>
        <w:t>29. studenog 2018.,</w:t>
      </w:r>
    </w:p>
    <w:p w:rsidRDefault="00DC24F1" w:rsidP="00DC24F1" w:rsidR="00412433">
      <w:pPr>
        <w:ind w:firstLine="708"/>
        <w:jc w:val="both"/>
      </w:pPr>
      <w:r>
        <w:t xml:space="preserve"> </w:t>
      </w: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F21929" w:rsidR="00BC0C29">
      <w:pPr>
        <w:ind w:firstLine="708"/>
        <w:jc w:val="both"/>
      </w:pPr>
      <w:r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DC24F1" w:rsidRPr="00A358AE">
        <w:t xml:space="preserve">se </w:t>
      </w:r>
      <w:r w:rsidR="00DC24F1">
        <w:t>Ivici</w:t>
      </w:r>
      <w:r w:rsidR="00DC24F1" w:rsidRPr="008E72E3">
        <w:t xml:space="preserve"> Boltužić</w:t>
      </w:r>
      <w:r w:rsidR="00DC24F1">
        <w:t>u</w:t>
      </w:r>
      <w:r w:rsidR="00DC24F1" w:rsidRPr="008E72E3">
        <w:t>, OIB: 24281705494, Zagreb, Jordanovac 113</w:t>
      </w:r>
      <w:r w:rsidR="003B2215">
        <w:t xml:space="preserve">, </w:t>
      </w:r>
      <w:r w:rsidRPr="00AA0827">
        <w:t xml:space="preserve">u </w:t>
      </w:r>
      <w:r w:rsidR="00BD0831">
        <w:t xml:space="preserve">bruto </w:t>
      </w:r>
      <w:r w:rsidRPr="00AA0827">
        <w:t xml:space="preserve">iznosu od </w:t>
      </w:r>
      <w:r w:rsidR="00D7326B">
        <w:t>3</w:t>
      </w:r>
      <w:r w:rsidRPr="00AA0827">
        <w:t>.000,00 kn.</w:t>
      </w:r>
    </w:p>
    <w:p w:rsidRDefault="00F82AAC" w:rsidP="0012633B" w:rsidR="00F82AAC">
      <w:pPr>
        <w:jc w:val="center"/>
      </w:pP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 w:rsidRPr="00AA0827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Pr="00AA0827">
        <w:t xml:space="preserve">.000,00 kn </w:t>
      </w:r>
      <w:r w:rsidR="00F82AAC">
        <w:t xml:space="preserve">privremenom stečajnom upravitelju </w:t>
      </w:r>
      <w:r w:rsidR="00DC24F1">
        <w:t>Ivici</w:t>
      </w:r>
      <w:r w:rsidR="00DC24F1" w:rsidRPr="008E72E3">
        <w:t xml:space="preserve"> Boltužić</w:t>
      </w:r>
      <w:r w:rsidR="00DC24F1">
        <w:t>u</w:t>
      </w:r>
      <w:r w:rsidR="00DC24F1" w:rsidRPr="008E72E3">
        <w:t>, OIB: 24281705494, Zagreb, Jordanovac 113</w:t>
      </w:r>
      <w:r w:rsidR="004308E8">
        <w:t>,</w:t>
      </w:r>
      <w:r w:rsidR="00AD4045">
        <w:t xml:space="preserve"> </w:t>
      </w:r>
      <w:r w:rsidR="00453D54" w:rsidRPr="00AA0827">
        <w:t xml:space="preserve">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A367CA">
        <w:t>H</w:t>
      </w:r>
      <w:r w:rsidR="00AE7340">
        <w:t>R</w:t>
      </w:r>
      <w:r w:rsidR="00DC24F1">
        <w:t>8623600003116574387</w:t>
      </w:r>
      <w:r w:rsidR="0098035F">
        <w:t xml:space="preserve"> koji se vodi kod </w:t>
      </w:r>
      <w:r w:rsidR="00DC24F1">
        <w:t>Zagrebačke banke</w:t>
      </w:r>
      <w:r w:rsidR="002D0595">
        <w:t xml:space="preserve"> </w:t>
      </w:r>
      <w:r w:rsidR="00C06E6B">
        <w:t>d.d.</w:t>
      </w:r>
    </w:p>
    <w:p w:rsidRDefault="00024F7C" w:rsidP="006841EA" w:rsidR="00024F7C">
      <w:pPr>
        <w:jc w:val="center"/>
      </w:pP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B373DB">
        <w:t>Ivica</w:t>
      </w:r>
      <w:r w:rsidR="00DC24F1" w:rsidRPr="008E72E3">
        <w:t xml:space="preserve"> Boltužić, OIB: 24281705494, Zagreb, Jordanovac 113</w:t>
      </w:r>
      <w:r w:rsidR="0050136E">
        <w:t xml:space="preserve">, </w:t>
      </w:r>
      <w:r w:rsidR="00DC24F1">
        <w:t xml:space="preserve">dostavio je, </w:t>
      </w:r>
      <w:r w:rsidR="00BC0C29" w:rsidRPr="00AA0827">
        <w:t xml:space="preserve">ovom sudu </w:t>
      </w:r>
      <w:r w:rsidR="00E13BD2">
        <w:t xml:space="preserve">određen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3.000,00 kn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837836" w:rsidP="00837836" w:rsidR="00837836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C91952">
        <w:t>1</w:t>
      </w:r>
      <w:r w:rsidR="00BC0C29" w:rsidRPr="00AA0827">
        <w:t xml:space="preserve">. </w:t>
      </w:r>
      <w:r w:rsidR="00C91952">
        <w:t>veljače</w:t>
      </w:r>
      <w:r w:rsidR="00BC0C29" w:rsidRPr="00AA0827">
        <w:t xml:space="preserve"> 201</w:t>
      </w:r>
      <w:r w:rsidR="00AC491D">
        <w:t>7</w:t>
      </w:r>
      <w:r w:rsidR="00BC0C29" w:rsidRPr="00AA0827">
        <w:t xml:space="preserve">. </w:t>
      </w:r>
      <w:r w:rsidR="00C91952">
        <w:t>Ivica Boltužić</w:t>
      </w:r>
      <w:r w:rsidR="002D63DF">
        <w:t xml:space="preserve"> imenovan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 xml:space="preserve">određene su njegove </w:t>
      </w:r>
      <w:r w:rsidR="002D63DF">
        <w:lastRenderedPageBreak/>
        <w:t>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C91952">
        <w:t>1</w:t>
      </w:r>
      <w:r w:rsidR="00E13BD2" w:rsidRPr="00AA0827">
        <w:t xml:space="preserve">. </w:t>
      </w:r>
      <w:r w:rsidR="00A70BFA">
        <w:t>veljače 2017</w:t>
      </w:r>
      <w:r w:rsidR="00706BB9">
        <w:t xml:space="preserve">., dostavio pisano izvješće </w:t>
      </w:r>
      <w:r w:rsidR="00706BB9" w:rsidRPr="00AA0827">
        <w:t xml:space="preserve">o imovini dužnika, stanju obveza dužnika, kao i očitovanje o tome koliko iznose predvidivi troškovi prethodnog i stečajnog postupka. Navedeno izvješće sastavio je na temelju </w:t>
      </w:r>
      <w:r w:rsidR="00C91952">
        <w:t xml:space="preserve">javno objavljenih podataka </w:t>
      </w:r>
      <w:r w:rsidR="001D7940">
        <w:t xml:space="preserve">te </w:t>
      </w:r>
      <w:r w:rsidR="00706BB9" w:rsidRPr="00AA0827">
        <w:t xml:space="preserve">isprava pribavljenih od </w:t>
      </w:r>
      <w:r w:rsidR="00E13BD2">
        <w:t xml:space="preserve">Državne geodetske uprave, Područnog ureda za katastar </w:t>
      </w:r>
      <w:r w:rsidR="00C91952">
        <w:t>Sisak</w:t>
      </w:r>
      <w:r w:rsidR="00E13BD2">
        <w:t xml:space="preserve">, </w:t>
      </w:r>
      <w:r w:rsidR="00706BB9" w:rsidRPr="00AA0827">
        <w:t xml:space="preserve">Ministarstva unutarnjih poslova, Policijske uprave </w:t>
      </w:r>
      <w:r w:rsidR="00600E9A">
        <w:t>Sisačko-mosla</w:t>
      </w:r>
      <w:r w:rsidR="00C91952">
        <w:t>vačke, Hrvatskog zavoda za mirovinsko osiguranje</w:t>
      </w:r>
      <w:r w:rsidR="00E13BD2">
        <w:t xml:space="preserve"> i Financijske agencije, </w:t>
      </w:r>
      <w:r w:rsidR="00706BB9">
        <w:t xml:space="preserve">koje je dostavio </w:t>
      </w:r>
      <w:r w:rsidR="00E13BD2">
        <w:t>u</w:t>
      </w:r>
      <w:r w:rsidR="00C91952">
        <w:t>z izvješće</w:t>
      </w:r>
      <w:r w:rsidR="00E13BD2">
        <w:t xml:space="preserve">. </w:t>
      </w:r>
      <w:r w:rsidR="00BB310E">
        <w:t xml:space="preserve">Osim toga, privremeni stečajni upravitelj je navedeno izvješće usmeno </w:t>
      </w:r>
      <w:r w:rsidR="00BB310E" w:rsidRPr="00AA0827">
        <w:t>iznio na ročištu radi rasprave o pretpostavkama za otvaranje stečajnog postupka</w:t>
      </w:r>
      <w:r w:rsidR="00BB310E">
        <w:t xml:space="preserve"> održanom </w:t>
      </w:r>
      <w:r w:rsidR="00C91952">
        <w:t>2</w:t>
      </w:r>
      <w:r w:rsidR="00BB310E">
        <w:t xml:space="preserve">. </w:t>
      </w:r>
      <w:r w:rsidR="000B0655">
        <w:t>s</w:t>
      </w:r>
      <w:r w:rsidR="00C91952">
        <w:t>vibnja</w:t>
      </w:r>
      <w:r w:rsidR="00BB310E">
        <w:t xml:space="preserve">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0809E1" w:rsidP="00BC0C29" w:rsidR="003665A4">
      <w:pPr>
        <w:ind w:firstLine="708"/>
        <w:jc w:val="both"/>
      </w:pPr>
      <w:r>
        <w:t>Sud je, u skladu s odredbama čl. 4. st. 1. i 2., čl. 5. st. 1. i čl. 15. Uredbe, odredio visinu nagrade u bruto iznosu od 3.000,00 kn o</w:t>
      </w:r>
      <w:r w:rsidR="00047B23" w:rsidRPr="00AA0827">
        <w:t>cjenjujući</w:t>
      </w:r>
      <w:r w:rsidR="00BC0C29" w:rsidRPr="00AA0827">
        <w:t xml:space="preserve"> </w:t>
      </w:r>
      <w:r>
        <w:t xml:space="preserve">obujam i </w:t>
      </w:r>
      <w:r w:rsidR="00BC0C29" w:rsidRPr="00AA0827">
        <w:t xml:space="preserve">složenost </w:t>
      </w:r>
      <w:r w:rsidR="000A2D9F">
        <w:t xml:space="preserve">poslova koje je </w:t>
      </w:r>
      <w:r>
        <w:t xml:space="preserve">privremeni stečajni upravitelj obavio, njegovo </w:t>
      </w:r>
      <w:r w:rsidR="00BC0C29" w:rsidRPr="00AA0827">
        <w:t>zalaganje i kvalitet</w:t>
      </w:r>
      <w:r>
        <w:t>u navedenog izvješća</w:t>
      </w:r>
      <w:r w:rsidR="003134B5">
        <w:t>.</w:t>
      </w:r>
      <w:r w:rsidR="001E4F5C">
        <w:t xml:space="preserve"> </w:t>
      </w:r>
    </w:p>
    <w:p w:rsidRDefault="003665A4" w:rsidP="003665A4" w:rsidR="003665A4">
      <w:pPr>
        <w:ind w:firstLine="708"/>
        <w:jc w:val="both"/>
      </w:pPr>
      <w: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</w:t>
      </w:r>
      <w:r w:rsidR="006647AF">
        <w:t>.</w:t>
      </w:r>
    </w:p>
    <w:p w:rsidRDefault="001E4F5C" w:rsidP="00BC0C29" w:rsidR="003134B5">
      <w:pPr>
        <w:ind w:firstLine="708"/>
        <w:jc w:val="both"/>
      </w:pPr>
      <w:r>
        <w:t xml:space="preserve">Stoga je, uzevši u obzir navedeno, odlučeno kao u izreci ovog rješenja, uz nalog računovodstvu, u izreci ovog zaključka (čl. 18. st. 2. SZ), za isplatu nagrade na žiro račun koji je </w:t>
      </w:r>
      <w:r w:rsidR="00D544BA">
        <w:t xml:space="preserve">privremeni </w:t>
      </w:r>
      <w:r>
        <w:t xml:space="preserve">stečajni upravitelj naznačio </w:t>
      </w:r>
      <w:r w:rsidR="00C238E6">
        <w:t>u svom zahtjevu.</w:t>
      </w:r>
    </w:p>
    <w:p w:rsidRDefault="00BC0C29" w:rsidP="00BC0C29" w:rsidR="00BC0C29" w:rsidRPr="00AA0827">
      <w:pPr>
        <w:jc w:val="both"/>
      </w:pPr>
    </w:p>
    <w:p w:rsidRDefault="00BC0C29" w:rsidP="007F2347" w:rsidR="007F2347" w:rsidRPr="0033276D">
      <w:pPr>
        <w:jc w:val="center"/>
      </w:pPr>
      <w:r w:rsidRPr="00AA0827">
        <w:t>U Zagrebu</w:t>
      </w:r>
      <w:r w:rsidR="00600E9A">
        <w:t>,</w:t>
      </w:r>
      <w:r w:rsidRPr="00AA0827">
        <w:t xml:space="preserve"> </w:t>
      </w:r>
      <w:r w:rsidR="006647AF">
        <w:t>29</w:t>
      </w:r>
      <w:r w:rsidR="007F2347">
        <w:t xml:space="preserve">. </w:t>
      </w:r>
      <w:r w:rsidR="006647AF">
        <w:t>studenog 2018</w:t>
      </w:r>
      <w:r w:rsidR="007F2347">
        <w:t>.</w:t>
      </w:r>
    </w:p>
    <w:p w:rsidRDefault="00600E9A" w:rsidP="00600E9A" w:rsidR="00600E9A">
      <w:pPr>
        <w:ind w:firstLine="720" w:left="7068"/>
        <w:jc w:val="right"/>
      </w:pPr>
    </w:p>
    <w:p w:rsidRDefault="00324938" w:rsidP="00600E9A" w:rsidR="00324938" w:rsidRPr="004E77EF">
      <w:pPr>
        <w:ind w:firstLine="720" w:left="7068"/>
        <w:jc w:val="right"/>
      </w:pPr>
      <w:r>
        <w:t>Sudac</w:t>
      </w:r>
    </w:p>
    <w:p w:rsidRDefault="00324938" w:rsidP="00600E9A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="006647AF">
        <w:t>Nikolina Dorić Hadžisejdić</w:t>
      </w:r>
      <w:r w:rsidR="002B355C">
        <w:t>, v.r.</w:t>
      </w:r>
      <w:r w:rsidRPr="004E77EF">
        <w:t xml:space="preserve"> </w:t>
      </w:r>
    </w:p>
    <w:p w:rsidRDefault="00600E9A" w:rsidP="00324938" w:rsidR="00600E9A">
      <w:pPr>
        <w:jc w:val="both"/>
      </w:pP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F43A87" w:rsidR="00F43A8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F43A87">
        <w:t xml:space="preserve"> Pravo na žalbu imaju stečajni upravitelj, dužnik pojedinac i svaki stečajni vjerovnik (čl. 94. st. 5. SZ).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6F5863" w:rsidP="006841EA" w:rsidR="006F5863">
      <w:pPr>
        <w:jc w:val="both"/>
      </w:pPr>
    </w:p>
    <w:p w:rsidRDefault="002B355C" w:rsidP="007B64C7" w:rsidR="002B355C">
      <w:pPr>
        <w:ind w:firstLine="708" w:left="3540"/>
        <w:jc w:val="right"/>
      </w:pPr>
    </w:p>
    <w:p w:rsidRDefault="002B355C" w:rsidP="007B64C7" w:rsidR="002B355C">
      <w:pPr>
        <w:ind w:firstLine="708" w:left="3540"/>
        <w:jc w:val="right"/>
      </w:pPr>
      <w:r>
        <w:t>Za točnost otpravka-ovlašteni službenik:</w:t>
      </w:r>
    </w:p>
    <w:p w:rsidRDefault="002B355C" w:rsidP="007B64C7" w:rsidR="002B355C">
      <w:pPr>
        <w:ind w:firstLine="708" w:left="3540"/>
        <w:jc w:val="right"/>
      </w:pPr>
      <w:r>
        <w:t xml:space="preserve">                                       Valentina Gabud</w:t>
      </w:r>
    </w:p>
    <w:p w:rsidRDefault="002B355C" w:rsidP="006841EA" w:rsidR="002B355C" w:rsidRPr="00AA0827">
      <w:pPr>
        <w:jc w:val="both"/>
      </w:pPr>
    </w:p>
    <w:sectPr w:rsidSect="00F951CB" w:rsidR="002B355C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B355C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600E9A">
      <w:t xml:space="preserve">      89</w:t>
    </w:r>
    <w:r w:rsidR="00AA0827">
      <w:t>. St-</w:t>
    </w:r>
    <w:r w:rsidR="00DC24F1">
      <w:t>3846</w:t>
    </w:r>
    <w:r w:rsidR="00CB176A">
      <w:t>/1</w:t>
    </w:r>
    <w:r w:rsidR="00EF3A08">
      <w:t>6</w:t>
    </w:r>
    <w:r w:rsidR="00600E9A">
      <w:t>-35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57742"/>
    <w:rsid w:val="00264F86"/>
    <w:rsid w:val="0027371E"/>
    <w:rsid w:val="00284272"/>
    <w:rsid w:val="00285BB9"/>
    <w:rsid w:val="002B355C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3276D"/>
    <w:rsid w:val="00341726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F1FD2"/>
    <w:rsid w:val="005F42D1"/>
    <w:rsid w:val="00600E9A"/>
    <w:rsid w:val="00610F2D"/>
    <w:rsid w:val="00612EB9"/>
    <w:rsid w:val="00615B05"/>
    <w:rsid w:val="00615B44"/>
    <w:rsid w:val="00624F12"/>
    <w:rsid w:val="00656F1E"/>
    <w:rsid w:val="006647AF"/>
    <w:rsid w:val="0066503D"/>
    <w:rsid w:val="00666267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D55"/>
    <w:rsid w:val="00730A98"/>
    <w:rsid w:val="00731304"/>
    <w:rsid w:val="00783182"/>
    <w:rsid w:val="00786AFF"/>
    <w:rsid w:val="00791089"/>
    <w:rsid w:val="007A5731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A1475"/>
    <w:rsid w:val="008B27E9"/>
    <w:rsid w:val="008E3C50"/>
    <w:rsid w:val="00911B21"/>
    <w:rsid w:val="00930813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B093A"/>
    <w:rsid w:val="009D3471"/>
    <w:rsid w:val="009D34C2"/>
    <w:rsid w:val="009D4825"/>
    <w:rsid w:val="009D561A"/>
    <w:rsid w:val="009E14D6"/>
    <w:rsid w:val="009E1921"/>
    <w:rsid w:val="009F6064"/>
    <w:rsid w:val="00A119FD"/>
    <w:rsid w:val="00A24BAF"/>
    <w:rsid w:val="00A31680"/>
    <w:rsid w:val="00A367CA"/>
    <w:rsid w:val="00A43EB0"/>
    <w:rsid w:val="00A65F53"/>
    <w:rsid w:val="00A6727F"/>
    <w:rsid w:val="00A7053A"/>
    <w:rsid w:val="00A70BF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18E1"/>
    <w:rsid w:val="00B36521"/>
    <w:rsid w:val="00B36767"/>
    <w:rsid w:val="00B373DB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0588"/>
    <w:rsid w:val="00BF2B08"/>
    <w:rsid w:val="00BF4360"/>
    <w:rsid w:val="00C06E6B"/>
    <w:rsid w:val="00C07579"/>
    <w:rsid w:val="00C238E6"/>
    <w:rsid w:val="00C419F2"/>
    <w:rsid w:val="00C45A00"/>
    <w:rsid w:val="00C55BBD"/>
    <w:rsid w:val="00C611C2"/>
    <w:rsid w:val="00C8525E"/>
    <w:rsid w:val="00C91952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A47DC"/>
    <w:rsid w:val="00DA507C"/>
    <w:rsid w:val="00DC24F1"/>
    <w:rsid w:val="00DC5C8E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B182B"/>
    <w:rsid w:val="00EB4953"/>
    <w:rsid w:val="00EC330E"/>
    <w:rsid w:val="00EE0CED"/>
    <w:rsid w:val="00EF1E29"/>
    <w:rsid w:val="00EF3A08"/>
    <w:rsid w:val="00F02AF6"/>
    <w:rsid w:val="00F041BD"/>
    <w:rsid w:val="00F21929"/>
    <w:rsid w:val="00F31D08"/>
    <w:rsid w:val="00F33CA7"/>
    <w:rsid w:val="00F43A87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3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5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5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5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5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3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5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5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5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5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71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3846</izvorni_sadrzaj>
    <derivirana_varijabla naziv="DomainObject.Predmet.Broj_1">3846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2017.</izvorni_sadrzaj>
    <derivirana_varijabla naziv="DomainObject.Predmet.DatumRjesavanja_1">4.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St-3846/2016</izvorni_sadrzaj>
    <derivirana_varijabla naziv="DomainObject.Predmet.OznakaBroj_1">St-3846/2016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 j.d.o.o. za usluge zastupanog po punomoćniku Marija Čičić Išek</izvorni_sadrzaj>
    <derivirana_varijabla naziv="DomainObject.Predmet.ProtustrankaFormated_1">  PIRO j.d.o.o. za usluge zastupanog po punomoćniku Marija Čičić Išek</derivirana_varijabla>
  </DomainObject.Predmet.ProtustrankaFormated>
  <DomainObject.Predmet.ProtustrankaFormatedOIB>
    <izvorni_sadrzaj>  PIRO j.d.o.o. za usluge, OIB 61825323119 zastupanog po punomoćniku Marija Čičić Išek</izvorni_sadrzaj>
    <derivirana_varijabla naziv="DomainObject.Predmet.ProtustrankaFormatedOIB_1">  PIRO j.d.o.o. za usluge, OIB 61825323119 zastupanog po punomoćniku Marija Čičić Išek</derivirana_varijabla>
  </DomainObject.Predmet.ProtustrankaFormatedOIB>
  <DomainObject.Predmet.ProtustrankaFormatedWithAdress>
    <izvorni_sadrzaj> PIRO j.d.o.o. za usluge, Marina Držića 22, 44000 Sisak zastupanog po punomoćniku Marija Čičić Išek</izvorni_sadrzaj>
    <derivirana_varijabla naziv="DomainObject.Predmet.ProtustrankaFormatedWithAdress_1"> PIRO j.d.o.o. za usluge, Marina Držića 22, 44000 Sisak zastupanog po punomoćniku Marija Čičić Išek</derivirana_varijabla>
  </DomainObject.Predmet.ProtustrankaFormatedWithAdress>
  <DomainObject.Predmet.ProtustrankaFormatedWithAdressOIB>
    <izvorni_sadrzaj> PIRO j.d.o.o. za usluge, OIB 61825323119, Marina Držića 22, 44000 Sisak zastupanog po punomoćniku Marija Čičić Išek</izvorni_sadrzaj>
    <derivirana_varijabla naziv="DomainObject.Predmet.ProtustrankaFormatedWithAdressOIB_1"> PIRO j.d.o.o. za usluge, OIB 61825323119, Marina Držića 22, 44000 Sisak zastupanog po punomoćniku Marija Čičić Išek</derivirana_varijabla>
  </DomainObject.Predmet.ProtustrankaFormatedWithAdressOIB>
  <DomainObject.Predmet.ProtustrankaWithAdress>
    <izvorni_sadrzaj>PIRO j.d.o.o. za usluge Marina Držića 22, 44000 Sisak</izvorni_sadrzaj>
    <derivirana_varijabla naziv="DomainObject.Predmet.ProtustrankaWithAdress_1">PIRO j.d.o.o. za usluge Marina Držića 22, 44000 Sisak</derivirana_varijabla>
  </DomainObject.Predmet.ProtustrankaWithAdress>
  <DomainObject.Predmet.ProtustrankaWithAdressOIB>
    <izvorni_sadrzaj>PIRO j.d.o.o. za usluge, OIB 61825323119, Marina Držića 22, 44000 Sisak</izvorni_sadrzaj>
    <derivirana_varijabla naziv="DomainObject.Predmet.ProtustrankaWithAdressOIB_1">PIRO j.d.o.o. za usluge, OIB 61825323119, Marina Držića 22, 44000 Sisak</derivirana_varijabla>
  </DomainObject.Predmet.ProtustrankaWithAdressOIB>
  <DomainObject.Predmet.ProtustrankaNazivFormated>
    <izvorni_sadrzaj>PIRO j.d.o.o. za usluge</izvorni_sadrzaj>
    <derivirana_varijabla naziv="DomainObject.Predmet.ProtustrankaNazivFormated_1">PIRO j.d.o.o. za usluge</derivirana_varijabla>
  </DomainObject.Predmet.ProtustrankaNazivFormated>
  <DomainObject.Predmet.ProtustrankaNazivFormatedOIB>
    <izvorni_sadrzaj>PIRO j.d.o.o. za usluge, OIB 61825323119</izvorni_sadrzaj>
    <derivirana_varijabla naziv="DomainObject.Predmet.ProtustrankaNazivFormatedOIB_1">PIRO j.d.o.o. za usluge, OIB 61825323119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Čičić Išek; VJEROVNICI</izvorni_sadrzaj>
    <derivirana_varijabla naziv="DomainObject.Predmet.StrankaFormated_1">  FINA Regionalni centar Zagreb; Marija Čičić Išek; VJEROVNICI</derivirana_varijabla>
  </DomainObject.Predmet.StrankaFormated>
  <DomainObject.Predmet.StrankaFormatedOIB>
    <izvorni_sadrzaj>  FINA Regionalni centar Zagreb, OIB 85821130368; Marija Čičić Išek, OIB 61346580149; VJEROVNICI</izvorni_sadrzaj>
    <derivirana_varijabla naziv="DomainObject.Predmet.StrankaFormatedOIB_1">  FINA Regionalni centar Zagreb, OIB 85821130368; Marija Čičić Išek, OIB 61346580149; VJEROVNICI</derivirana_varijabla>
  </DomainObject.Predmet.StrankaFormatedOIB>
  <DomainObject.Predmet.StrankaFormatedWithAdress>
    <izvorni_sadrzaj> FINA Regionalni centar Zagreb, Trg svibanjskih žrtava 1995. br. 1, 10000 Zagreb; Marija Čičić Išek, Marina Držića 22, 44000 Sisak; VJEROVNICI</izvorni_sadrzaj>
    <derivirana_varijabla naziv="DomainObject.Predmet.StrankaFormatedWithAdress_1"> FINA Regionalni centar Zagreb, Trg svibanjskih žrtava 1995. br. 1, 10000 Zagreb; Marija Čičić Išek, Marina Držića 22, 44000 Sisak; VJEROVNICI</derivirana_varijabla>
  </DomainObject.Predmet.StrankaFormatedWithAdress>
  <DomainObject.Predmet.StrankaFormatedWithAdressOIB>
    <izvorni_sadrzaj> FINA Regionalni centar Zagreb, OIB 85821130368, Trg svibanjskih žrtava 1995. br. 1, 10000 Zagreb; Marija Čičić Išek, OIB 61346580149, Marina Držića 22, 44000 Sisak; VJEROVNICI</izvorni_sadrzaj>
    <derivirana_varijabla naziv="DomainObject.Predmet.StrankaFormatedWithAdressOIB_1"> FINA Regionalni centar Zagreb, OIB 85821130368, Trg svibanjskih žrtava 1995. br. 1, 10000 Zagreb; Marija Čičić Išek, OIB 61346580149, Marina Držića 22, 44000 Sisak; VJEROVNICI</derivirana_varijabla>
  </DomainObject.Predmet.StrankaFormatedWithAdressOIB>
  <DomainObject.Predmet.StrankaWithAdress>
    <izvorni_sadrzaj>FINA Regionalni centar Zagreb Trg svibanjskih žrtava 1995. br. 1,10000 Zagreb,Marija Čičić Išek Marina Držića 22,44000 Sisak,VJEROVNICI </izvorni_sadrzaj>
    <derivirana_varijabla naziv="DomainObject.Predmet.StrankaWithAdress_1">FINA Regionalni centar Zagreb Trg svibanjskih žrtava 1995. br. 1,10000 Zagreb,Marija Čičić Išek Marina Držića 22,44000 Sisak,VJEROVNICI </derivirana_varijabla>
  </DomainObject.Predmet.StrankaWithAdress>
  <DomainObject.Predmet.StrankaWithAdressOIB>
    <izvorni_sadrzaj>FINA Regionalni centar Zagreb, OIB 85821130368, Trg svibanjskih žrtava 1995. br. 1,10000 Zagreb,Marija Čičić Išek, OIB 61346580149, Marina Držića 22,44000 Sisak,VJEROVNICI</izvorni_sadrzaj>
    <derivirana_varijabla naziv="DomainObject.Predmet.StrankaWithAdressOIB_1">FINA Regionalni centar Zagreb, OIB 85821130368, Trg svibanjskih žrtava 1995. br. 1,10000 Zagreb,Marija Čičić Išek, OIB 61346580149, Marina Držića 22,44000 Sisak,VJEROVNICI</derivirana_varijabla>
  </DomainObject.Predmet.StrankaWithAdressOIB>
  <DomainObject.Predmet.StrankaNazivFormated>
    <izvorni_sadrzaj>FINA Regionalni centar Zagreb,Marija Čičić Išek,VJEROVNICI</izvorni_sadrzaj>
    <derivirana_varijabla naziv="DomainObject.Predmet.StrankaNazivFormated_1">FINA Regionalni centar Zagreb,Marija Čičić Išek,VJEROVNICI</derivirana_varijabla>
  </DomainObject.Predmet.StrankaNazivFormated>
  <DomainObject.Predmet.StrankaNazivFormatedOIB>
    <izvorni_sadrzaj>FINA Regionalni centar Zagreb, OIB 85821130368,Marija Čičić Išek, OIB 61346580149,VJEROVNICI</izvorni_sadrzaj>
    <derivirana_varijabla naziv="DomainObject.Predmet.StrankaNazivFormatedOIB_1">FINA Regionalni centar Zagreb, OIB 85821130368,Marija Čičić Išek, OIB 61346580149,VJEROVNICI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Marija Čičić Išek</item>
      <item>VJEROVNICI</item>
    </izvorni_sadrzaj>
    <derivirana_varijabla naziv="DomainObject.Predmet.StrankaListFormated_1">
      <item>FINA Regionalni centar Zagreb</item>
      <item>Marija Čičić Išek</item>
      <item>VJEROVNICI</item>
    </derivirana_varijabla>
  </DomainObject.Predmet.StrankaListFormated>
  <DomainObject.Predmet.StrankaListFormatedOIB>
    <izvorni_sadrzaj>
      <item>FINA Regionalni centar Zagreb, OIB 85821130368</item>
      <item>Marija Čičić Išek, OIB 61346580149</item>
      <item>VJEROVNICI</item>
    </izvorni_sadrzaj>
    <derivirana_varijabla naziv="DomainObject.Predmet.StrankaListFormatedOIB_1">
      <item>FINA Regionalni centar Zagreb, OIB 85821130368</item>
      <item>Marija Čičić Išek, OIB 61346580149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Čičić Išek, Marina Držića 22, 44000 Sisak</item>
      <item>VJEROVNICI</item>
    </izvorni_sadrzaj>
    <derivirana_varijabla naziv="DomainObject.Predmet.StrankaListFormatedWithAdress_1">
      <item>FINA Regionalni centar Zagreb, Trg svibanjskih žrtava 1995. br. 1, 10000 Zagreb</item>
      <item>Marija Čičić Išek, Marina Držića 22,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Čičić Išek, OIB 61346580149, Marina Držića 22,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Marija Čičić Išek, OIB 61346580149, Marina Držića 22, 44000 Sisak</item>
      <item>VJEROVNICI</item>
    </derivirana_varijabla>
  </DomainObject.Predmet.StrankaListFormatedWithAdressOIB>
  <DomainObject.Predmet.StrankaListNazivFormated>
    <izvorni_sadrzaj>
      <item>FINA Regionalni centar Zagreb</item>
      <item>Marija Čičić Išek</item>
      <item>VJEROVNICI</item>
    </izvorni_sadrzaj>
    <derivirana_varijabla naziv="DomainObject.Predmet.StrankaListNazivFormated_1">
      <item>FINA Regionalni centar Zagreb</item>
      <item>Marija Čičić Išek</item>
      <item>VJEROVNICI</item>
    </derivirana_varijabla>
  </DomainObject.Predmet.StrankaListNazivFormated>
  <DomainObject.Predmet.StrankaListNazivFormatedOIB>
    <izvorni_sadrzaj>
      <item>FINA Regionalni centar Zagreb, OIB 85821130368</item>
      <item>Marija Čičić Išek, OIB 61346580149</item>
      <item>VJEROVNICI</item>
    </izvorni_sadrzaj>
    <derivirana_varijabla naziv="DomainObject.Predmet.StrankaListNazivFormatedOIB_1">
      <item>FINA Regionalni centar Zagreb, OIB 85821130368</item>
      <item>Marija Čičić Išek, OIB 61346580149</item>
      <item>VJEROVNICI</item>
    </derivirana_varijabla>
  </DomainObject.Predmet.StrankaListNazivFormatedOIB>
  <DomainObject.Predmet.ProtuStrankaListFormated>
    <izvorni_sadrzaj>
      <item>PIRO j.d.o.o. za usluge zastupanog po punomoćniku Marija Čičić Išek</item>
    </izvorni_sadrzaj>
    <derivirana_varijabla naziv="DomainObject.Predmet.ProtuStrankaListFormated_1">
      <item>PIRO j.d.o.o. za usluge zastupanog po punomoćniku Marija Čičić Išek</item>
    </derivirana_varijabla>
  </DomainObject.Predmet.ProtuStrankaListFormated>
  <DomainObject.Predmet.ProtuStrankaListFormatedOIB>
    <izvorni_sadrzaj>
      <item>PIRO j.d.o.o. za usluge, OIB 61825323119 zastupanog po punomoćniku Marija Čičić Išek</item>
    </izvorni_sadrzaj>
    <derivirana_varijabla naziv="DomainObject.Predmet.ProtuStrankaListFormatedOIB_1">
      <item>PIRO j.d.o.o. za usluge, OIB 61825323119 zastupanog po punomoćniku Marija Čičić Išek</item>
    </derivirana_varijabla>
  </DomainObject.Predmet.ProtuStrankaListFormatedOIB>
  <DomainObject.Predmet.ProtuStrankaListFormatedWithAdress>
    <izvorni_sadrzaj>
      <item>PIRO j.d.o.o. za usluge, Marina Držića 22, 44000 Sisak zastupanog po punomoćniku Marija Čičić Išek</item>
    </izvorni_sadrzaj>
    <derivirana_varijabla naziv="DomainObject.Predmet.ProtuStrankaListFormatedWithAdress_1">
      <item>PIRO j.d.o.o. za usluge, Marina Držića 22, 44000 Sisak zastupanog po punomoćniku Marija Čičić Išek</item>
    </derivirana_varijabla>
  </DomainObject.Predmet.ProtuStrankaListFormatedWithAdress>
  <DomainObject.Predmet.ProtuStrankaListFormatedWithAdressOIB>
    <izvorni_sadrzaj>
      <item>PIRO j.d.o.o. za usluge, OIB 61825323119, Marina Držića 22, 44000 Sisak zastupanog po punomoćniku Marija Čičić Išek</item>
    </izvorni_sadrzaj>
    <derivirana_varijabla naziv="DomainObject.Predmet.ProtuStrankaListFormatedWithAdressOIB_1">
      <item>PIRO j.d.o.o. za usluge, OIB 61825323119, Marina Držića 22, 44000 Sisak zastupanog po punomoćniku Marija Čičić Išek</item>
    </derivirana_varijabla>
  </DomainObject.Predmet.ProtuStrankaListFormatedWithAdressOIB>
  <DomainObject.Predmet.ProtuStrankaListNazivFormated>
    <izvorni_sadrzaj>
      <item>PIRO j.d.o.o. za usluge</item>
    </izvorni_sadrzaj>
    <derivirana_varijabla naziv="DomainObject.Predmet.ProtuStrankaListNazivFormated_1">
      <item>PIRO j.d.o.o. za usluge</item>
    </derivirana_varijabla>
  </DomainObject.Predmet.ProtuStrankaListNazivFormated>
  <DomainObject.Predmet.ProtuStrankaListNazivFormatedOIB>
    <izvorni_sadrzaj>
      <item>PIRO j.d.o.o. za usluge, OIB 61825323119</item>
    </izvorni_sadrzaj>
    <derivirana_varijabla naziv="DomainObject.Predmet.ProtuStrankaListNazivFormatedOIB_1">
      <item>PIRO j.d.o.o. za usluge, OIB 61825323119</item>
    </derivirana_varijabla>
  </DomainObject.Predmet.ProtuStrankaListNazivFormatedOIB>
  <DomainObject.Predmet.OstaliListFormated>
    <izvorni_sadrzaj>
      <item>Marija Čičić Išek punomoćnica sudionika u postupku PIRO j.d.o.o. za usluge</item>
      <item>ZAGREBAČKA BANKA DIONIČKO DRUŠTVO</item>
      <item>Ivica Boltužić</item>
    </izvorni_sadrzaj>
    <derivirana_varijabla naziv="DomainObject.Predmet.OstaliListFormated_1">
      <item>Marija Čičić Išek punomoćnica sudionika u postupku PIRO j.d.o.o. za usluge</item>
      <item>ZAGREBAČKA BANKA DIONIČKO DRUŠTVO</item>
      <item>Ivica Boltužić</item>
    </derivirana_varijabla>
  </DomainObject.Predmet.OstaliListFormated>
  <DomainObject.Predmet.OstaliListFormatedOIB>
    <izvorni_sadrzaj>
      <item>Marija Čičić Išek, OIB 61346580149 punomoćnica sudionika u postupku PIRO j.d.o.o. za usluge</item>
      <item>ZAGREBAČKA BANKA DIONIČKO DRUŠTVO, OIB 92963223473</item>
      <item>Ivica Boltužić, OIB 24281705494</item>
    </izvorni_sadrzaj>
    <derivirana_varijabla naziv="DomainObject.Predmet.OstaliListFormatedOIB_1">
      <item>Marija Čičić Išek, OIB 61346580149 punomoćnica sudionika u postupku PIRO j.d.o.o. za usluge</item>
      <item>ZAGREBAČKA BANKA DIONIČKO DRUŠTVO, OIB 92963223473</item>
      <item>Ivica Boltužić, OIB 24281705494</item>
    </derivirana_varijabla>
  </DomainObject.Predmet.OstaliListFormatedOIB>
  <DomainObject.Predmet.OstaliListFormatedWithAdress>
    <izvorni_sadrzaj>
      <item>Marija Čičić Išek, Marina Držića 22, 44000 Sisak punomoćnica sudionika u postupku PIRO j.d.o.o. za usluge</item>
      <item>ZAGREBAČKA BANKA DIONIČKO DRUŠTVO, Trg bana Josipa Jelačića 10, 10000 Zagreb</item>
      <item>Ivica Boltužić, Jordanovac 113, 10000 Zagreb</item>
    </izvorni_sadrzaj>
    <derivirana_varijabla naziv="DomainObject.Predmet.OstaliListFormatedWithAdress_1">
      <item>Marija Čičić Išek, Marina Držića 22, 44000 Sisak punomoćnica sudionika u postupku PIRO j.d.o.o. za usluge</item>
      <item>ZAGREBAČKA BANKA DIONIČKO DRUŠTVO, Trg bana Josipa Jelačića 10, 10000 Zagreb</item>
      <item>Ivica Boltužić, Jordanovac 113, 10000 Zagreb</item>
    </derivirana_varijabla>
  </DomainObject.Predmet.OstaliListFormatedWithAdress>
  <DomainObject.Predmet.OstaliListFormatedWithAdressOIB>
    <izvorni_sadrzaj>
      <item>Marija Čičić Išek, OIB 61346580149, Marina Držića 22, 44000 Sisak punomoćnica sudionika u postupku PIRO j.d.o.o. za usluge</item>
      <item>ZAGREBAČKA BANKA DIONIČKO DRUŠTVO, OIB 92963223473, Trg bana Josipa Jelačića 10, 10000 Zagreb</item>
      <item>Ivica Boltužić, OIB 24281705494, Jordanovac 113, 10000 Zagreb</item>
    </izvorni_sadrzaj>
    <derivirana_varijabla naziv="DomainObject.Predmet.OstaliListFormatedWithAdressOIB_1">
      <item>Marija Čičić Išek, OIB 61346580149, Marina Držića 22, 44000 Sisak punomoćnica sudionika u postupku PIRO j.d.o.o. za usluge</item>
      <item>ZAGREBAČKA BANKA DIONIČKO DRUŠTVO, OIB 92963223473, Trg bana Josipa Jelačića 10, 10000 Zagreb</item>
      <item>Ivica Boltužić, OIB 24281705494, Jordanovac 113, 10000 Zagreb</item>
    </derivirana_varijabla>
  </DomainObject.Predmet.OstaliListFormatedWithAdressOIB>
  <DomainObject.Predmet.OstaliListNazivFormated>
    <izvorni_sadrzaj>
      <item>Marija Čičić Išek</item>
      <item>ZAGREBAČKA BANKA DIONIČKO DRUŠTVO</item>
      <item>Ivica Boltužić</item>
    </izvorni_sadrzaj>
    <derivirana_varijabla naziv="DomainObject.Predmet.OstaliListNazivFormated_1">
      <item>Marija Čičić Išek</item>
      <item>ZAGREBAČKA BANKA DIONIČKO DRUŠTVO</item>
      <item>Ivica Boltužić</item>
    </derivirana_varijabla>
  </DomainObject.Predmet.OstaliListNazivFormated>
  <DomainObject.Predmet.OstaliListNazivFormatedOIB>
    <izvorni_sadrzaj>
      <item>Marija Čičić Išek, OIB 61346580149</item>
      <item>ZAGREBAČKA BANKA DIONIČKO DRUŠTVO, OIB 92963223473</item>
      <item>Ivica Boltužić, OIB 24281705494</item>
    </izvorni_sadrzaj>
    <derivirana_varijabla naziv="DomainObject.Predmet.OstaliListNazivFormatedOIB_1">
      <item>Marija Čičić Išek, OIB 61346580149</item>
      <item>ZAGREBAČKA BANKA DIONIČKO DRUŠTVO, OIB 92963223473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PIRO j.d.o.o. za usluge</izvorni_sadrzaj>
    <derivirana_varijabla naziv="DomainObject.Predmet.ProtustrankaIDrugi_1">PIRO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PIRO j.d.o.o. za usluge, OIB 61825323119, Marina Držića 22, 44000 Sisak</izvorni_sadrzaj>
    <derivirana_varijabla naziv="DomainObject.Predmet.ProtustrankaIDrugiAdressOIB_1">PIRO j.d.o.o. za usluge, OIB 61825323119, Marina Držića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2017.</izvorni_sadrzaj>
    <derivirana_varijabla naziv="DomainObject.Predmet.OdlukaRjesenje.DatumDonosenjaOdluke_1">4. listopada 2017.</derivirana_varijabla>
  </DomainObject.Predmet.OdlukaRjesenje.DatumDonosenjaOdluke>
  <DomainObject.Predmet.OdlukaRjesenje.DatumPravomocnosti>
    <izvorni_sadrzaj>17. studenog 2017.</izvorni_sadrzaj>
    <derivirana_varijabla naziv="DomainObject.Predmet.OdlukaRjesenje.DatumPravomocnosti_1">17. studenog 2017.</derivirana_varijabla>
  </DomainObject.Predmet.OdlukaRjesenje.DatumPravomocnosti>
  <DomainObject.Predmet.OdlukaRjesenje.Oznaka>
    <izvorni_sadrzaj>St-3846/2016-24</izvorni_sadrzaj>
    <derivirana_varijabla naziv="DomainObject.Predmet.OdlukaRjesenje.Oznaka_1">St-3846/2016-24</derivirana_varijabla>
  </DomainObject.Predmet.OdlukaRjesenje.Oznaka>
  <DomainObject.Predmet.SudioniciListNaziv>
    <izvorni_sadrzaj>
      <item>FINA Regionalni centar Zagreb</item>
      <item>PIRO j.d.o.o. za usluge</item>
      <item>Marija Čičić Išek</item>
      <item>ZAGREBAČKA BANKA DIONIČKO DRUŠTVO</item>
      <item>Ivica Boltužić</item>
      <item>Marija Čičić Išek</item>
      <item>VJEROVNICI</item>
    </izvorni_sadrzaj>
    <derivirana_varijabla naziv="DomainObject.Predmet.SudioniciListNaziv_1">
      <item>FINA Regionalni centar Zagreb</item>
      <item>PIRO j.d.o.o. za usluge</item>
      <item>Marija Čičić Išek</item>
      <item>ZAGREBAČKA BANKA DIONIČKO DRUŠTVO</item>
      <item>Ivica Boltužić</item>
      <item>Marija Čičić Išek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 j.d.o.o. za usluge, OIB 61825323119, Marina Držića 22,44000 Sisak</item>
      <item>Marija Čičić Išek, OIB 61346580149, Marina Držića 22,44000 Sisak</item>
      <item>ZAGREBAČKA BANKA DIONIČKO DRUŠTVO, OIB 92963223473, Trg bana Josipa Jelačića 10,10000 Zagreb</item>
      <item>Ivica Boltužić, OIB 24281705494, Jordanovac 113,10000 Zagreb</item>
      <item>Marija Čičić Išek, OIB 61346580149, Marina Držića 22,44000 Sisak</item>
      <item>VJEROVNICI</item>
    </izvorni_sadrzaj>
    <derivirana_varijabla naziv="DomainObject.Predmet.SudioniciListAdressOIB_1">
      <item>FINA Regionalni centar Zagreb, OIB 85821130368, Trg svibanjskih žrtava 1995. br. 1,10000 Zagreb</item>
      <item>PIRO j.d.o.o. za usluge, OIB 61825323119, Marina Držića 22,44000 Sisak</item>
      <item>Marija Čičić Išek, OIB 61346580149, Marina Držića 22,44000 Sisak</item>
      <item>ZAGREBAČKA BANKA DIONIČKO DRUŠTVO, OIB 92963223473, Trg bana Josipa Jelačića 10,10000 Zagreb</item>
      <item>Ivica Boltužić, OIB 24281705494, Jordanovac 113,10000 Zagreb</item>
      <item>Marija Čičić Išek, OIB 61346580149, Marina Držića 22,44000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61825323119</item>
      <item>, OIB 61346580149</item>
      <item>, OIB 92963223473</item>
      <item>, OIB 24281705494</item>
      <item>, OIB 61346580149</item>
      <item>, OIB null</item>
    </izvorni_sadrzaj>
    <derivirana_varijabla naziv="DomainObject.Predmet.SudioniciListNazivOIB_1">
      <item>, OIB 85821130368</item>
      <item>, OIB 61825323119</item>
      <item>, OIB 61346580149</item>
      <item>, OIB 92963223473</item>
      <item>, OIB 24281705494</item>
      <item>, OIB 61346580149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2017.</izvorni_sadrzaj>
    <derivirana_varijabla naziv="DomainObject.Predmet.DatumZadnjeOdrzaneSudskeRadnje_1">2. svibnja 2017.</derivirana_varijabla>
  </DomainObject.Predmet.DatumZadnjeOdrzaneSudskeRadnje>
  <DomainObject.PredzadnjaOdlukaIzPredmeta.DatumDonosenjaOdluke>
    <izvorni_sadrzaj>4. listopada 2017.</izvorni_sadrzaj>
    <derivirana_varijabla naziv="DomainObject.PredzadnjaOdlukaIzPredmeta.DatumDonosenjaOdluke_1">4. listopada 2017.</derivirana_varijabla>
  </DomainObject.PredzadnjaOdlukaIzPredmeta.DatumDonosenjaOdluke>
  <DomainObject.PredzadnjaOdlukaIzPredmeta.Oznaka>
    <izvorni_sadrzaj>St-3846/2016-24</izvorni_sadrzaj>
    <derivirana_varijabla naziv="DomainObject.PredzadnjaOdlukaIzPredmeta.Oznaka_1">St-3846/2016-24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8EBD1-139C-4D9A-B599-A0B230D09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803</properties:Words>
  <properties:Characters>4368</properties:Characters>
  <properties:Lines>92</properties:Lines>
  <properties:Paragraphs>31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Valentina Gabud</cp:lastModifiedBy>
  <cp:lastPrinted>2018-11-29T10:46:00Z</cp:lastPrinted>
  <dcterms:modified xmlns:xsi="http://www.w3.org/2001/XMLSchema-instance" xsi:type="dcterms:W3CDTF">2018-11-29T10:46:00Z</dcterms:modified>
  <cp:revision>94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(12. Rješenje-3.000,00 kn_NAGRADA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