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f216e" w14:paraId="64f216e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071B1">
        <w:t>1</w:t>
      </w:r>
      <w:r w:rsidR="00554F6F">
        <w:t>1</w:t>
      </w:r>
      <w:r w:rsidR="00B12EDD">
        <w:t>4</w:t>
      </w:r>
      <w:r w:rsidR="00234E8D">
        <w:t>9</w:t>
      </w:r>
      <w:r w:rsidR="00F26559">
        <w:t>/16-4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Zagreb,</w:t>
      </w:r>
      <w:r w:rsidR="00C071B1">
        <w:t xml:space="preserve"> Tr</w:t>
      </w:r>
      <w:r>
        <w:t xml:space="preserve">g svibanjskih žrtava 1995. 1, OIB 85821130368 za provedbom skraćenog stečajnog postupka nad </w:t>
      </w:r>
      <w:r w:rsidR="00DA4683">
        <w:t xml:space="preserve">dužnikom </w:t>
      </w:r>
      <w:r w:rsidR="00234E8D">
        <w:t>ŠPORTSKI HOKEJ KLUB "CONCORDIA", Zagreb, S. S. Kranjčevića 4a, OIB 68822392367</w:t>
      </w:r>
      <w:r w:rsidR="00A05CD3">
        <w:t xml:space="preserve">, </w:t>
      </w:r>
      <w:r>
        <w:t xml:space="preserve">dana </w:t>
      </w:r>
      <w:r w:rsidR="00716C1D">
        <w:t>2</w:t>
      </w:r>
      <w:r w:rsidR="006500C8">
        <w:t>3</w:t>
      </w:r>
      <w:r w:rsidR="00D57066">
        <w:t>.</w:t>
      </w:r>
      <w:r w:rsidR="00C071B1">
        <w:t xml:space="preserve"> kolovoza 2</w:t>
      </w:r>
      <w:r>
        <w:t>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9B7829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</w:t>
      </w:r>
      <w:r w:rsidR="00CA521D">
        <w:rPr>
          <w:bCs/>
        </w:rPr>
        <w:t xml:space="preserve">dužnikom </w:t>
      </w:r>
      <w:r w:rsidR="00234E8D">
        <w:t>ŠPORTSKI HOKEJ KLUB "CONCORDIA", Zagreb, S. S. Kranjčevića 4a, OIB 68822392367</w:t>
      </w:r>
      <w:r w:rsidR="00CA521D">
        <w:t>.</w:t>
      </w:r>
    </w:p>
    <w:p w:rsidRDefault="00F77EFB" w:rsidP="00F77EFB" w:rsidR="00F77EFB">
      <w:pPr>
        <w:pStyle w:val="Odlomakpopisa"/>
        <w:ind w:left="1571"/>
        <w:jc w:val="both"/>
      </w:pPr>
    </w:p>
    <w:p w:rsidRDefault="006500C8" w:rsidP="006500C8" w:rsidR="006500C8" w:rsidRPr="00B03FBD">
      <w:pPr>
        <w:pStyle w:val="Odlomakpopisa"/>
        <w:numPr>
          <w:ilvl w:val="0"/>
          <w:numId w:val="1"/>
        </w:numPr>
        <w:tabs>
          <w:tab w:pos="6195" w:val="left"/>
        </w:tabs>
      </w:pPr>
      <w:r>
        <w:t>Za</w:t>
      </w:r>
      <w:r w:rsidR="00B506CA">
        <w:t xml:space="preserve"> stečajnog upravitelja imenuje se</w:t>
      </w:r>
      <w:r w:rsidRPr="006500C8">
        <w:t xml:space="preserve"> </w:t>
      </w:r>
      <w:r w:rsidRPr="00B03FBD">
        <w:t>Zvonko Tomljanović, Našice, J. Runjanina 7, OIB 01559486405</w:t>
      </w:r>
      <w:r>
        <w:t>.</w:t>
      </w:r>
    </w:p>
    <w:p w:rsidRDefault="00716C1D" w:rsidP="00716C1D" w:rsidR="00716C1D">
      <w:pPr>
        <w:pStyle w:val="Odlomakpopisa"/>
        <w:ind w:left="1571"/>
        <w:jc w:val="both"/>
      </w:pPr>
    </w:p>
    <w:p w:rsidRDefault="00B506CA" w:rsidP="009B7829" w:rsidR="005C2B6B" w:rsidRPr="009108ED">
      <w:pPr>
        <w:pStyle w:val="Odlomakpopisa"/>
        <w:numPr>
          <w:ilvl w:val="0"/>
          <w:numId w:val="1"/>
        </w:numPr>
        <w:jc w:val="both"/>
        <w:rPr>
          <w:bCs/>
        </w:rPr>
      </w:pPr>
      <w:r w:rsidRPr="009108ED">
        <w:rPr>
          <w:bCs/>
        </w:rPr>
        <w:t xml:space="preserve">ZAKLJUČUJE SE stečajni postupak nad dužnikom </w:t>
      </w:r>
      <w:r w:rsidR="00234E8D">
        <w:t>ŠPORTSKI HOKEJ KLUB "CONCORDIA", Zagreb, S. S. Kranjčevića 4a, OIB 68822392367</w:t>
      </w:r>
      <w:r w:rsidR="009108ED">
        <w:t>.</w:t>
      </w:r>
    </w:p>
    <w:p w:rsidRDefault="009108ED" w:rsidP="009108ED" w:rsidR="009108ED" w:rsidRPr="009108ED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Zagreb podnijela je Trgovačkom sudu u Zagrebu dana</w:t>
      </w:r>
      <w:r w:rsidR="00AB6233">
        <w:t xml:space="preserve"> </w:t>
      </w:r>
      <w:r w:rsidR="003F02BC">
        <w:t>11. veljače 2016</w:t>
      </w:r>
      <w:r>
        <w:t>. zahtjev za provedbu skraćenog stečajnog postupka nad dužnikom</w:t>
      </w:r>
      <w:r w:rsidR="002955F5">
        <w:t xml:space="preserve"> </w:t>
      </w:r>
      <w:r w:rsidR="00234E8D">
        <w:t>ŠPORTSKI HOKEJ KLUB "CONCORDIA", Zagreb, S. S. Kranjčevića 4a, OIB 68822392367</w:t>
      </w:r>
      <w:r w:rsidR="002955F5">
        <w:t>.</w:t>
      </w:r>
    </w:p>
    <w:p w:rsidRDefault="00B506CA" w:rsidP="00B506CA" w:rsidR="00B506CA">
      <w:pPr>
        <w:jc w:val="both"/>
      </w:pPr>
    </w:p>
    <w:p w:rsidRDefault="00B506CA" w:rsidP="00F961D8" w:rsidR="00B506CA">
      <w:pPr>
        <w:pStyle w:val="Tijeloteksta"/>
        <w:ind w:firstLine="708"/>
      </w:pPr>
      <w:r>
        <w:t>Visoki Trgovački suda RH u Zagrebu je rješenjem broj 31-Su-1076/15-16 od 25. ožujka 201</w:t>
      </w:r>
      <w:r w:rsidR="008D4169">
        <w:t>6</w:t>
      </w:r>
      <w:r>
        <w:t>. odredio Trgovački sud u Osijeku kao drugi stvarno nadležni sud za postupanje u stečajnim predmetima Trgovačkog suda u Zagrebu</w:t>
      </w:r>
      <w:r w:rsidR="00F961D8">
        <w:t>.</w:t>
      </w:r>
    </w:p>
    <w:p w:rsidRDefault="00291642" w:rsidP="00B506CA" w:rsidR="00291642"/>
    <w:p w:rsidRDefault="00B506CA" w:rsidP="00B506CA" w:rsidR="00B506CA">
      <w:pPr>
        <w:ind w:firstLine="708"/>
        <w:jc w:val="both"/>
      </w:pPr>
      <w:r>
        <w:lastRenderedPageBreak/>
        <w:t xml:space="preserve">Trgovački sud u Osijeku je dana </w:t>
      </w:r>
      <w:r w:rsidR="00215A7F">
        <w:t>7. lipnja</w:t>
      </w:r>
      <w:r>
        <w:t xml:space="preserve"> 2016. godine objavio oglas na mrežnoj stranici e-Oglasna ploča sudova pod poslovnim brojem St-1</w:t>
      </w:r>
      <w:r w:rsidR="00215A7F">
        <w:t>1</w:t>
      </w:r>
      <w:r w:rsidR="00B12EDD">
        <w:t>4</w:t>
      </w:r>
      <w:r w:rsidR="00234E8D">
        <w:t>9</w:t>
      </w:r>
      <w:r>
        <w:t>/16-</w:t>
      </w:r>
      <w:r w:rsidR="00B12EDD">
        <w:t xml:space="preserve">3 </w:t>
      </w:r>
      <w:r>
        <w:t xml:space="preserve">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215A7F">
        <w:t>2</w:t>
      </w:r>
      <w:r w:rsidR="006500C8">
        <w:t>3</w:t>
      </w:r>
      <w:r w:rsidR="002362E5">
        <w:t xml:space="preserve">. kolovoza 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F961D8" w:rsidR="00B506C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5BB9" w:rsidP="00F961D8" w:rsidR="00565BB9">
      <w:r>
        <w:separator/>
      </w:r>
    </w:p>
  </w:endnote>
  <w:endnote w:id="0" w:type="continuationSeparator">
    <w:p w:rsidRDefault="00565BB9" w:rsidP="00F961D8" w:rsidR="00565B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5BB9" w:rsidP="00F961D8" w:rsidR="00565BB9">
      <w:r>
        <w:separator/>
      </w:r>
    </w:p>
  </w:footnote>
  <w:footnote w:id="0" w:type="continuationSeparator">
    <w:p w:rsidRDefault="00565BB9" w:rsidP="00F961D8" w:rsidR="00565B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940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St-1</w:t>
    </w:r>
    <w:r w:rsidR="00215A7F">
      <w:t>1</w:t>
    </w:r>
    <w:r w:rsidR="00844FB2">
      <w:t>4</w:t>
    </w:r>
    <w:r w:rsidR="00234E8D">
      <w:t>9</w:t>
    </w:r>
    <w:r w:rsidR="00F77EFB">
      <w:t>/</w:t>
    </w:r>
    <w:r w:rsidR="00F961D8">
      <w:t>16-4</w:t>
    </w:r>
  </w:p>
  <w:p w:rsidRDefault="00F961D8" w:rsidR="00F96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51187"/>
    <w:rsid w:val="0006310C"/>
    <w:rsid w:val="001C0834"/>
    <w:rsid w:val="001F7D2D"/>
    <w:rsid w:val="00212462"/>
    <w:rsid w:val="00215A7F"/>
    <w:rsid w:val="00234E8D"/>
    <w:rsid w:val="002362E5"/>
    <w:rsid w:val="002511C8"/>
    <w:rsid w:val="00286227"/>
    <w:rsid w:val="00291642"/>
    <w:rsid w:val="002955F5"/>
    <w:rsid w:val="002A45E9"/>
    <w:rsid w:val="002A6D8F"/>
    <w:rsid w:val="002C604C"/>
    <w:rsid w:val="002D46C4"/>
    <w:rsid w:val="00301E43"/>
    <w:rsid w:val="00342EF9"/>
    <w:rsid w:val="00364C13"/>
    <w:rsid w:val="00396940"/>
    <w:rsid w:val="003A057F"/>
    <w:rsid w:val="003D5995"/>
    <w:rsid w:val="003F02BC"/>
    <w:rsid w:val="00447275"/>
    <w:rsid w:val="004705DE"/>
    <w:rsid w:val="00474310"/>
    <w:rsid w:val="004A1C0B"/>
    <w:rsid w:val="004F670E"/>
    <w:rsid w:val="00554F6F"/>
    <w:rsid w:val="00565BB9"/>
    <w:rsid w:val="00581DBE"/>
    <w:rsid w:val="005C2B6B"/>
    <w:rsid w:val="005D1951"/>
    <w:rsid w:val="005D469D"/>
    <w:rsid w:val="005E2309"/>
    <w:rsid w:val="00646CD6"/>
    <w:rsid w:val="006500C8"/>
    <w:rsid w:val="0066353D"/>
    <w:rsid w:val="00667D9A"/>
    <w:rsid w:val="006C7D9B"/>
    <w:rsid w:val="006D6BB1"/>
    <w:rsid w:val="00716C1D"/>
    <w:rsid w:val="00723772"/>
    <w:rsid w:val="007277BA"/>
    <w:rsid w:val="00731C1A"/>
    <w:rsid w:val="0077014F"/>
    <w:rsid w:val="007A6609"/>
    <w:rsid w:val="007D7BC7"/>
    <w:rsid w:val="007E0A11"/>
    <w:rsid w:val="008431F8"/>
    <w:rsid w:val="00844FB2"/>
    <w:rsid w:val="008D4169"/>
    <w:rsid w:val="008D61A3"/>
    <w:rsid w:val="009108ED"/>
    <w:rsid w:val="009134B9"/>
    <w:rsid w:val="009628B3"/>
    <w:rsid w:val="009664E4"/>
    <w:rsid w:val="009B7829"/>
    <w:rsid w:val="009E1BBA"/>
    <w:rsid w:val="00A05CD3"/>
    <w:rsid w:val="00A42316"/>
    <w:rsid w:val="00AB6233"/>
    <w:rsid w:val="00AF2A3B"/>
    <w:rsid w:val="00B12EDD"/>
    <w:rsid w:val="00B506CA"/>
    <w:rsid w:val="00B667BC"/>
    <w:rsid w:val="00C071B1"/>
    <w:rsid w:val="00C97427"/>
    <w:rsid w:val="00CA521D"/>
    <w:rsid w:val="00CC632A"/>
    <w:rsid w:val="00D12FDF"/>
    <w:rsid w:val="00D5361E"/>
    <w:rsid w:val="00D57066"/>
    <w:rsid w:val="00D90AB2"/>
    <w:rsid w:val="00DA4683"/>
    <w:rsid w:val="00E7006B"/>
    <w:rsid w:val="00E82D6F"/>
    <w:rsid w:val="00E85CBE"/>
    <w:rsid w:val="00F14D3D"/>
    <w:rsid w:val="00F26559"/>
    <w:rsid w:val="00F278D8"/>
    <w:rsid w:val="00F42EAB"/>
    <w:rsid w:val="00F77EFB"/>
    <w:rsid w:val="00F915DA"/>
    <w:rsid w:val="00F929EF"/>
    <w:rsid w:val="00F961D8"/>
    <w:rsid w:val="00FA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69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69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69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69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69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69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69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69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69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69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1149</izvorni_sadrzaj>
    <derivirana_varijabla naziv="DomainObject.Predmet.Broj_1">1149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St-1149/2016</izvorni_sadrzaj>
    <derivirana_varijabla naziv="DomainObject.Predmet.OznakaBroj_1">St-1149/2016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ŠPORTSKI HOKEJ KLUB ''CONCORDIA''</izvorni_sadrzaj>
    <derivirana_varijabla naziv="DomainObject.Predmet.ProtustrankaFormated_1">  ŠPORTSKI HOKEJ KLUB ''CONCORDIA''</derivirana_varijabla>
  </DomainObject.Predmet.ProtustrankaFormated>
  <DomainObject.Predmet.ProtustrankaFormatedOIB>
    <izvorni_sadrzaj>  ŠPORTSKI HOKEJ KLUB ''CONCORDIA'', OIB 68822392367</izvorni_sadrzaj>
    <derivirana_varijabla naziv="DomainObject.Predmet.ProtustrankaFormatedOIB_1">  ŠPORTSKI HOKEJ KLUB ''CONCORDIA'', OIB 68822392367</derivirana_varijabla>
  </DomainObject.Predmet.ProtustrankaFormatedOIB>
  <DomainObject.Predmet.ProtustrankaFormatedWithAdress>
    <izvorni_sadrzaj> ŠPORTSKI HOKEJ KLUB ''CONCORDIA'', Silvija  Strahimira Kranjčevića 4a, 10000 Zagreb</izvorni_sadrzaj>
    <derivirana_varijabla naziv="DomainObject.Predmet.ProtustrankaFormatedWithAdress_1"> ŠPORTSKI HOKEJ KLUB ''CONCORDIA'', Silvija  Strahimira Kranjčevića 4a, 10000 Zagreb</derivirana_varijabla>
  </DomainObject.Predmet.ProtustrankaFormatedWithAdress>
  <DomainObject.Predmet.ProtustrankaFormatedWithAdressOIB>
    <izvorni_sadrzaj> ŠPORTSKI HOKEJ KLUB ''CONCORDIA'', OIB 68822392367, Silvija  Strahimira Kranjčevića 4a, 10000 Zagreb</izvorni_sadrzaj>
    <derivirana_varijabla naziv="DomainObject.Predmet.ProtustrankaFormatedWithAdressOIB_1"> ŠPORTSKI HOKEJ KLUB ''CONCORDIA'', OIB 68822392367, Silvija  Strahimira Kranjčevića 4a, 10000 Zagreb</derivirana_varijabla>
  </DomainObject.Predmet.ProtustrankaFormatedWithAdressOIB>
  <DomainObject.Predmet.ProtustrankaWithAdress>
    <izvorni_sadrzaj>ŠPORTSKI HOKEJ KLUB ''CONCORDIA'' Silvija  Strahimira Kranjčevića 4a, 10000 Zagreb</izvorni_sadrzaj>
    <derivirana_varijabla naziv="DomainObject.Predmet.ProtustrankaWithAdress_1">ŠPORTSKI HOKEJ KLUB ''CONCORDIA'' Silvija  Strahimira Kranjčevića 4a, 10000 Zagreb</derivirana_varijabla>
  </DomainObject.Predmet.ProtustrankaWithAdress>
  <DomainObject.Predmet.ProtustrankaWithAdressOIB>
    <izvorni_sadrzaj>ŠPORTSKI HOKEJ KLUB ''CONCORDIA'', OIB 68822392367, Silvija  Strahimira Kranjčevića 4a, 10000 Zagreb</izvorni_sadrzaj>
    <derivirana_varijabla naziv="DomainObject.Predmet.ProtustrankaWithAdressOIB_1">ŠPORTSKI HOKEJ KLUB ''CONCORDIA'', OIB 68822392367, Silvija  Strahimira Kranjčevića 4a, 10000 Zagreb</derivirana_varijabla>
  </DomainObject.Predmet.ProtustrankaWithAdressOIB>
  <DomainObject.Predmet.ProtustrankaNazivFormated>
    <izvorni_sadrzaj>ŠPORTSKI HOKEJ KLUB ''CONCORDIA''</izvorni_sadrzaj>
    <derivirana_varijabla naziv="DomainObject.Predmet.ProtustrankaNazivFormated_1">ŠPORTSKI HOKEJ KLUB ''CONCORDIA''</derivirana_varijabla>
  </DomainObject.Predmet.ProtustrankaNazivFormated>
  <DomainObject.Predmet.ProtustrankaNazivFormatedOIB>
    <izvorni_sadrzaj>ŠPORTSKI HOKEJ KLUB ''CONCORDIA'', OIB 68822392367</izvorni_sadrzaj>
    <derivirana_varijabla naziv="DomainObject.Predmet.ProtustrankaNazivFormatedOIB_1">ŠPORTSKI HOKEJ KLUB ''CONCORDIA'', OIB 68822392367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ŠPORTSKI HOKEJ KLUB ''CONCORDIA''</item>
    </izvorni_sadrzaj>
    <derivirana_varijabla naziv="DomainObject.Predmet.ProtuStrankaListFormated_1">
      <item>ŠPORTSKI HOKEJ KLUB ''CONCORDIA''</item>
    </derivirana_varijabla>
  </DomainObject.Predmet.ProtuStrankaListFormated>
  <DomainObject.Predmet.ProtuStrankaListFormatedOIB>
    <izvorni_sadrzaj>
      <item>ŠPORTSKI HOKEJ KLUB ''CONCORDIA'', OIB 68822392367</item>
    </izvorni_sadrzaj>
    <derivirana_varijabla naziv="DomainObject.Predmet.ProtuStrankaListFormatedOIB_1">
      <item>ŠPORTSKI HOKEJ KLUB ''CONCORDIA'', OIB 68822392367</item>
    </derivirana_varijabla>
  </DomainObject.Predmet.ProtuStrankaListFormatedOIB>
  <DomainObject.Predmet.ProtuStrankaListFormatedWithAdress>
    <izvorni_sadrzaj>
      <item>ŠPORTSKI HOKEJ KLUB ''CONCORDIA'', Silvija  Strahimira Kranjčevića 4a, 10000 Zagreb</item>
    </izvorni_sadrzaj>
    <derivirana_varijabla naziv="DomainObject.Predmet.ProtuStrankaListFormatedWithAdress_1">
      <item>ŠPORTSKI HOKEJ KLUB ''CONCORDIA'', Silvija  Strahimira Kranjčevića 4a, 10000 Zagreb</item>
    </derivirana_varijabla>
  </DomainObject.Predmet.ProtuStrankaListFormatedWithAdress>
  <DomainObject.Predmet.ProtuStrankaListFormatedWithAdressOIB>
    <izvorni_sadrzaj>
      <item>ŠPORTSKI HOKEJ KLUB ''CONCORDIA'', OIB 68822392367, Silvija  Strahimira Kranjčevića 4a, 10000 Zagreb</item>
    </izvorni_sadrzaj>
    <derivirana_varijabla naziv="DomainObject.Predmet.ProtuStrankaListFormatedWithAdressOIB_1">
      <item>ŠPORTSKI HOKEJ KLUB ''CONCORDIA'', OIB 68822392367, Silvija  Strahimira Kranjčevića 4a, 10000 Zagreb</item>
    </derivirana_varijabla>
  </DomainObject.Predmet.ProtuStrankaListFormatedWithAdressOIB>
  <DomainObject.Predmet.ProtuStrankaListNazivFormated>
    <izvorni_sadrzaj>
      <item>ŠPORTSKI HOKEJ KLUB ''CONCORDIA''</item>
    </izvorni_sadrzaj>
    <derivirana_varijabla naziv="DomainObject.Predmet.ProtuStrankaListNazivFormated_1">
      <item>ŠPORTSKI HOKEJ KLUB ''CONCORDIA''</item>
    </derivirana_varijabla>
  </DomainObject.Predmet.ProtuStrankaListNazivFormated>
  <DomainObject.Predmet.ProtuStrankaListNazivFormatedOIB>
    <izvorni_sadrzaj>
      <item>ŠPORTSKI HOKEJ KLUB ''CONCORDIA'', OIB 68822392367</item>
    </izvorni_sadrzaj>
    <derivirana_varijabla naziv="DomainObject.Predmet.ProtuStrankaListNazivFormatedOIB_1">
      <item>ŠPORTSKI HOKEJ KLUB ''CONCORDIA'', OIB 68822392367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ŠPORTSKI HOKEJ KLUB ''CONCORDIA''</izvorni_sadrzaj>
    <derivirana_varijabla naziv="DomainObject.Predmet.ProtustrankaIDrugi_1">ŠPORTSKI HOKEJ KLUB ''CONCORDIA''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ŠPORTSKI HOKEJ KLUB ''CONCORDIA'', OIB 68822392367, Silvija  Strahimira Kranjčevića 4a, 10000 Zagreb</izvorni_sadrzaj>
    <derivirana_varijabla naziv="DomainObject.Predmet.ProtustrankaIDrugiAdressOIB_1">ŠPORTSKI HOKEJ KLUB ''CONCORDIA'', OIB 68822392367, Silvija  Strahimira Kranjčevića 4a,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ŠPORTSKI HOKEJ KLUB ''CONCORDIA''</item>
      <item>FINA Regionalni centar Zagreb</item>
    </izvorni_sadrzaj>
    <derivirana_varijabla naziv="DomainObject.Predmet.SudioniciListNaziv_1">
      <item>ŠPORTSKI HOKEJ KLUB ''CONCORDIA''</item>
      <item>FINA Regionalni centar Zagreb</item>
    </derivirana_varijabla>
  </DomainObject.Predmet.SudioniciListNaziv>
  <DomainObject.Predmet.SudioniciListAdressOIB>
    <izvorni_sadrzaj>
      <item>ŠPORTSKI HOKEJ KLUB ''CONCORDIA'', OIB 68822392367, Silvija  Strahimira Kranjčevića 4a,10000 Zagreb</item>
      <item>FINA Regionalni centar Zagreb, OIB 85821130368, Trg svibanjskih žrtava 1995. br.1,10000 Zagreb</item>
    </izvorni_sadrzaj>
    <derivirana_varijabla naziv="DomainObject.Predmet.SudioniciListAdressOIB_1">
      <item>ŠPORTSKI HOKEJ KLUB ''CONCORDIA'', OIB 68822392367, Silvija  Strahimira Kranjčevića 4a,10000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68822392367</item>
      <item>, OIB 85821130368</item>
    </izvorni_sadrzaj>
    <derivirana_varijabla naziv="DomainObject.Predmet.SudioniciListNazivOIB_1">
      <item>, OIB 68822392367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FCB7A9-3D8B-47DA-92E1-90351254F8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432</properties:Words>
  <properties:Characters>2269</properties:Characters>
  <properties:Lines>84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2016-08-18T11:49:00Z</dcterms:created>
  <dc:creator>Darija Miličević</dc:creator>
  <cp:lastModifiedBy>Darija Miličević</cp:lastModifiedBy>
  <cp:lastPrinted>2016-08-23T07:35:00Z</cp:lastPrinted>
  <dcterms:modified xmlns:xsi="http://www.w3.org/2001/XMLSchema-instance" xsi:type="dcterms:W3CDTF">2016-08-23T07:36:00Z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