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c75c" w14:paraId="e64c75c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077917">
        <w:rPr>
          <w:b/>
          <w:sz w:val="22"/>
          <w:szCs w:val="22"/>
        </w:rPr>
        <w:t>-1422</w:t>
      </w:r>
      <w:r w:rsidR="005F021E">
        <w:rPr>
          <w:b/>
          <w:sz w:val="22"/>
          <w:szCs w:val="22"/>
        </w:rPr>
        <w:t>/16</w:t>
      </w: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right"/>
        <w:rPr>
          <w:b/>
          <w:sz w:val="22"/>
          <w:szCs w:val="22"/>
        </w:rPr>
      </w:pPr>
    </w:p>
    <w:p w:rsidRDefault="009C113E" w:rsidP="0066441A" w:rsidR="009C113E">
      <w:pPr>
        <w:jc w:val="right"/>
        <w:rPr>
          <w:b/>
          <w:sz w:val="22"/>
          <w:szCs w:val="22"/>
        </w:rPr>
      </w:pPr>
    </w:p>
    <w:p w:rsidRDefault="007E6213" w:rsidP="0066441A" w:rsidR="007E6213" w:rsidRPr="00D562A6">
      <w:pPr>
        <w:jc w:val="right"/>
        <w:rPr>
          <w:b/>
          <w:sz w:val="22"/>
          <w:szCs w:val="22"/>
        </w:rPr>
      </w:pPr>
    </w:p>
    <w:p w:rsidRDefault="005D7D56" w:rsidP="009C113E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66441A" w:rsidP="009C113E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>
      <w:pPr>
        <w:jc w:val="center"/>
        <w:rPr>
          <w:b/>
          <w:sz w:val="22"/>
          <w:szCs w:val="22"/>
        </w:rPr>
      </w:pPr>
    </w:p>
    <w:p w:rsidRDefault="009C113E" w:rsidP="0066441A" w:rsidR="009C113E" w:rsidRPr="00D562A6">
      <w:pPr>
        <w:jc w:val="center"/>
        <w:rPr>
          <w:b/>
          <w:sz w:val="22"/>
          <w:szCs w:val="22"/>
        </w:rPr>
      </w:pP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Trgovački sud u Splitu, Stalna služba u Dubrovniku, u ime Republike </w:t>
      </w:r>
      <w:r w:rsidR="00C44866">
        <w:rPr>
          <w:sz w:val="22"/>
          <w:szCs w:val="22"/>
        </w:rPr>
        <w:t>Hrvatske, po stečajnom</w:t>
      </w: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 xml:space="preserve">, kao sucu pojedincu, u stečajnom postupku nad stečajnim </w:t>
      </w: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dužnikom</w:t>
      </w:r>
      <w:r w:rsidR="00C44866">
        <w:rPr>
          <w:sz w:val="22"/>
          <w:szCs w:val="22"/>
        </w:rPr>
        <w:t xml:space="preserve"> </w:t>
      </w:r>
      <w:r w:rsidR="00C44866" w:rsidRPr="00C44866">
        <w:rPr>
          <w:sz w:val="22"/>
          <w:szCs w:val="22"/>
        </w:rPr>
        <w:t>BERNA d.o.o. Smokvica, Brna 92, OIB: 22265728962</w:t>
      </w:r>
      <w:r w:rsidR="00C44866">
        <w:rPr>
          <w:sz w:val="22"/>
          <w:szCs w:val="22"/>
        </w:rPr>
        <w:t xml:space="preserve">, </w:t>
      </w:r>
      <w:r w:rsidR="00C44866" w:rsidRPr="00C44866">
        <w:rPr>
          <w:sz w:val="22"/>
          <w:szCs w:val="22"/>
        </w:rPr>
        <w:t xml:space="preserve"> </w:t>
      </w:r>
      <w:r w:rsidR="00477870">
        <w:rPr>
          <w:sz w:val="22"/>
          <w:szCs w:val="22"/>
        </w:rPr>
        <w:t xml:space="preserve">dana </w:t>
      </w:r>
      <w:r w:rsidR="009C113E">
        <w:rPr>
          <w:sz w:val="22"/>
          <w:szCs w:val="22"/>
        </w:rPr>
        <w:t xml:space="preserve">08. prosinca </w:t>
      </w:r>
      <w:r w:rsidR="00C44866">
        <w:rPr>
          <w:sz w:val="22"/>
          <w:szCs w:val="22"/>
        </w:rPr>
        <w:t>2016.g.</w:t>
      </w:r>
    </w:p>
    <w:p w:rsidRDefault="00C44866" w:rsidP="00C44866" w:rsidR="00C44866">
      <w:pPr>
        <w:ind w:hanging="705" w:left="705"/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>Razrješuje se</w:t>
      </w:r>
      <w:r w:rsidR="00077917">
        <w:rPr>
          <w:bCs/>
          <w:sz w:val="22"/>
          <w:szCs w:val="22"/>
        </w:rPr>
        <w:t xml:space="preserve"> </w:t>
      </w:r>
      <w:r w:rsidR="009A6CFA">
        <w:rPr>
          <w:bCs/>
          <w:sz w:val="22"/>
          <w:szCs w:val="22"/>
        </w:rPr>
        <w:t xml:space="preserve"> Srđana Morpurgo, Split, Trg Mihovila Pavlinovića 2., OIB: 53284085908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</w:t>
      </w:r>
      <w:r w:rsidR="007E6213" w:rsidRPr="007E6213">
        <w:rPr>
          <w:sz w:val="22"/>
          <w:szCs w:val="22"/>
        </w:rPr>
        <w:t xml:space="preserve"> </w:t>
      </w:r>
      <w:r w:rsidR="00C44866">
        <w:rPr>
          <w:sz w:val="22"/>
          <w:szCs w:val="22"/>
        </w:rPr>
        <w:t>BERNA d.o.o., Smokvica, Brna 92, OIB: 22265728962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9A6CFA">
        <w:rPr>
          <w:bCs/>
          <w:sz w:val="22"/>
          <w:szCs w:val="22"/>
        </w:rPr>
        <w:t>Josip Hrga</w:t>
      </w:r>
      <w:r w:rsidR="008E3AC3">
        <w:rPr>
          <w:bCs/>
          <w:sz w:val="22"/>
          <w:szCs w:val="22"/>
        </w:rPr>
        <w:t xml:space="preserve">, </w:t>
      </w:r>
      <w:r w:rsidR="00077917">
        <w:rPr>
          <w:bCs/>
          <w:sz w:val="22"/>
          <w:szCs w:val="22"/>
        </w:rPr>
        <w:t>Split</w:t>
      </w:r>
      <w:r w:rsidR="008E3AC3">
        <w:rPr>
          <w:bCs/>
          <w:sz w:val="22"/>
          <w:szCs w:val="22"/>
        </w:rPr>
        <w:t xml:space="preserve">, </w:t>
      </w:r>
      <w:r w:rsidR="009A6CFA">
        <w:rPr>
          <w:bCs/>
          <w:sz w:val="22"/>
          <w:szCs w:val="22"/>
        </w:rPr>
        <w:t>Bihaćka 15/III</w:t>
      </w:r>
      <w:r w:rsidR="006724B9">
        <w:rPr>
          <w:bCs/>
          <w:sz w:val="22"/>
          <w:szCs w:val="22"/>
        </w:rPr>
        <w:t>.,</w:t>
      </w:r>
      <w:r w:rsidR="008E3AC3">
        <w:rPr>
          <w:bCs/>
          <w:sz w:val="22"/>
          <w:szCs w:val="22"/>
        </w:rPr>
        <w:t xml:space="preserve"> OIB: </w:t>
      </w:r>
      <w:r w:rsidR="009A6CFA">
        <w:rPr>
          <w:bCs/>
          <w:sz w:val="22"/>
          <w:szCs w:val="22"/>
        </w:rPr>
        <w:t>15662494844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24B9">
        <w:rPr>
          <w:sz w:val="22"/>
          <w:szCs w:val="22"/>
        </w:rPr>
        <w:t xml:space="preserve">zbog </w:t>
      </w:r>
      <w:r w:rsidR="00077917">
        <w:rPr>
          <w:sz w:val="22"/>
          <w:szCs w:val="22"/>
        </w:rPr>
        <w:t>zdravstvenog stanja</w:t>
      </w:r>
      <w:r>
        <w:rPr>
          <w:sz w:val="22"/>
          <w:szCs w:val="22"/>
        </w:rPr>
        <w:t xml:space="preserve"> ne može kvalitet</w:t>
      </w:r>
      <w:r w:rsidR="00077917">
        <w:rPr>
          <w:sz w:val="22"/>
          <w:szCs w:val="22"/>
        </w:rPr>
        <w:t xml:space="preserve">no obavljati dužnost </w:t>
      </w:r>
      <w:r>
        <w:rPr>
          <w:sz w:val="22"/>
          <w:szCs w:val="22"/>
        </w:rPr>
        <w:t>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9A6CFA">
        <w:rPr>
          <w:bCs/>
          <w:sz w:val="22"/>
          <w:szCs w:val="22"/>
        </w:rPr>
        <w:t>Srđana Morpurgo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9A6CFA">
        <w:rPr>
          <w:bCs/>
          <w:sz w:val="22"/>
          <w:szCs w:val="22"/>
        </w:rPr>
        <w:t>Srđana Morpurgo</w:t>
      </w:r>
      <w:r w:rsidR="009A6CFA" w:rsidRPr="00D562A6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9A6CFA">
        <w:rPr>
          <w:sz w:val="22"/>
          <w:szCs w:val="22"/>
        </w:rPr>
        <w:t>Josip Hrga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7E6213" w:rsidP="0066441A" w:rsidR="007E6213" w:rsidRPr="00D562A6">
      <w:pPr>
        <w:ind w:firstLine="709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C113E">
        <w:rPr>
          <w:sz w:val="22"/>
          <w:szCs w:val="22"/>
        </w:rPr>
        <w:t>08. prosinca</w:t>
      </w:r>
      <w:r w:rsidR="005D7D56">
        <w:rPr>
          <w:sz w:val="22"/>
          <w:szCs w:val="22"/>
        </w:rPr>
        <w:t xml:space="preserve"> 2016</w:t>
      </w:r>
      <w:r w:rsidR="0066441A" w:rsidRPr="00D562A6">
        <w:rPr>
          <w:sz w:val="22"/>
          <w:szCs w:val="22"/>
        </w:rPr>
        <w:t>. godine</w:t>
      </w:r>
    </w:p>
    <w:p w:rsidRDefault="007E6213" w:rsidP="007E6213" w:rsidR="007E6213" w:rsidRPr="007E6213"/>
    <w:p w:rsidRDefault="00D5367B" w:rsidP="00D5367B" w:rsidR="00D5367B" w:rsidRPr="00D5367B"/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E6213">
        <w:rPr>
          <w:b/>
          <w:sz w:val="22"/>
          <w:szCs w:val="22"/>
        </w:rPr>
        <w:t>Diana Butigan Granić</w:t>
      </w:r>
    </w:p>
    <w:p w:rsidRDefault="007E6213" w:rsidP="0066441A" w:rsidR="007E6213" w:rsidRPr="00D562A6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E6213" w:rsidR="001527C2">
      <w:headerReference w:type="even" r:id="rId11"/>
      <w:headerReference w:type="default" r:id="rId12"/>
      <w:pgSz w:h="16838" w:w="11906"/>
      <w:pgMar w:gutter="0" w:footer="720" w:header="720" w:left="1797" w:bottom="1302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B19CE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6724B9">
      <w:rPr>
        <w:b/>
        <w:sz w:val="22"/>
        <w:szCs w:val="22"/>
      </w:rPr>
      <w:t>7-St-1</w:t>
    </w:r>
    <w:r w:rsidR="00C44866">
      <w:rPr>
        <w:b/>
        <w:sz w:val="22"/>
        <w:szCs w:val="22"/>
      </w:rPr>
      <w:t>422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77917"/>
    <w:rsid w:val="00091961"/>
    <w:rsid w:val="001527C2"/>
    <w:rsid w:val="001A593D"/>
    <w:rsid w:val="0024724F"/>
    <w:rsid w:val="0027199F"/>
    <w:rsid w:val="00396B81"/>
    <w:rsid w:val="003A0DC9"/>
    <w:rsid w:val="003B3FD0"/>
    <w:rsid w:val="003E36F7"/>
    <w:rsid w:val="004005EA"/>
    <w:rsid w:val="00477870"/>
    <w:rsid w:val="00515EA3"/>
    <w:rsid w:val="005D7D56"/>
    <w:rsid w:val="005F021E"/>
    <w:rsid w:val="00621674"/>
    <w:rsid w:val="00660BDD"/>
    <w:rsid w:val="0066441A"/>
    <w:rsid w:val="006724B9"/>
    <w:rsid w:val="00693C5A"/>
    <w:rsid w:val="006B19CE"/>
    <w:rsid w:val="00756D2D"/>
    <w:rsid w:val="007E6213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A6CFA"/>
    <w:rsid w:val="009C113E"/>
    <w:rsid w:val="009D2B5A"/>
    <w:rsid w:val="009E5C75"/>
    <w:rsid w:val="00A44B17"/>
    <w:rsid w:val="00C171B6"/>
    <w:rsid w:val="00C44866"/>
    <w:rsid w:val="00CE61FD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9C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9C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9C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9C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9C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9C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9C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9C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 d.o.o. za trgovinu, ugostiteljstvo i turizam</izvorni_sadrzaj>
    <derivirana_varijabla naziv="DomainObject.Predmet.ProtustrankaFormated_1">  BERNA d.o.o. za trgovinu, ugostiteljstvo i turizam</derivirana_varijabla>
  </DomainObject.Predmet.ProtustrankaFormated>
  <DomainObject.Predmet.ProtustrankaFormatedOIB>
    <izvorni_sadrzaj>  BERNA d.o.o. za trgovinu, ugostiteljstvo i turizam, OIB 22265728962</izvorni_sadrzaj>
    <derivirana_varijabla naziv="DomainObject.Predmet.ProtustrankaFormatedOIB_1">  BERNA d.o.o. za trgovinu, ugostiteljstvo i turizam, OIB 22265728962</derivirana_varijabla>
  </DomainObject.Predmet.ProtustrankaFormatedOIB>
  <DomainObject.Predmet.ProtustrankaFormatedWithAdress>
    <izvorni_sadrzaj> BERNA d.o.o. za trgovinu, ugostiteljstvo i turizam, Brna 92, 20271 Smokvica</izvorni_sadrzaj>
    <derivirana_varijabla naziv="DomainObject.Predmet.ProtustrankaFormatedWithAdress_1"> BERNA d.o.o. za trgovinu, ugostiteljstvo i turizam, Brna 92, 20271 Smokvica</derivirana_varijabla>
  </DomainObject.Predmet.ProtustrankaFormatedWithAdress>
  <DomainObject.Predmet.ProtustrankaFormatedWithAdressOIB>
    <izvorni_sadrzaj> BERNA d.o.o. za trgovinu, ugostiteljstvo i turizam, OIB 22265728962, Brna 92, 20271 Smokvica</izvorni_sadrzaj>
    <derivirana_varijabla naziv="DomainObject.Predmet.ProtustrankaFormatedWithAdressOIB_1"> BERNA d.o.o. za trgovinu, ugostiteljstvo i turizam, OIB 22265728962, Brna 92, 20271 Smokvica</derivirana_varijabla>
  </DomainObject.Predmet.ProtustrankaFormatedWithAdressOIB>
  <DomainObject.Predmet.ProtustrankaWithAdress>
    <izvorni_sadrzaj>BERNA d.o.o. za trgovinu, ugostiteljstvo i turizam Brna 92, 20271 Smokvica</izvorni_sadrzaj>
    <derivirana_varijabla naziv="DomainObject.Predmet.ProtustrankaWithAdress_1">BERNA d.o.o. za trgovinu, ugostiteljstvo i turizam Brna 92, 20271 Smokvica</derivirana_varijabla>
  </DomainObject.Predmet.ProtustrankaWithAdress>
  <DomainObject.Predmet.ProtustrankaWithAdressOIB>
    <izvorni_sadrzaj>BERNA d.o.o. za trgovinu, ugostiteljstvo i turizam, OIB 22265728962, Brna 92, 20271 Smokvica</izvorni_sadrzaj>
    <derivirana_varijabla naziv="DomainObject.Predmet.ProtustrankaWithAdressOIB_1">BERNA d.o.o. za trgovinu, ugostiteljstvo i turizam, OIB 22265728962, Brna 92, 20271 Smokvica</derivirana_varijabla>
  </DomainObject.Predmet.ProtustrankaWithAdressOIB>
  <DomainObject.Predmet.ProtustrankaNazivFormated>
    <izvorni_sadrzaj>BERNA d.o.o. za trgovinu, ugostiteljstvo i turizam</izvorni_sadrzaj>
    <derivirana_varijabla naziv="DomainObject.Predmet.ProtustrankaNazivFormated_1">BERNA d.o.o. za trgovinu, ugostiteljstvo i turizam</derivirana_varijabla>
  </DomainObject.Predmet.ProtustrankaNazivFormated>
  <DomainObject.Predmet.ProtustrankaNazivFormatedOIB>
    <izvorni_sadrzaj>BERNA d.o.o. za trgovinu, ugostiteljstvo i turizam, OIB 22265728962</izvorni_sadrzaj>
    <derivirana_varijabla naziv="DomainObject.Predmet.ProtustrankaNazivFormatedOIB_1">BERNA d.o.o. za trgovinu, ugostiteljstvo i turizam, OIB 22265728962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1023345.99</izvorni_sadrzaj>
    <derivirana_varijabla naziv="DomainObject.Predmet.TrenutnaVrijednost_1">1023345.99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BERNA d.o.o. za trgovinu, ugostiteljstvo i turizam</item>
    </izvorni_sadrzaj>
    <derivirana_varijabla naziv="DomainObject.Predmet.ProtuStrankaListFormated_1">
      <item>BERNA d.o.o. za trgovinu, ugostiteljstvo i turizam</item>
    </derivirana_varijabla>
  </DomainObject.Predmet.ProtuStrankaListFormated>
  <DomainObject.Predmet.ProtuStrankaListFormatedOIB>
    <izvorni_sadrzaj>
      <item>BERNA d.o.o. za trgovinu, ugostiteljstvo i turizam, OIB 22265728962</item>
    </izvorni_sadrzaj>
    <derivirana_varijabla naziv="DomainObject.Predmet.ProtuStrankaListFormatedOIB_1">
      <item>BERNA d.o.o. za trgovinu, ugostiteljstvo i turizam, OIB 22265728962</item>
    </derivirana_varijabla>
  </DomainObject.Predmet.ProtuStrankaListFormatedOIB>
  <DomainObject.Predmet.ProtuStrankaListFormatedWithAdress>
    <izvorni_sadrzaj>
      <item>BERNA d.o.o. za trgovinu, ugostiteljstvo i turizam, Brna 92, 20271 Smokvica</item>
    </izvorni_sadrzaj>
    <derivirana_varijabla naziv="DomainObject.Predmet.ProtuStrankaListFormatedWithAdress_1">
      <item>BERNA d.o.o. za trgovinu, ugostiteljstvo i turizam, Brna 92, 20271 Smokvica</item>
    </derivirana_varijabla>
  </DomainObject.Predmet.ProtuStrankaListFormatedWithAdress>
  <DomainObject.Predmet.ProtuStrankaListFormatedWithAdressOIB>
    <izvorni_sadrzaj>
      <item>BERNA d.o.o. za trgovinu, ugostiteljstvo i turizam, OIB 22265728962, Brna 92, 20271 Smokvica</item>
    </izvorni_sadrzaj>
    <derivirana_varijabla naziv="DomainObject.Predmet.ProtuStrankaListFormatedWithAdressOIB_1">
      <item>BERNA d.o.o. za trgovinu, ugostiteljstvo i turizam, OIB 22265728962, Brna 92, 20271 Smokvica</item>
    </derivirana_varijabla>
  </DomainObject.Predmet.ProtuStrankaListFormatedWithAdressOIB>
  <DomainObject.Predmet.ProtuStrankaListNazivFormated>
    <izvorni_sadrzaj>
      <item>BERNA d.o.o. za trgovinu, ugostiteljstvo i turizam</item>
    </izvorni_sadrzaj>
    <derivirana_varijabla naziv="DomainObject.Predmet.ProtuStrankaListNazivFormated_1">
      <item>BERNA d.o.o. za trgovinu, ugostiteljstvo i turizam</item>
    </derivirana_varijabla>
  </DomainObject.Predmet.ProtuStrankaListNazivFormated>
  <DomainObject.Predmet.ProtuStrankaListNazivFormatedOIB>
    <izvorni_sadrzaj>
      <item>BERNA d.o.o. za trgovinu, ugostiteljstvo i turizam, OIB 22265728962</item>
    </izvorni_sadrzaj>
    <derivirana_varijabla naziv="DomainObject.Predmet.ProtuStrankaListNazivFormatedOIB_1">
      <item>BERNA d.o.o. za trgovinu, ugostiteljstvo i turizam, OIB 22265728962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BERNA d.o.o. za trgovinu, ugostiteljstvo i turizam</izvorni_sadrzaj>
    <derivirana_varijabla naziv="DomainObject.Predmet.ProtustrankaIDrugi_1">BERNA 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BERNA d.o.o. za trgovinu, ugostiteljstvo i turizam, OIB 22265728962, Brna 92, 20271 Smokvica</izvorni_sadrzaj>
    <derivirana_varijabla naziv="DomainObject.Predmet.ProtustrankaIDrugiAdressOIB_1">BERNA d.o.o. za trgovinu, ugostiteljstvo i turizam, OIB 22265728962, Brna 92,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BERNA d.o.o. za trgovinu, ugostiteljstvo i turizam</item>
    </izvorni_sadrzaj>
    <derivirana_varijabla naziv="DomainObject.Predmet.SudioniciListNaziv_1">
      <item>FINA, RC Split, Podružnica Dubrovnik</item>
      <item>BERNA d.o.o. za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BERNA d.o.o. za trgovinu, ugostiteljstvo i turizam, OIB 22265728962, Brna 92,20271 Smokvica</item>
    </izvorni_sadrzaj>
    <derivirana_varijabla naziv="DomainObject.Predmet.SudioniciListAdressOIB_1">
      <item>FINA, RC Split, Podružnica Dubrovnik, OIB 85821130368, Vukovarska 2,20000 Dubrovnik</item>
      <item>BERNA d.o.o. za trgovinu, ugostiteljstvo i turizam, OIB 22265728962, Brna 92,20271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22265728962</item>
    </izvorni_sadrzaj>
    <derivirana_varijabla naziv="DomainObject.Predmet.SudioniciListNazivOIB_1">
      <item>, OIB 85821130368</item>
      <item>, OIB 22265728962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271</properties:Words>
  <properties:Characters>1508</properties:Characters>
  <properties:Lines>65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2016-12-08T10:14:00Z</dcterms:created>
  <dc:creator>dbutigan</dc:creator>
  <cp:lastModifiedBy>Mara Marčinko</cp:lastModifiedBy>
  <cp:lastPrinted>2016-12-08T10:27:00Z</cp:lastPrinted>
  <dcterms:modified xmlns:xsi="http://www.w3.org/2001/XMLSchema-instance" xsi:type="dcterms:W3CDTF">2016-12-08T10:47:00Z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