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d58d" w14:paraId="4e5d58d" w:rsidRDefault="00AE649C" w:rsidP="00FA5B5E" w:rsidR="00AE649C" w:rsidRPr="00B76F3C">
      <w:pPr>
        <w:pStyle w:val="Naslov3"/>
        <w15:collapsed w:val="false"/>
      </w:pPr>
    </w:p>
    <w:p w:rsidRDefault="00CE7303" w:rsidP="00CE7303" w:rsidR="00CE7303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St-1270/2016-2.</w:t>
      </w:r>
    </w:p>
    <w:p w:rsidRDefault="00CE7303" w:rsidP="00CE7303" w:rsidR="00CE7303">
      <w:pPr>
        <w:jc w:val="center"/>
        <w:rPr>
          <w:rFonts w:cs="Arial" w:hAnsi="Arial" w:ascii="Arial"/>
          <w:b/>
          <w:noProof/>
        </w:rPr>
      </w:pPr>
    </w:p>
    <w:p w:rsidRDefault="00CE7303" w:rsidP="00CE7303" w:rsidR="00CE7303">
      <w:pPr>
        <w:jc w:val="center"/>
        <w:rPr>
          <w:rFonts w:cs="Arial" w:hAnsi="Arial" w:ascii="Arial"/>
          <w:b/>
          <w:noProof/>
        </w:rPr>
      </w:pPr>
    </w:p>
    <w:p w:rsidRDefault="00CE7303" w:rsidP="00CE7303" w:rsidR="00CE7303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E7303" w:rsidP="00CE7303" w:rsidR="00CE7303">
      <w:pPr>
        <w:rPr>
          <w:rFonts w:cs="Arial" w:hAnsi="Arial" w:ascii="Arial"/>
          <w:b/>
          <w:noProof/>
        </w:rPr>
      </w:pPr>
    </w:p>
    <w:p w:rsidRDefault="00CE7303" w:rsidP="00CE7303" w:rsidR="00CE730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E7303" w:rsidP="00CE7303" w:rsidR="00CE7303">
      <w:pPr>
        <w:outlineLvl w:val="0"/>
        <w:rPr>
          <w:rFonts w:cs="Arial" w:hAnsi="Arial" w:ascii="Arial"/>
          <w:noProof/>
        </w:rPr>
      </w:pPr>
    </w:p>
    <w:p w:rsidRDefault="00CE7303" w:rsidP="00CE7303" w:rsidR="00CE730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BASEBALL KLUB "GRABRIK" KARLOVAC iz Karlovca, Senjska 2/a, OIB 88012562748, d</w:t>
      </w:r>
      <w:r>
        <w:rPr>
          <w:rFonts w:cs="Arial" w:hAnsi="Arial" w:ascii="Arial"/>
          <w:noProof/>
        </w:rPr>
        <w:t>ana 14. prosinca 2016. godine</w:t>
      </w:r>
    </w:p>
    <w:p w:rsidRDefault="00CE7303" w:rsidP="00CE7303" w:rsidR="00CE7303">
      <w:pPr>
        <w:ind w:firstLine="851"/>
        <w:jc w:val="both"/>
        <w:rPr>
          <w:rFonts w:cs="Arial" w:hAnsi="Arial" w:ascii="Arial"/>
          <w:noProof/>
        </w:rPr>
      </w:pPr>
    </w:p>
    <w:p w:rsidRDefault="00CE7303" w:rsidP="00CE7303" w:rsidR="00CE73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E7303" w:rsidP="00CE7303" w:rsidR="00CE7303">
      <w:pPr>
        <w:jc w:val="center"/>
        <w:rPr>
          <w:rFonts w:cs="Arial" w:hAnsi="Arial" w:ascii="Arial"/>
        </w:rPr>
      </w:pPr>
    </w:p>
    <w:p w:rsidRDefault="00CE7303" w:rsidP="00CE7303" w:rsidR="00CE73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BASEBALL KLUB "GRABRIK" KARLOVAC iz Karlovca, Senjska 2/a, OIB 88012562748.</w:t>
      </w:r>
    </w:p>
    <w:p w:rsidRDefault="00CE7303" w:rsidP="00CE7303" w:rsidR="00CE73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CE7303" w:rsidP="00CE7303" w:rsidR="00CE730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E7303" w:rsidP="00CE7303" w:rsidR="00CE7303">
      <w:pPr>
        <w:ind w:firstLine="851"/>
        <w:jc w:val="both"/>
        <w:rPr>
          <w:rFonts w:cs="Arial" w:hAnsi="Arial" w:ascii="Arial"/>
          <w:noProof/>
        </w:rPr>
      </w:pPr>
    </w:p>
    <w:p w:rsidRDefault="00CE7303" w:rsidP="00CE7303" w:rsidR="00CE7303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CE7303" w:rsidP="00CE7303" w:rsidR="00CE7303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dužnika-predsjednik kluba Dragutin Gales</w:t>
      </w:r>
    </w:p>
    <w:p w:rsidRDefault="00CE7303" w:rsidP="00CE7303" w:rsidR="00CE7303">
      <w:pPr>
        <w:ind w:left="851"/>
        <w:jc w:val="both"/>
        <w:rPr>
          <w:rFonts w:cs="Arial" w:hAnsi="Arial" w:ascii="Arial"/>
          <w:noProof/>
        </w:rPr>
      </w:pPr>
    </w:p>
    <w:p w:rsidRDefault="00CE7303" w:rsidP="00CE7303" w:rsidR="00CE730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CE7303" w:rsidP="00CE7303" w:rsidR="00CE7303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E7303" w:rsidP="00CE7303" w:rsidR="00CE730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E7303" w:rsidP="00CE7303" w:rsidR="00CE730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862 dana, u ukupnom iznosu od 739.424,79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CE7303" w:rsidP="00CE7303" w:rsidR="00CE7303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CE7303" w:rsidP="00CE7303" w:rsidR="00CE730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CE7303" w:rsidP="00CE7303" w:rsidR="00CE730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CE7303" w:rsidP="00CE7303" w:rsidR="00CE730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prosinca 2016. godine </w:t>
      </w:r>
    </w:p>
    <w:p w:rsidRDefault="00CE7303" w:rsidP="00CE7303" w:rsidR="00CE7303">
      <w:pPr>
        <w:jc w:val="both"/>
        <w:rPr>
          <w:rFonts w:cs="Arial" w:hAnsi="Arial" w:ascii="Arial"/>
          <w:noProof/>
        </w:rPr>
      </w:pPr>
    </w:p>
    <w:p w:rsidRDefault="00CE7303" w:rsidP="00CE7303" w:rsidR="00CE7303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E7303" w:rsidP="00CE7303" w:rsidR="00CE7303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E7303" w:rsidP="00CE7303" w:rsidR="00CE7303">
      <w:pPr>
        <w:jc w:val="both"/>
        <w:rPr>
          <w:rFonts w:cs="Arial" w:hAnsi="Arial" w:ascii="Arial"/>
          <w:noProof/>
        </w:rPr>
      </w:pPr>
    </w:p>
    <w:p w:rsidRDefault="00CE7303" w:rsidP="00CE7303" w:rsidR="00CE7303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CE7303" w:rsidP="00CE7303" w:rsidR="00CE7303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CE7303" w:rsidP="00CE7303" w:rsidR="00CE730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E7303" w:rsidP="00CE7303" w:rsidR="00CE730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CE7303" w:rsidP="00CE7303" w:rsidR="00CE730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CE7303" w:rsidP="00CE7303" w:rsidR="00CE730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CE7303" w:rsidP="00CE7303" w:rsidR="00CE730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E7303" w:rsidP="00CE7303" w:rsidR="00CE730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Bj.14.12.2016.g.</w:t>
      </w:r>
    </w:p>
    <w:p w:rsidRDefault="00CE7303" w:rsidP="00CE7303" w:rsidR="00CE7303">
      <w:pPr>
        <w:rPr>
          <w:rFonts w:cs="Arial" w:hAnsi="Arial" w:ascii="Arial"/>
        </w:rPr>
      </w:pPr>
    </w:p>
    <w:p w:rsidRDefault="00CE7303" w:rsidP="00CE7303" w:rsidR="00CE7303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30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73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St-1270/2016-2</izvorni_sadrzaj>
    <derivirana_varijabla naziv="DomainObject.Oznaka_1">St-1270/2016-2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Baseball klub GRABRIK Karlovac</izvorni_sadrzaj>
    <derivirana_varijabla naziv="DomainObject.Predmet.ProtustrankaFormated_1">  Baseball klub GRABRIK Karlovac</derivirana_varijabla>
  </DomainObject.Predmet.ProtustrankaFormated>
  <DomainObject.Predmet.ProtustrankaFormatedOIB>
    <izvorni_sadrzaj>  Baseball klub GRABRIK Karlovac, OIB 88012562748</izvorni_sadrzaj>
    <derivirana_varijabla naziv="DomainObject.Predmet.ProtustrankaFormatedOIB_1">  Baseball klub GRABRIK Karlovac, OIB 88012562748</derivirana_varijabla>
  </DomainObject.Predmet.ProtustrankaFormatedOIB>
  <DomainObject.Predmet.ProtustrankaFormatedWithAdress>
    <izvorni_sadrzaj> Baseball klub GRABRIK Karlovac, Senjska 2 A, 47000 Karlovac</izvorni_sadrzaj>
    <derivirana_varijabla naziv="DomainObject.Predmet.ProtustrankaFormatedWithAdress_1"> Baseball klub GRABRIK Karlovac, Senjska 2 A, 47000 Karlovac</derivirana_varijabla>
  </DomainObject.Predmet.ProtustrankaFormatedWithAdress>
  <DomainObject.Predmet.ProtustrankaFormatedWithAdressOIB>
    <izvorni_sadrzaj> Baseball klub GRABRIK Karlovac, OIB 88012562748, Senjska 2 A, 47000 Karlovac</izvorni_sadrzaj>
    <derivirana_varijabla naziv="DomainObject.Predmet.ProtustrankaFormatedWithAdressOIB_1"> Baseball klub GRABRIK Karlovac, OIB 88012562748, Senjska 2 A, 47000 Karlovac</derivirana_varijabla>
  </DomainObject.Predmet.ProtustrankaFormatedWithAdressOIB>
  <DomainObject.Predmet.ProtustrankaWithAdress>
    <izvorni_sadrzaj>Baseball klub GRABRIK Karlovac Senjska 2 A, 47000 Karlovac</izvorni_sadrzaj>
    <derivirana_varijabla naziv="DomainObject.Predmet.ProtustrankaWithAdress_1">Baseball klub GRABRIK Karlovac Senjska 2 A, 47000 Karlovac</derivirana_varijabla>
  </DomainObject.Predmet.ProtustrankaWithAdress>
  <DomainObject.Predmet.ProtustrankaWithAdressOIB>
    <izvorni_sadrzaj>Baseball klub GRABRIK Karlovac, OIB 88012562748, Senjska 2 A, 47000 Karlovac</izvorni_sadrzaj>
    <derivirana_varijabla naziv="DomainObject.Predmet.ProtustrankaWithAdressOIB_1">Baseball klub GRABRIK Karlovac, OIB 88012562748, Senjska 2 A, 47000 Karlovac</derivirana_varijabla>
  </DomainObject.Predmet.ProtustrankaWithAdressOIB>
  <DomainObject.Predmet.ProtustrankaNazivFormated>
    <izvorni_sadrzaj>Baseball klub GRABRIK Karlovac</izvorni_sadrzaj>
    <derivirana_varijabla naziv="DomainObject.Predmet.ProtustrankaNazivFormated_1">Baseball klub GRABRIK Karlovac</derivirana_varijabla>
  </DomainObject.Predmet.ProtustrankaNazivFormated>
  <DomainObject.Predmet.ProtustrankaNazivFormatedOIB>
    <izvorni_sadrzaj>Baseball klub GRABRIK Karlovac, OIB 88012562748</izvorni_sadrzaj>
    <derivirana_varijabla naziv="DomainObject.Predmet.ProtustrankaNazivFormatedOIB_1">Baseball klub GRABRIK Karlovac, OIB 88012562748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Baseball klub GRABRIK Karlovac</item>
    </izvorni_sadrzaj>
    <derivirana_varijabla naziv="DomainObject.Predmet.ProtuStrankaListFormated_1">
      <item>Baseball klub GRABRIK Karlovac</item>
    </derivirana_varijabla>
  </DomainObject.Predmet.ProtuStrankaListFormated>
  <DomainObject.Predmet.ProtuStrankaListFormatedOIB>
    <izvorni_sadrzaj>
      <item>Baseball klub GRABRIK Karlovac, OIB 88012562748</item>
    </izvorni_sadrzaj>
    <derivirana_varijabla naziv="DomainObject.Predmet.ProtuStrankaListFormatedOIB_1">
      <item>Baseball klub GRABRIK Karlovac, OIB 88012562748</item>
    </derivirana_varijabla>
  </DomainObject.Predmet.ProtuStrankaListFormatedOIB>
  <DomainObject.Predmet.ProtuStrankaListFormatedWithAdress>
    <izvorni_sadrzaj>
      <item>Baseball klub GRABRIK Karlovac, Senjska 2 A, 47000 Karlovac</item>
    </izvorni_sadrzaj>
    <derivirana_varijabla naziv="DomainObject.Predmet.ProtuStrankaListFormatedWithAdress_1">
      <item>Baseball klub GRABRIK Karlovac, Senjska 2 A, 47000 Karlovac</item>
    </derivirana_varijabla>
  </DomainObject.Predmet.ProtuStrankaListFormatedWithAdress>
  <DomainObject.Predmet.ProtuStrankaListFormatedWithAdressOIB>
    <izvorni_sadrzaj>
      <item>Baseball klub GRABRIK Karlovac, OIB 88012562748, Senjska 2 A, 47000 Karlovac</item>
    </izvorni_sadrzaj>
    <derivirana_varijabla naziv="DomainObject.Predmet.ProtuStrankaListFormatedWithAdressOIB_1">
      <item>Baseball klub GRABRIK Karlovac, OIB 88012562748, Senjska 2 A, 47000 Karlovac</item>
    </derivirana_varijabla>
  </DomainObject.Predmet.ProtuStrankaListFormatedWithAdressOIB>
  <DomainObject.Predmet.ProtuStrankaListNazivFormated>
    <izvorni_sadrzaj>
      <item>Baseball klub GRABRIK Karlovac</item>
    </izvorni_sadrzaj>
    <derivirana_varijabla naziv="DomainObject.Predmet.ProtuStrankaListNazivFormated_1">
      <item>Baseball klub GRABRIK Karlovac</item>
    </derivirana_varijabla>
  </DomainObject.Predmet.ProtuStrankaListNazivFormated>
  <DomainObject.Predmet.ProtuStrankaListNazivFormatedOIB>
    <izvorni_sadrzaj>
      <item>Baseball klub GRABRIK Karlovac, OIB 88012562748</item>
    </izvorni_sadrzaj>
    <derivirana_varijabla naziv="DomainObject.Predmet.ProtuStrankaListNazivFormatedOIB_1">
      <item>Baseball klub GRABRIK Karlovac, OIB 88012562748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St-1270/2016-2</izvorni_sadrzaj>
    <derivirana_varijabla naziv="DomainObject.PoslovniBrojDokumenta_1">St-1270/2016-2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Baseball klub GRABRIK Karlovac</izvorni_sadrzaj>
    <derivirana_varijabla naziv="DomainObject.Predmet.ProtustrankaIDrugi_1">Baseball klub GRABRIK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Baseball klub GRABRIK Karlovac, OIB 88012562748, Senjska 2 A, 47000 Karlovac</izvorni_sadrzaj>
    <derivirana_varijabla naziv="DomainObject.Predmet.ProtustrankaIDrugiAdressOIB_1">Baseball klub GRABRIK Karlovac, OIB 88012562748, Senjska 2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Baseball klub GRABRIK Karlovac</item>
      <item>FINA, regionalni centar Zagreb, podružnica Karlovac</item>
    </izvorni_sadrzaj>
    <derivirana_varijabla naziv="DomainObject.Predmet.SudioniciListNaziv_1">
      <item>Baseball klub GRABRIK Karlovac</item>
      <item>FINA, regionalni centar Zagreb, podružnica Karlovac</item>
    </derivirana_varijabla>
  </DomainObject.Predmet.SudioniciListNaziv>
  <DomainObject.Predmet.SudioniciListAdressOIB>
    <izvorni_sadrzaj>
      <item>Baseball klub GRABRIK Karlovac, OIB 88012562748, Senjska 2 A,47000 Karlovac</item>
      <item>FINA, regionalni centar Zagreb, podružnica Karlovac, OIB 85821130368, Vitezovićeva 1,47000 Karlovac</item>
    </izvorni_sadrzaj>
    <derivirana_varijabla naziv="DomainObject.Predmet.SudioniciListAdressOIB_1">
      <item>Baseball klub GRABRIK Karlovac, OIB 88012562748, Senjska 2 A,47000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8AF89-3B4D-4F08-AB5F-2AD11CFAC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2742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St-1270/2016-2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