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dc54" w14:paraId="cabdc54" w:rsidRDefault="00D7501C" w:rsidP="00D7501C" w:rsidR="00D7501C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BF3DA2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8D2D52">
              <w:t>4</w:t>
            </w:r>
            <w:r w:rsidR="00BF3DA2">
              <w:t>8</w:t>
            </w:r>
            <w:r w:rsidR="00B743CD">
              <w:t>/</w:t>
            </w:r>
            <w:r>
              <w:t>201</w:t>
            </w:r>
            <w:r w:rsidR="00B743CD">
              <w:t>9</w:t>
            </w:r>
            <w:r>
              <w:t>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B743CD" w:rsidP="00B743CD" w:rsidR="00B743CD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>
        <w:t>OIB</w:t>
      </w:r>
      <w:proofErr w:type="spellEnd"/>
      <w:r>
        <w:t xml:space="preserve">: 85821130368, za pokretanje skraćenog stečajnog postupka nad dužnikom </w:t>
      </w:r>
      <w:r w:rsidR="00BF3DA2" w:rsidRPr="00BF3DA2">
        <w:t>B.-</w:t>
      </w:r>
      <w:proofErr w:type="spellStart"/>
      <w:r w:rsidR="00BF3DA2" w:rsidRPr="00BF3DA2">
        <w:t>DOM.OS</w:t>
      </w:r>
      <w:proofErr w:type="spellEnd"/>
      <w:r w:rsidR="00BF3DA2" w:rsidRPr="00BF3DA2">
        <w:t>. d.o.o. za unutarnju i vanjsku trgovinu</w:t>
      </w:r>
      <w:r w:rsidR="00BF3DA2">
        <w:t xml:space="preserve"> Osijek, Hrvatske Republike 39, </w:t>
      </w:r>
      <w:proofErr w:type="spellStart"/>
      <w:r w:rsidR="00BF3DA2">
        <w:t>OIB</w:t>
      </w:r>
      <w:proofErr w:type="spellEnd"/>
      <w:r w:rsidR="00BF3DA2">
        <w:t xml:space="preserve">: </w:t>
      </w:r>
      <w:r w:rsidR="00BF3DA2" w:rsidRPr="00BF3DA2">
        <w:t>73695912550</w:t>
      </w:r>
      <w:r w:rsidR="00BF3DA2">
        <w:t xml:space="preserve"> </w:t>
      </w:r>
      <w:proofErr w:type="spellStart"/>
      <w:r w:rsidR="00BF3DA2">
        <w:t>MBS</w:t>
      </w:r>
      <w:proofErr w:type="spellEnd"/>
      <w:r w:rsidR="00BF3DA2">
        <w:t xml:space="preserve">: </w:t>
      </w:r>
      <w:r w:rsidR="00BF3DA2" w:rsidRPr="00BF3DA2">
        <w:t>030046620</w:t>
      </w:r>
      <w:r w:rsidR="00BF3DA2">
        <w:t>,</w:t>
      </w:r>
      <w:r w:rsidR="008D2D52">
        <w:t xml:space="preserve"> </w:t>
      </w:r>
      <w:r>
        <w:t>temeljem članka 430. Stečajnog zakona (Narodne novine 71/15), dana 7. veljače 2019. objavljuje sljedeći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center"/>
      </w:pPr>
      <w:r>
        <w:t>O G L A S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D2D52">
        <w:rPr>
          <w:bCs/>
        </w:rPr>
        <w:t xml:space="preserve"> </w:t>
      </w:r>
      <w:r w:rsidR="00BF3DA2" w:rsidRPr="00BF3DA2">
        <w:t>B.-</w:t>
      </w:r>
      <w:proofErr w:type="spellStart"/>
      <w:r w:rsidR="00BF3DA2" w:rsidRPr="00BF3DA2">
        <w:t>DOM.OS</w:t>
      </w:r>
      <w:proofErr w:type="spellEnd"/>
      <w:r w:rsidR="00BF3DA2" w:rsidRPr="00BF3DA2">
        <w:t>. d.o.o. za unutarnju i vanjsku trgovinu</w:t>
      </w:r>
      <w:r w:rsidR="00BF3DA2">
        <w:t xml:space="preserve"> Osijek, Hrvatske Republike 39, </w:t>
      </w:r>
      <w:proofErr w:type="spellStart"/>
      <w:r w:rsidR="00BF3DA2">
        <w:t>OIB</w:t>
      </w:r>
      <w:proofErr w:type="spellEnd"/>
      <w:r w:rsidR="00BF3DA2">
        <w:t xml:space="preserve">: </w:t>
      </w:r>
      <w:r w:rsidR="00BF3DA2" w:rsidRPr="00BF3DA2">
        <w:t>73695912550</w:t>
      </w:r>
      <w:r w:rsidR="00BF3DA2">
        <w:t xml:space="preserve"> </w:t>
      </w:r>
      <w:proofErr w:type="spellStart"/>
      <w:r w:rsidR="00BF3DA2">
        <w:t>MBS</w:t>
      </w:r>
      <w:proofErr w:type="spellEnd"/>
      <w:r w:rsidR="00BF3DA2">
        <w:t xml:space="preserve">: </w:t>
      </w:r>
      <w:r w:rsidR="00BF3DA2" w:rsidRPr="00BF3DA2">
        <w:t>030046620</w:t>
      </w:r>
      <w:r w:rsidR="00BF3DA2">
        <w:t>, iznosi 393.625,85 kn.</w:t>
      </w:r>
      <w:r w:rsidR="002F3840">
        <w:t xml:space="preserve"> </w:t>
      </w:r>
      <w:r w:rsidR="009F4086">
        <w:rPr>
          <w:bCs/>
        </w:rPr>
        <w:t xml:space="preserve"> </w:t>
      </w:r>
      <w:r w:rsidR="009F4086"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 </w:t>
      </w:r>
      <w:r>
        <w:rPr>
          <w:bCs/>
        </w:rPr>
        <w:t xml:space="preserve"> </w:t>
      </w:r>
      <w:r>
        <w:t xml:space="preserve"> </w:t>
      </w:r>
    </w:p>
    <w:p w:rsidRDefault="00B743CD" w:rsidP="00B743CD" w:rsidR="00B743CD">
      <w:pPr>
        <w:jc w:val="both"/>
      </w:pPr>
      <w:r>
        <w:t xml:space="preserve">II Poziva se osoba ovlaštena za zastupanje dužnika </w:t>
      </w:r>
      <w:r w:rsidR="00BF3DA2">
        <w:t>Željko Babić iz Osijeka</w:t>
      </w:r>
      <w:r w:rsidR="00551AF7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743CD" w:rsidP="00B743CD" w:rsidR="00B743CD">
      <w:pPr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8D2D52">
        <w:t>4</w:t>
      </w:r>
      <w:r w:rsidR="00BF3DA2">
        <w:t>8</w:t>
      </w:r>
      <w:r w:rsidR="001312B3">
        <w:t>-19</w:t>
      </w:r>
      <w:r>
        <w:t xml:space="preserve"> (članak 430. Stečajnog zakona u vezi s člankom 132. Stečajnog zakona Narodne novine broj 71/15).</w:t>
      </w:r>
    </w:p>
    <w:p w:rsidRDefault="00B743CD" w:rsidP="00B743CD" w:rsidR="00B743CD">
      <w:pPr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743CD" w:rsidP="00B743CD" w:rsidR="00B743CD" w:rsidRPr="0013165E">
      <w:pPr>
        <w:pStyle w:val="Tijeloteksta"/>
        <w:jc w:val="center"/>
      </w:pPr>
      <w:r w:rsidRPr="0013165E">
        <w:rPr>
          <w:bCs/>
        </w:rPr>
        <w:t xml:space="preserve"> </w:t>
      </w:r>
    </w:p>
    <w:p w:rsidRDefault="00B743CD" w:rsidP="00B743CD" w:rsidR="00B743CD">
      <w:pPr>
        <w:jc w:val="center"/>
      </w:pPr>
      <w:r w:rsidRPr="0013165E">
        <w:t xml:space="preserve">Osijek, 7. veljače 2019. </w:t>
      </w:r>
    </w:p>
    <w:p w:rsidRDefault="00B743CD" w:rsidP="00B743CD" w:rsidR="00B743CD" w:rsidRPr="0013165E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F66B4C" w:rsidR="00B743CD" w:rsidRPr="0013165E">
        <w:tc>
          <w:tcPr>
            <w:tcW w:type="dxa" w:w="3369"/>
          </w:tcPr>
          <w:p w:rsidRDefault="00B743CD" w:rsidP="00F66B4C" w:rsidR="00B743CD">
            <w:r>
              <w:t>Zapisničar:</w:t>
            </w:r>
          </w:p>
          <w:p w:rsidRDefault="00B743CD" w:rsidP="00F66B4C" w:rsidR="00B743CD" w:rsidRPr="0013165E">
            <w:r>
              <w:t>Ljiljana Floršić</w:t>
            </w:r>
          </w:p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2409"/>
          </w:tcPr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3510"/>
            <w:hideMark/>
          </w:tcPr>
          <w:p w:rsidRDefault="00B743CD" w:rsidP="00F66B4C" w:rsidR="00B743CD" w:rsidRPr="0013165E">
            <w:pPr>
              <w:jc w:val="center"/>
            </w:pPr>
            <w:r w:rsidRPr="0013165E">
              <w:t xml:space="preserve">Viši sudski savjetnik:          </w:t>
            </w:r>
          </w:p>
          <w:p w:rsidRDefault="00B743CD" w:rsidP="00F66B4C" w:rsidR="00B743CD" w:rsidRPr="0013165E">
            <w:pPr>
              <w:jc w:val="center"/>
            </w:pPr>
            <w:r w:rsidRPr="0013165E">
              <w:t xml:space="preserve">Joso Jovanović, v.r. </w:t>
            </w:r>
          </w:p>
        </w:tc>
      </w:tr>
    </w:tbl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312B3"/>
    <w:rsid w:val="001702A3"/>
    <w:rsid w:val="001744F2"/>
    <w:rsid w:val="001B2234"/>
    <w:rsid w:val="001B35F0"/>
    <w:rsid w:val="001C5A25"/>
    <w:rsid w:val="001C6776"/>
    <w:rsid w:val="001D042F"/>
    <w:rsid w:val="001D7D02"/>
    <w:rsid w:val="001E1227"/>
    <w:rsid w:val="00202A71"/>
    <w:rsid w:val="0024175D"/>
    <w:rsid w:val="00241DA6"/>
    <w:rsid w:val="00274CCA"/>
    <w:rsid w:val="00286192"/>
    <w:rsid w:val="00286FEC"/>
    <w:rsid w:val="002975E0"/>
    <w:rsid w:val="002D38A2"/>
    <w:rsid w:val="002F3840"/>
    <w:rsid w:val="00301544"/>
    <w:rsid w:val="00315FA3"/>
    <w:rsid w:val="00330DE6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2738"/>
    <w:rsid w:val="00417D48"/>
    <w:rsid w:val="00447DA0"/>
    <w:rsid w:val="004726DA"/>
    <w:rsid w:val="004777F8"/>
    <w:rsid w:val="004B5B8D"/>
    <w:rsid w:val="004B7577"/>
    <w:rsid w:val="004D53CB"/>
    <w:rsid w:val="004E1DE7"/>
    <w:rsid w:val="0053343C"/>
    <w:rsid w:val="00536D6F"/>
    <w:rsid w:val="00541C63"/>
    <w:rsid w:val="00551AF7"/>
    <w:rsid w:val="00554F67"/>
    <w:rsid w:val="00563840"/>
    <w:rsid w:val="005761C7"/>
    <w:rsid w:val="0058185D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39A6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1128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D2D52"/>
    <w:rsid w:val="008E3CFD"/>
    <w:rsid w:val="00910DD3"/>
    <w:rsid w:val="00912224"/>
    <w:rsid w:val="00920CF8"/>
    <w:rsid w:val="00972793"/>
    <w:rsid w:val="00977EF5"/>
    <w:rsid w:val="00994A0B"/>
    <w:rsid w:val="009F4086"/>
    <w:rsid w:val="00A1253E"/>
    <w:rsid w:val="00A54A88"/>
    <w:rsid w:val="00A95271"/>
    <w:rsid w:val="00AA1B10"/>
    <w:rsid w:val="00AD2FA6"/>
    <w:rsid w:val="00AE18F6"/>
    <w:rsid w:val="00B1067E"/>
    <w:rsid w:val="00B209C6"/>
    <w:rsid w:val="00B31F24"/>
    <w:rsid w:val="00B60967"/>
    <w:rsid w:val="00B743CD"/>
    <w:rsid w:val="00B82754"/>
    <w:rsid w:val="00B83E6F"/>
    <w:rsid w:val="00BC2944"/>
    <w:rsid w:val="00BC3193"/>
    <w:rsid w:val="00BD6B1F"/>
    <w:rsid w:val="00BE2BFE"/>
    <w:rsid w:val="00BF3DA2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06395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  <w:style w:customStyle="true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6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0639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6395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395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395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  <w:style w:customStyle="1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6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0639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6395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39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39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St-48/2019</izvorni_sadrzaj>
    <derivirana_varijabla naziv="DomainObject.Predmet.OznakaBroj_1">St-48/2019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B.-DOM.OS. d.o.o. za unutarnju i vanjsku trgovinu</izvorni_sadrzaj>
    <derivirana_varijabla naziv="DomainObject.Predmet.ProtustrankaFormated_1">  B.-DOM.OS. d.o.o. za unutarnju i vanjsku trgovinu</derivirana_varijabla>
  </DomainObject.Predmet.ProtustrankaFormated>
  <DomainObject.Predmet.ProtustrankaFormatedOIB>
    <izvorni_sadrzaj>  B.-DOM.OS. d.o.o. za unutarnju i vanjsku trgovinu, OIB 73695912550</izvorni_sadrzaj>
    <derivirana_varijabla naziv="DomainObject.Predmet.ProtustrankaFormatedOIB_1">  B.-DOM.OS. d.o.o. za unutarnju i vanjsku trgovinu, OIB 73695912550</derivirana_varijabla>
  </DomainObject.Predmet.ProtustrankaFormatedOIB>
  <DomainObject.Predmet.ProtustrankaFormatedWithAdress>
    <izvorni_sadrzaj> B.-DOM.OS. d.o.o. za unutarnju i vanjsku trgovinu, Hrv.Republike 39, 31000 Osijek</izvorni_sadrzaj>
    <derivirana_varijabla naziv="DomainObject.Predmet.ProtustrankaFormatedWithAdress_1"> B.-DOM.OS. d.o.o. za unutarnju i vanjsku trgovinu, Hrv.Republike 39, 31000 Osijek</derivirana_varijabla>
  </DomainObject.Predmet.ProtustrankaFormatedWithAdress>
  <DomainObject.Predmet.ProtustrankaFormatedWithAdressOIB>
    <izvorni_sadrzaj> B.-DOM.OS. d.o.o. za unutarnju i vanjsku trgovinu, OIB 73695912550, Hrv.Republike 39, 31000 Osijek</izvorni_sadrzaj>
    <derivirana_varijabla naziv="DomainObject.Predmet.ProtustrankaFormatedWithAdressOIB_1"> B.-DOM.OS. d.o.o. za unutarnju i vanjsku trgovinu, OIB 73695912550, Hrv.Republike 39, 31000 Osijek</derivirana_varijabla>
  </DomainObject.Predmet.ProtustrankaFormatedWithAdressOIB>
  <DomainObject.Predmet.ProtustrankaWithAdress>
    <izvorni_sadrzaj>B.-DOM.OS. d.o.o. za unutarnju i vanjsku trgovinu Hrv.Republike 39, 31000 Osijek</izvorni_sadrzaj>
    <derivirana_varijabla naziv="DomainObject.Predmet.ProtustrankaWithAdress_1">B.-DOM.OS. d.o.o. za unutarnju i vanjsku trgovinu Hrv.Republike 39, 31000 Osijek</derivirana_varijabla>
  </DomainObject.Predmet.ProtustrankaWithAdress>
  <DomainObject.Predmet.ProtustrankaWithAdressOIB>
    <izvorni_sadrzaj>B.-DOM.OS. d.o.o. za unutarnju i vanjsku trgovinu, OIB 73695912550, Hrv.Republike 39, 31000 Osijek</izvorni_sadrzaj>
    <derivirana_varijabla naziv="DomainObject.Predmet.ProtustrankaWithAdressOIB_1">B.-DOM.OS. d.o.o. za unutarnju i vanjsku trgovinu, OIB 73695912550, Hrv.Republike 39, 31000 Osijek</derivirana_varijabla>
  </DomainObject.Predmet.ProtustrankaWithAdressOIB>
  <DomainObject.Predmet.ProtustrankaNazivFormated>
    <izvorni_sadrzaj>B.-DOM.OS. d.o.o. za unutarnju i vanjsku trgovinu</izvorni_sadrzaj>
    <derivirana_varijabla naziv="DomainObject.Predmet.ProtustrankaNazivFormated_1">B.-DOM.OS. d.o.o. za unutarnju i vanjsku trgovinu</derivirana_varijabla>
  </DomainObject.Predmet.ProtustrankaNazivFormated>
  <DomainObject.Predmet.ProtustrankaNazivFormatedOIB>
    <izvorni_sadrzaj>B.-DOM.OS. d.o.o. za unutarnju i vanjsku trgovinu, OIB 73695912550</izvorni_sadrzaj>
    <derivirana_varijabla naziv="DomainObject.Predmet.ProtustrankaNazivFormatedOIB_1">B.-DOM.OS. d.o.o. za unutarnju i vanjsku trgovinu, OIB 73695912550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B.-DOM.OS. d.o.o. za unutarnju i vanjsku trgovinu</item>
    </izvorni_sadrzaj>
    <derivirana_varijabla naziv="DomainObject.Predmet.ProtuStrankaListFormated_1">
      <item>B.-DOM.OS. d.o.o. za unutarnju i vanjsku trgovinu</item>
    </derivirana_varijabla>
  </DomainObject.Predmet.ProtuStrankaListFormated>
  <DomainObject.Predmet.ProtuStrankaListFormatedOIB>
    <izvorni_sadrzaj>
      <item>B.-DOM.OS. d.o.o. za unutarnju i vanjsku trgovinu, OIB 73695912550</item>
    </izvorni_sadrzaj>
    <derivirana_varijabla naziv="DomainObject.Predmet.ProtuStrankaListFormatedOIB_1">
      <item>B.-DOM.OS. d.o.o. za unutarnju i vanjsku trgovinu, OIB 73695912550</item>
    </derivirana_varijabla>
  </DomainObject.Predmet.ProtuStrankaListFormatedOIB>
  <DomainObject.Predmet.ProtuStrankaListFormatedWithAdress>
    <izvorni_sadrzaj>
      <item>B.-DOM.OS. d.o.o. za unutarnju i vanjsku trgovinu, Hrv.Republike 39, 31000 Osijek</item>
    </izvorni_sadrzaj>
    <derivirana_varijabla naziv="DomainObject.Predmet.ProtuStrankaListFormatedWithAdress_1">
      <item>B.-DOM.OS. d.o.o. za unutarnju i vanjsku trgovinu, Hrv.Republike 39, 31000 Osijek</item>
    </derivirana_varijabla>
  </DomainObject.Predmet.ProtuStrankaListFormatedWithAdress>
  <DomainObject.Predmet.ProtuStrankaListFormatedWithAdressOIB>
    <izvorni_sadrzaj>
      <item>B.-DOM.OS. d.o.o. za unutarnju i vanjsku trgovinu, OIB 73695912550, Hrv.Republike 39, 31000 Osijek</item>
    </izvorni_sadrzaj>
    <derivirana_varijabla naziv="DomainObject.Predmet.ProtuStrankaListFormatedWithAdressOIB_1">
      <item>B.-DOM.OS. d.o.o. za unutarnju i vanjsku trgovinu, OIB 73695912550, Hrv.Republike 39, 31000 Osijek</item>
    </derivirana_varijabla>
  </DomainObject.Predmet.ProtuStrankaListFormatedWithAdressOIB>
  <DomainObject.Predmet.ProtuStrankaListNazivFormated>
    <izvorni_sadrzaj>
      <item>B.-DOM.OS. d.o.o. za unutarnju i vanjsku trgovinu</item>
    </izvorni_sadrzaj>
    <derivirana_varijabla naziv="DomainObject.Predmet.ProtuStrankaListNazivFormated_1">
      <item>B.-DOM.OS. d.o.o. za unutarnju i vanjsku trgovinu</item>
    </derivirana_varijabla>
  </DomainObject.Predmet.ProtuStrankaListNazivFormated>
  <DomainObject.Predmet.ProtuStrankaListNazivFormatedOIB>
    <izvorni_sadrzaj>
      <item>B.-DOM.OS. d.o.o. za unutarnju i vanjsku trgovinu, OIB 73695912550</item>
    </izvorni_sadrzaj>
    <derivirana_varijabla naziv="DomainObject.Predmet.ProtuStrankaListNazivFormatedOIB_1">
      <item>B.-DOM.OS. d.o.o. za unutarnju i vanjsku trgovinu, OIB 73695912550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B.-DOM.OS. d.o.o. za unutarnju i vanjsku trgovinu</izvorni_sadrzaj>
    <derivirana_varijabla naziv="DomainObject.Predmet.ProtustrankaIDrugi_1">B.-DOM.OS. d.o.o.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B.-DOM.OS. d.o.o. za unutarnju i vanjsku trgovinu, OIB 73695912550, Hrv.Republike 39, 31000 Osijek</izvorni_sadrzaj>
    <derivirana_varijabla naziv="DomainObject.Predmet.ProtustrankaIDrugiAdressOIB_1">B.-DOM.OS. d.o.o. za unutarnju i vanjsku trgovinu, OIB 73695912550, Hrv.Republike 39,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B.-DOM.OS. d.o.o. za unutarnju i vanjsku trgovinu</item>
    </izvorni_sadrzaj>
    <derivirana_varijabla naziv="DomainObject.Predmet.SudioniciListNaziv_1">
      <item>FINA RC OSIJEK</item>
      <item>B.-DOM.OS. d.o.o. za unutarnju i vanjsku trgovinu</item>
    </derivirana_varijabla>
  </DomainObject.Predmet.SudioniciListNaziv>
  <DomainObject.Predmet.SudioniciListAdressOIB>
    <izvorni_sadrzaj>
      <item>FINA RC OSIJEK, OIB 85821130368</item>
      <item>B.-DOM.OS. d.o.o. za unutarnju i vanjsku trgovinu, OIB 73695912550, Hrv.Republike 39,31000 Osijek</item>
    </izvorni_sadrzaj>
    <derivirana_varijabla naziv="DomainObject.Predmet.SudioniciListAdressOIB_1">
      <item>FINA RC OSIJEK, OIB 85821130368</item>
      <item>B.-DOM.OS. d.o.o. za unutarnju i vanjsku trgovinu, OIB 73695912550, Hrv.Republike 39,31000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73695912550</item>
    </izvorni_sadrzaj>
    <derivirana_varijabla naziv="DomainObject.Predmet.SudioniciListNazivOIB_1">
      <item>, OIB 85821130368</item>
      <item>, OIB 73695912550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C9256-F353-478D-B945-6E6D8DD849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2012</properties:Characters>
  <properties:Lines>50</properties:Lines>
  <properties:Paragraphs>18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2019-02-07T11:02:00Z</cp:lastPrinted>
  <dcterms:modified xmlns:xsi="http://www.w3.org/2001/XMLSchema-instance" xsi:type="dcterms:W3CDTF">2019-02-07T11:05:00Z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