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04375" w:rsidR="00D04375" w:rsidRPr="00D04375">
        <w:tc>
          <w:tcPr>
            <w:tcW w:type="dxa" w:w="3060"/>
            <w:hideMark/>
          </w:tcPr>
          <w:p w:rsidRDefault="00DB2E82" w:rsidR="00DB2E82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04375" w:rsidP="00D04375" w:rsidR="00D04375" w:rsidRPr="00D04375">
            <w:pPr>
              <w:keepNext/>
              <w:tabs>
                <w:tab w:pos="2520" w:val="center"/>
                <w:tab w:pos="6840" w:val="left"/>
              </w:tabs>
              <w:spacing w:lineRule="auto" w:line="240"/>
              <w:jc w:val="center"/>
              <w:outlineLvl w:val="1"/>
              <w:rPr>
                <w:rFonts w:eastAsia="Times New Roman"/>
                <w:szCs w:val="24"/>
                <w:lang w:eastAsia="hr-HR"/>
              </w:rPr>
            </w:pPr>
            <w:r w:rsidRPr="00D04375">
              <w:rPr>
                <w:rFonts w:eastAsia="Times New Roman"/>
                <w:szCs w:val="24"/>
                <w:lang w:eastAsia="hr-HR"/>
              </w:rPr>
              <w:t>REPUBLIKA HRVATSKA</w:t>
            </w:r>
          </w:p>
          <w:p w:rsidRDefault="00D04375" w:rsidP="00D04375" w:rsidR="00D04375" w:rsidRPr="00D04375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jc w:val="center"/>
              <w:rPr>
                <w:rFonts w:eastAsia="Times New Roman"/>
                <w:szCs w:val="24"/>
                <w:lang w:eastAsia="hr-HR"/>
              </w:rPr>
            </w:pPr>
            <w:r w:rsidRPr="00D04375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D04375" w:rsidP="00D04375" w:rsidR="00D04375" w:rsidRPr="00D04375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jc w:val="center"/>
              <w:rPr>
                <w:rFonts w:eastAsia="Times New Roman"/>
                <w:szCs w:val="24"/>
                <w:lang w:eastAsia="hr-HR"/>
              </w:rPr>
            </w:pPr>
            <w:r w:rsidRPr="00D04375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D04375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Pr="00D04375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25205de" w14:paraId="25205de" w:rsidRDefault="00D04375" w:rsidP="00D04375" w:rsidR="00D04375" w:rsidRPr="00D04375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eastAsia="Times New Roman"/>
          <w:szCs w:val="20"/>
          <w:lang w:eastAsia="hr-HR"/>
        </w:rPr>
      </w:pPr>
      <w:r w:rsidRPr="00D04375">
        <w:rPr>
          <w:rFonts w:eastAsia="Times New Roman"/>
          <w:b/>
          <w:szCs w:val="20"/>
          <w:lang w:eastAsia="hr-HR"/>
        </w:rPr>
        <w:tab/>
      </w:r>
      <w:r w:rsidRPr="00D04375">
        <w:rPr>
          <w:rFonts w:eastAsia="Times New Roman"/>
          <w:b/>
          <w:szCs w:val="20"/>
          <w:lang w:eastAsia="hr-HR"/>
        </w:rPr>
        <w:tab/>
      </w:r>
      <w:r w:rsidRPr="00D04375">
        <w:rPr>
          <w:rFonts w:eastAsia="Times New Roman"/>
          <w:b/>
          <w:szCs w:val="20"/>
          <w:lang w:eastAsia="hr-HR"/>
        </w:rPr>
        <w:tab/>
      </w:r>
      <w:r w:rsidRPr="00D04375">
        <w:rPr>
          <w:rFonts w:eastAsia="Times New Roman"/>
          <w:b/>
          <w:szCs w:val="20"/>
          <w:lang w:eastAsia="hr-HR"/>
        </w:rPr>
        <w:tab/>
      </w:r>
      <w:r w:rsidRPr="00D04375">
        <w:rPr>
          <w:rFonts w:eastAsia="Times New Roman"/>
          <w:b/>
          <w:szCs w:val="20"/>
          <w:lang w:eastAsia="hr-HR"/>
        </w:rPr>
        <w:tab/>
      </w:r>
      <w:r w:rsidRPr="00D04375">
        <w:rPr>
          <w:rFonts w:eastAsia="Times New Roman"/>
          <w:b/>
          <w:szCs w:val="20"/>
          <w:lang w:eastAsia="hr-HR"/>
        </w:rPr>
        <w:tab/>
      </w:r>
      <w:r w:rsidRPr="00D04375">
        <w:rPr>
          <w:rFonts w:eastAsia="Times New Roman"/>
          <w:b/>
          <w:szCs w:val="20"/>
          <w:lang w:eastAsia="hr-HR"/>
        </w:rPr>
        <w:tab/>
      </w:r>
      <w:r w:rsidRPr="00D04375">
        <w:rPr>
          <w:rFonts w:eastAsia="Times New Roman"/>
          <w:b/>
          <w:szCs w:val="20"/>
          <w:lang w:eastAsia="hr-HR"/>
        </w:rPr>
        <w:tab/>
      </w:r>
      <w:r w:rsidRPr="00D04375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D04375">
        <w:rPr>
          <w:rFonts w:eastAsia="Times New Roman"/>
          <w:szCs w:val="20"/>
          <w:lang w:eastAsia="hr-HR"/>
        </w:rPr>
        <w:t>81.</w:t>
      </w:r>
      <w:r w:rsidRPr="00D04375">
        <w:rPr>
          <w:rFonts w:eastAsia="Times New Roman"/>
          <w:b/>
          <w:szCs w:val="20"/>
          <w:lang w:eastAsia="hr-HR"/>
        </w:rPr>
        <w:t xml:space="preserve"> </w:t>
      </w:r>
      <w:r w:rsidRPr="00D04375">
        <w:rPr>
          <w:rFonts w:eastAsia="Times New Roman"/>
          <w:szCs w:val="20"/>
          <w:lang w:eastAsia="hr-HR"/>
        </w:rPr>
        <w:t>St-174/2016</w:t>
      </w:r>
    </w:p>
    <w:p w:rsidRDefault="00D04375" w:rsidP="00D04375" w:rsidR="00D04375" w:rsidRPr="00D04375">
      <w:pPr>
        <w:spacing w:lineRule="auto" w:line="240"/>
        <w:jc w:val="center"/>
        <w:rPr>
          <w:rFonts w:eastAsia="Times New Roman"/>
          <w:szCs w:val="24"/>
          <w:lang w:eastAsia="hr-HR"/>
        </w:rPr>
      </w:pPr>
    </w:p>
    <w:p w:rsidRDefault="00D04375" w:rsidP="00D04375" w:rsidR="00D04375" w:rsidRPr="00D04375">
      <w:pPr>
        <w:spacing w:lineRule="auto" w:line="240"/>
        <w:jc w:val="center"/>
        <w:rPr>
          <w:rFonts w:eastAsia="Times New Roman"/>
          <w:szCs w:val="24"/>
          <w:lang w:eastAsia="hr-HR"/>
        </w:rPr>
      </w:pPr>
    </w:p>
    <w:p w:rsidRDefault="00D04375" w:rsidP="00D04375" w:rsidR="00D04375" w:rsidRPr="00D04375">
      <w:pPr>
        <w:spacing w:lineRule="auto" w:line="240"/>
        <w:jc w:val="center"/>
        <w:rPr>
          <w:rFonts w:eastAsia="Times New Roman"/>
          <w:szCs w:val="24"/>
          <w:lang w:eastAsia="hr-HR"/>
        </w:rPr>
      </w:pPr>
      <w:r w:rsidRPr="00D04375">
        <w:rPr>
          <w:rFonts w:eastAsia="Times New Roman"/>
          <w:szCs w:val="24"/>
          <w:lang w:eastAsia="hr-HR"/>
        </w:rPr>
        <w:t>R J E Š E N J E</w:t>
      </w:r>
    </w:p>
    <w:p w:rsidRDefault="00D04375" w:rsidP="00D04375" w:rsidR="00D04375" w:rsidRPr="00D04375">
      <w:pPr>
        <w:spacing w:lineRule="auto" w:line="240"/>
        <w:jc w:val="center"/>
        <w:rPr>
          <w:rFonts w:eastAsia="Times New Roman"/>
          <w:szCs w:val="24"/>
          <w:lang w:eastAsia="hr-HR"/>
        </w:rPr>
      </w:pPr>
    </w:p>
    <w:p w:rsidRDefault="00D04375" w:rsidP="00D04375" w:rsidR="00104E7E">
      <w:pPr>
        <w:spacing w:lineRule="auto" w:line="240"/>
        <w:jc w:val="both"/>
        <w:rPr>
          <w:rFonts w:eastAsia="Times New Roman"/>
          <w:szCs w:val="24"/>
          <w:lang w:eastAsia="hr-HR"/>
        </w:rPr>
      </w:pPr>
      <w:r w:rsidRPr="00D04375">
        <w:rPr>
          <w:rFonts w:eastAsia="Times New Roman"/>
          <w:szCs w:val="24"/>
          <w:lang w:eastAsia="hr-HR"/>
        </w:rPr>
        <w:tab/>
        <w:t xml:space="preserve">Trgovački sud u Zagrebu po sudskom savjetniku  Mariju </w:t>
      </w:r>
      <w:proofErr w:type="spellStart"/>
      <w:r w:rsidRPr="00D04375">
        <w:rPr>
          <w:rFonts w:eastAsia="Times New Roman"/>
          <w:szCs w:val="24"/>
          <w:lang w:eastAsia="hr-HR"/>
        </w:rPr>
        <w:t>Žiškoviću</w:t>
      </w:r>
      <w:proofErr w:type="spellEnd"/>
      <w:r w:rsidRPr="00D04375">
        <w:rPr>
          <w:rFonts w:eastAsia="Times New Roman"/>
          <w:szCs w:val="24"/>
          <w:lang w:eastAsia="hr-HR"/>
        </w:rPr>
        <w:t xml:space="preserve"> u pravnoj stvari podnositelja zahtjeva Financijske agencije, Zagreb, Trg svibanjskih žrtava 1995. 1, za pokretanjem skraćenog stečajnog postupka nad dužnikom</w:t>
      </w:r>
      <w:r w:rsidR="00104E7E" w:rsidRPr="00104E7E">
        <w:t xml:space="preserve"> </w:t>
      </w:r>
      <w:r w:rsidR="00104E7E" w:rsidRPr="00104E7E">
        <w:rPr>
          <w:rFonts w:eastAsia="Times New Roman"/>
          <w:szCs w:val="24"/>
          <w:lang w:eastAsia="hr-HR"/>
        </w:rPr>
        <w:t xml:space="preserve">S plus S DISTRIBUCIJA d.o.o. OIB 55532043175  Zagreb, </w:t>
      </w:r>
      <w:proofErr w:type="spellStart"/>
      <w:r w:rsidR="00895296">
        <w:rPr>
          <w:rFonts w:eastAsia="Times New Roman"/>
          <w:szCs w:val="24"/>
          <w:lang w:eastAsia="hr-HR"/>
        </w:rPr>
        <w:t>Jaruščica</w:t>
      </w:r>
      <w:proofErr w:type="spellEnd"/>
      <w:r w:rsidR="00895296">
        <w:rPr>
          <w:rFonts w:eastAsia="Times New Roman"/>
          <w:szCs w:val="24"/>
          <w:lang w:eastAsia="hr-HR"/>
        </w:rPr>
        <w:t xml:space="preserve"> </w:t>
      </w:r>
      <w:proofErr w:type="spellStart"/>
      <w:r w:rsidR="00895296">
        <w:rPr>
          <w:rFonts w:eastAsia="Times New Roman"/>
          <w:szCs w:val="24"/>
          <w:lang w:eastAsia="hr-HR"/>
        </w:rPr>
        <w:t>bb</w:t>
      </w:r>
      <w:proofErr w:type="spellEnd"/>
      <w:r w:rsidR="00060A69">
        <w:rPr>
          <w:rFonts w:eastAsia="Times New Roman"/>
          <w:szCs w:val="24"/>
          <w:lang w:eastAsia="hr-HR"/>
        </w:rPr>
        <w:t>,</w:t>
      </w:r>
      <w:r w:rsidR="00895296">
        <w:rPr>
          <w:rFonts w:eastAsia="Times New Roman"/>
          <w:szCs w:val="24"/>
          <w:lang w:eastAsia="hr-HR"/>
        </w:rPr>
        <w:t xml:space="preserve"> 6</w:t>
      </w:r>
      <w:r w:rsidR="00104E7E" w:rsidRPr="00104E7E">
        <w:rPr>
          <w:rFonts w:eastAsia="Times New Roman"/>
          <w:szCs w:val="24"/>
          <w:lang w:eastAsia="hr-HR"/>
        </w:rPr>
        <w:t>. lipnja 2016.</w:t>
      </w:r>
    </w:p>
    <w:p w:rsidRDefault="00D04375" w:rsidP="00D04375" w:rsidR="00D04375" w:rsidRPr="00D04375">
      <w:pPr>
        <w:spacing w:lineRule="auto" w:line="240"/>
        <w:jc w:val="both"/>
        <w:rPr>
          <w:rFonts w:eastAsia="Times New Roman"/>
          <w:szCs w:val="24"/>
          <w:lang w:eastAsia="hr-HR"/>
        </w:rPr>
      </w:pPr>
    </w:p>
    <w:p w:rsidRDefault="00D04375" w:rsidP="00D04375" w:rsidR="00D04375" w:rsidRPr="00D04375">
      <w:pPr>
        <w:spacing w:lineRule="auto" w:line="240"/>
        <w:jc w:val="center"/>
        <w:rPr>
          <w:rFonts w:eastAsia="Times New Roman"/>
          <w:szCs w:val="24"/>
          <w:lang w:eastAsia="hr-HR"/>
        </w:rPr>
      </w:pPr>
      <w:r w:rsidRPr="00D04375">
        <w:rPr>
          <w:rFonts w:eastAsia="Times New Roman"/>
          <w:szCs w:val="24"/>
          <w:lang w:eastAsia="hr-HR"/>
        </w:rPr>
        <w:t>r i j e š i o    je</w:t>
      </w:r>
    </w:p>
    <w:p w:rsidRDefault="00D04375" w:rsidP="00D04375" w:rsidR="00D04375">
      <w:r>
        <w:t xml:space="preserve">                                                         </w:t>
      </w:r>
    </w:p>
    <w:p w:rsidRDefault="00D04375" w:rsidP="00177E82" w:rsidR="00D04375">
      <w:pPr>
        <w:jc w:val="both"/>
      </w:pPr>
      <w:r>
        <w:t xml:space="preserve">          Ispravlja se  rješenje ovog suda poslovni broj </w:t>
      </w:r>
      <w:r w:rsidRPr="00D04375">
        <w:t>St-174/2016</w:t>
      </w:r>
      <w:r>
        <w:t xml:space="preserve"> od 19</w:t>
      </w:r>
      <w:r w:rsidR="00CB2C4E">
        <w:t>.</w:t>
      </w:r>
      <w:r>
        <w:t xml:space="preserve"> svibnja 2016. u uvodnom dijelu red treći i u izreci red prvi i drugi u nazivu dužnika, tako da ispravno glasi:</w:t>
      </w:r>
    </w:p>
    <w:p w:rsidRDefault="00D04375" w:rsidP="00177E82" w:rsidR="00D04375">
      <w:pPr>
        <w:jc w:val="both"/>
      </w:pPr>
    </w:p>
    <w:p w:rsidRDefault="00D04375" w:rsidP="00177E82" w:rsidR="00D04375">
      <w:pPr>
        <w:jc w:val="both"/>
      </w:pPr>
      <w:r>
        <w:t xml:space="preserve">       Dužnik je </w:t>
      </w:r>
      <w:r w:rsidRPr="00D04375">
        <w:t xml:space="preserve">S plus S DISTRIBUCIJA d.o.o. OIB 55532043175  </w:t>
      </w:r>
      <w:r>
        <w:t xml:space="preserve">Zagreb, </w:t>
      </w:r>
      <w:proofErr w:type="spellStart"/>
      <w:r>
        <w:t>Jaruščica</w:t>
      </w:r>
      <w:proofErr w:type="spellEnd"/>
      <w:r>
        <w:t xml:space="preserve"> </w:t>
      </w:r>
      <w:proofErr w:type="spellStart"/>
      <w:r>
        <w:t>bb</w:t>
      </w:r>
      <w:proofErr w:type="spellEnd"/>
      <w:r w:rsidR="00DB2E82">
        <w:t>.</w:t>
      </w:r>
      <w:r>
        <w:t xml:space="preserve">  </w:t>
      </w:r>
    </w:p>
    <w:p w:rsidRDefault="00D04375" w:rsidP="00177E82" w:rsidR="00D04375">
      <w:pPr>
        <w:jc w:val="both"/>
      </w:pPr>
      <w:r>
        <w:t xml:space="preserve">        </w:t>
      </w:r>
    </w:p>
    <w:p w:rsidRDefault="00D04375" w:rsidP="00177E82" w:rsidR="00D04375">
      <w:pPr>
        <w:jc w:val="both"/>
      </w:pPr>
      <w:r>
        <w:t xml:space="preserve">      U ostalom dijelu rješenje ostaje neizmijenjeno.</w:t>
      </w:r>
    </w:p>
    <w:p w:rsidRDefault="00D04375" w:rsidP="00D04375" w:rsidR="00D04375"/>
    <w:p w:rsidRDefault="00D04375" w:rsidP="00D04375" w:rsidR="00D04375">
      <w:r>
        <w:t xml:space="preserve">                                                                                              </w:t>
      </w:r>
    </w:p>
    <w:p w:rsidRDefault="00D04375" w:rsidP="00D04375" w:rsidR="00D04375">
      <w:r>
        <w:t xml:space="preserve">                                                      O b r a z l o ž e nj e</w:t>
      </w:r>
    </w:p>
    <w:p w:rsidRDefault="00D04375" w:rsidP="00177E82" w:rsidR="00D04375">
      <w:pPr>
        <w:jc w:val="both"/>
      </w:pPr>
      <w:r>
        <w:t xml:space="preserve">     </w:t>
      </w:r>
    </w:p>
    <w:p w:rsidRDefault="00D04375" w:rsidP="00177E82" w:rsidR="00D04375">
      <w:pPr>
        <w:jc w:val="both"/>
      </w:pPr>
      <w:r>
        <w:t xml:space="preserve">       Rješenjem poslovni broj </w:t>
      </w:r>
      <w:r w:rsidRPr="00D04375">
        <w:t>St-174/2016 od 19</w:t>
      </w:r>
      <w:r w:rsidR="00CB2C4E">
        <w:t>.</w:t>
      </w:r>
      <w:r w:rsidRPr="00D04375">
        <w:t xml:space="preserve"> svibnja 2016</w:t>
      </w:r>
      <w:r>
        <w:t>.</w:t>
      </w:r>
      <w:r w:rsidRPr="00D04375">
        <w:t xml:space="preserve"> </w:t>
      </w:r>
      <w:r>
        <w:t>p</w:t>
      </w:r>
      <w:r w:rsidRPr="00D04375">
        <w:t>okreće se skraćeni stečajni postupak nad dužnikom  FRESH OPTIKA ZAGREB d.o.o. Zagreb, Avenija Dubrovnik 16,</w:t>
      </w:r>
      <w:r w:rsidR="00CB2C4E">
        <w:t xml:space="preserve"> MBS:080637571, OIB:55532043175.</w:t>
      </w:r>
    </w:p>
    <w:p w:rsidRDefault="00D04375" w:rsidP="00177E82" w:rsidR="00D04375">
      <w:pPr>
        <w:jc w:val="both"/>
      </w:pPr>
      <w:r>
        <w:t xml:space="preserve">     </w:t>
      </w:r>
      <w:r w:rsidR="006D13E4">
        <w:t xml:space="preserve"> </w:t>
      </w:r>
      <w:r>
        <w:t>Uvidom u predmetni spis,  uočeno je da je prilikom donošenja rješenja Trgovačkog suda u Zagrebu poslovni broj</w:t>
      </w:r>
      <w:r w:rsidRPr="00471DB7">
        <w:t xml:space="preserve"> </w:t>
      </w:r>
      <w:r w:rsidRPr="00D04375">
        <w:t>St-174/2016 od 19</w:t>
      </w:r>
      <w:r w:rsidR="00060A69">
        <w:t>.</w:t>
      </w:r>
      <w:r w:rsidRPr="00D04375">
        <w:t xml:space="preserve"> svibnja 2016. u uvodnom dijelu red treći i u izreci re</w:t>
      </w:r>
      <w:r>
        <w:t>d prvi i drugi u nazivu dužnika</w:t>
      </w:r>
      <w:r w:rsidRPr="00010A4D">
        <w:t xml:space="preserve"> </w:t>
      </w:r>
      <w:r w:rsidRPr="00D04375">
        <w:t>FRESH OPTIKA ZAGREB d.o.o. Zagreb, Avenija Dubrovnik 16, MBS:080637571, OIB:55532043175,</w:t>
      </w:r>
      <w:r w:rsidRPr="00010A4D">
        <w:t>došlo do omaške prili</w:t>
      </w:r>
      <w:r>
        <w:t xml:space="preserve">kom pisanja rješenja </w:t>
      </w:r>
      <w:r w:rsidRPr="00010A4D">
        <w:t>tako da</w:t>
      </w:r>
      <w:r w:rsidR="0057011D">
        <w:t xml:space="preserve"> naziv dužnika</w:t>
      </w:r>
      <w:r w:rsidRPr="00010A4D">
        <w:t xml:space="preserve"> ispravno glasi:</w:t>
      </w:r>
    </w:p>
    <w:p w:rsidRDefault="00D04375" w:rsidP="00D04375" w:rsidR="00D04375">
      <w:r>
        <w:t xml:space="preserve">       </w:t>
      </w:r>
    </w:p>
    <w:p w:rsidRDefault="005C5117" w:rsidP="00177E82" w:rsidR="00D04375">
      <w:pPr>
        <w:jc w:val="both"/>
      </w:pPr>
      <w:r>
        <w:t xml:space="preserve">   </w:t>
      </w:r>
      <w:r w:rsidR="00D04375">
        <w:t xml:space="preserve"> </w:t>
      </w:r>
      <w:r w:rsidR="00060A69">
        <w:t xml:space="preserve"> </w:t>
      </w:r>
      <w:r w:rsidR="00D04375">
        <w:t xml:space="preserve"> Dužnik je S plus S DISTRIBUCIJA d.o.o. OIB 55532043175  Zagreb, </w:t>
      </w:r>
      <w:proofErr w:type="spellStart"/>
      <w:r w:rsidR="00DB2E82">
        <w:t>Jaruščica</w:t>
      </w:r>
      <w:proofErr w:type="spellEnd"/>
      <w:r w:rsidR="00DB2E82">
        <w:t xml:space="preserve"> </w:t>
      </w:r>
      <w:proofErr w:type="spellStart"/>
      <w:r w:rsidR="00DB2E82">
        <w:t>bb</w:t>
      </w:r>
      <w:proofErr w:type="spellEnd"/>
      <w:r w:rsidR="00DB2E82">
        <w:t>.</w:t>
      </w:r>
      <w:r w:rsidR="00D04375">
        <w:t xml:space="preserve"> </w:t>
      </w:r>
    </w:p>
    <w:p w:rsidRDefault="00D04375" w:rsidP="00177E82" w:rsidR="00D04375">
      <w:pPr>
        <w:jc w:val="both"/>
      </w:pPr>
      <w:r>
        <w:t xml:space="preserve">        </w:t>
      </w:r>
    </w:p>
    <w:p w:rsidRDefault="00D04375" w:rsidP="00177E82" w:rsidR="00D04375">
      <w:pPr>
        <w:jc w:val="both"/>
      </w:pPr>
      <w:r>
        <w:t xml:space="preserve">      U ostalom dijelu rješenje ostaje neizmijenjeno.</w:t>
      </w:r>
    </w:p>
    <w:p w:rsidRDefault="00D04375" w:rsidP="00177E82" w:rsidR="00D04375">
      <w:pPr>
        <w:jc w:val="both"/>
      </w:pPr>
    </w:p>
    <w:p w:rsidRDefault="00D04375" w:rsidP="00177E82" w:rsidR="00D04375">
      <w:pPr>
        <w:jc w:val="both"/>
      </w:pPr>
      <w:r>
        <w:t xml:space="preserve">    Pogreške u imenima i brojevima, i druge očite pogreške u pisanju i računanju, nedostatke u obliku i nesuglasnost prijepisa presude s izvornikom ispravit će sudac pojedinac, odnosno predsjednik vijeća u svako doba (čl. 342. st. 1. i čl. 347. Zakona o parničnom postupku – </w:t>
      </w:r>
      <w:r>
        <w:lastRenderedPageBreak/>
        <w:t>(„Narodne novine“ broj 53/91, 91/92, 58/93, 112/99, 88/01, 117/03, 88/05, 02/07, 84/08, 123/08, 57/11, 148/11, 25/13 i 89/14)  u vezi čl. 10. Stečajnog zakona ("Narodne novine", broj 71/15</w:t>
      </w:r>
      <w:r w:rsidRPr="008B59B3">
        <w:t>).</w:t>
      </w:r>
    </w:p>
    <w:p w:rsidRDefault="00D04375" w:rsidP="00177E82" w:rsidR="00D04375">
      <w:pPr>
        <w:jc w:val="both"/>
      </w:pPr>
      <w:r>
        <w:t xml:space="preserve">      Dakle, budući da iz svega iznijetog proizlazi da se u konkretnom slučaju radi o očitoj pogrešci u pisanju, sukladno odredbi čl. 381. u vezi s citiranom odredbom čl. 342. st. 1. ZPP-a u vezi čl. </w:t>
      </w:r>
      <w:r w:rsidRPr="00D04375">
        <w:t>10. Stečajnog zakona</w:t>
      </w:r>
      <w:r>
        <w:t xml:space="preserve">, odlučeno je kao u izreci ovog rješenja.                       </w:t>
      </w:r>
    </w:p>
    <w:p w:rsidRDefault="00D04375" w:rsidP="00D04375" w:rsidR="00D04375"/>
    <w:p w:rsidRDefault="00D04375" w:rsidP="00D04375" w:rsidR="00D04375">
      <w:r>
        <w:t xml:space="preserve">                                                       </w:t>
      </w:r>
      <w:r w:rsidR="00060A69">
        <w:t>U Zagrebu</w:t>
      </w:r>
      <w:r w:rsidR="005C5117">
        <w:t xml:space="preserve"> </w:t>
      </w:r>
      <w:r w:rsidR="00895296">
        <w:t>6</w:t>
      </w:r>
      <w:r>
        <w:t>. lipnja</w:t>
      </w:r>
      <w:r w:rsidRPr="004B3A39">
        <w:t xml:space="preserve"> </w:t>
      </w:r>
      <w:r>
        <w:t>2016.</w:t>
      </w:r>
    </w:p>
    <w:p w:rsidRDefault="00D04375" w:rsidP="00D04375" w:rsidR="00D04375">
      <w:r>
        <w:t xml:space="preserve">                                                                                                                  SUDAC: </w:t>
      </w:r>
    </w:p>
    <w:p w:rsidRDefault="00D04375" w:rsidP="00D04375" w:rsidR="00D04375">
      <w:r>
        <w:t xml:space="preserve">                                                                                               MIRJANA CHOUR HRŠAK                                                                           </w:t>
      </w:r>
    </w:p>
    <w:p w:rsidRDefault="00D04375" w:rsidP="00D04375" w:rsidR="00D04375">
      <w:r>
        <w:t xml:space="preserve">                                                                                              </w:t>
      </w:r>
      <w:r w:rsidR="00060A69">
        <w:t xml:space="preserve"> </w:t>
      </w:r>
      <w:r>
        <w:t xml:space="preserve">NACRT ODLUKE IZRADIO </w:t>
      </w:r>
    </w:p>
    <w:p w:rsidRDefault="00D04375" w:rsidP="00D04375" w:rsidR="00D04375">
      <w:r>
        <w:t xml:space="preserve">                                                                                                    SUDSKI SAVJETNIK </w:t>
      </w:r>
    </w:p>
    <w:p w:rsidRDefault="00D04375" w:rsidP="00D04375" w:rsidR="00D04375">
      <w:r>
        <w:t xml:space="preserve">                                                                                                     MARIO ŽIŠKOVIĆ</w:t>
      </w:r>
    </w:p>
    <w:p w:rsidRDefault="00D04375" w:rsidP="00177E82" w:rsidR="005C5117" w:rsidRPr="00DB2E82">
      <w:pPr>
        <w:jc w:val="both"/>
      </w:pPr>
      <w:r w:rsidRPr="00DB2E82">
        <w:t xml:space="preserve"> </w:t>
      </w:r>
      <w:r w:rsidR="005C5117" w:rsidRPr="00DB2E82">
        <w:t xml:space="preserve">  </w:t>
      </w:r>
      <w:r w:rsidR="005C5117" w:rsidRPr="00DB2E82">
        <w:rPr>
          <w:rFonts w:eastAsia="Times New Roman"/>
          <w:szCs w:val="24"/>
          <w:lang w:eastAsia="hr-HR"/>
        </w:rPr>
        <w:t>Uputa o pravnom lijeku:</w:t>
      </w:r>
    </w:p>
    <w:p w:rsidRDefault="005C5117" w:rsidP="00177E82" w:rsidR="005C5117" w:rsidRPr="00DB2E82">
      <w:pPr>
        <w:spacing w:lineRule="auto" w:line="240"/>
        <w:jc w:val="both"/>
        <w:rPr>
          <w:rFonts w:eastAsia="Times New Roman"/>
          <w:szCs w:val="24"/>
          <w:lang w:eastAsia="hr-HR"/>
        </w:rPr>
      </w:pPr>
      <w:r w:rsidRPr="00DB2E82">
        <w:rPr>
          <w:rFonts w:eastAsia="Times New Roman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04375" w:rsidP="00177E82" w:rsidR="00D04375" w:rsidRPr="005C5117">
      <w:pPr>
        <w:spacing w:lineRule="auto" w:line="240"/>
        <w:jc w:val="both"/>
        <w:rPr>
          <w:rFonts w:eastAsia="Times New Roman"/>
          <w:i/>
          <w:szCs w:val="24"/>
          <w:lang w:eastAsia="hr-HR"/>
        </w:rPr>
      </w:pPr>
      <w:r>
        <w:t xml:space="preserve">      </w:t>
      </w:r>
    </w:p>
    <w:p w:rsidRDefault="00D04375" w:rsidP="00177E82" w:rsidR="005305AA">
      <w:pPr>
        <w:jc w:val="both"/>
      </w:pPr>
      <w:r>
        <w:t xml:space="preserve">     DNA:</w:t>
      </w:r>
    </w:p>
    <w:p w:rsidRDefault="005305AA" w:rsidP="00177E82" w:rsidR="00D04375">
      <w:pPr>
        <w:jc w:val="both"/>
      </w:pPr>
      <w:r>
        <w:t>1.podnositelju zahtjeva FINI</w:t>
      </w:r>
      <w:r w:rsidR="00D04375">
        <w:t xml:space="preserve"> </w:t>
      </w:r>
      <w:r>
        <w:t>uz  presliku podneska stečajnog dužnika od 1. lipnja 2016. (list 8-10 spisa) i žalbu dužnika od 2. lipnja 2016. (li</w:t>
      </w:r>
      <w:r w:rsidR="00895296">
        <w:t>st 15-19 spisa) uz rješenje od 6</w:t>
      </w:r>
      <w:r>
        <w:t xml:space="preserve">. lipnja 2016. kojim se poziva podnositelj zahtjeva da podnese odgovor na žalbu </w:t>
      </w:r>
    </w:p>
    <w:p w:rsidRDefault="00D04375" w:rsidP="00177E82" w:rsidR="00D04375">
      <w:pPr>
        <w:jc w:val="both"/>
      </w:pPr>
      <w:r>
        <w:t>2.</w:t>
      </w:r>
      <w:r w:rsidR="005305AA">
        <w:t>dužniku</w:t>
      </w:r>
    </w:p>
    <w:p w:rsidRDefault="00D04375" w:rsidP="00177E82" w:rsidR="005C5117">
      <w:pPr>
        <w:jc w:val="both"/>
      </w:pPr>
      <w:r>
        <w:t>3.</w:t>
      </w:r>
      <w:r w:rsidR="005C5117">
        <w:t>Mrežna stranica e-Oglasne ploče</w:t>
      </w:r>
    </w:p>
    <w:p w:rsidRDefault="00D04375" w:rsidP="00D04375" w:rsidR="00D04375"/>
    <w:p w:rsidRDefault="00D04375" w:rsidP="00D04375" w:rsidR="00D04375">
      <w:pPr>
        <w:jc w:val="both"/>
      </w:pPr>
    </w:p>
    <w:p w:rsidRDefault="00D04375" w:rsidP="00D04375" w:rsidR="00D04375"/>
    <w:p w:rsidRDefault="00D04375" w:rsidP="00D04375" w:rsidR="00D04375">
      <w:pPr>
        <w:jc w:val="center"/>
      </w:pPr>
    </w:p>
    <w:p w:rsidRDefault="00D04375" w:rsidP="00D04375" w:rsidR="00D04375">
      <w:pPr>
        <w:jc w:val="both"/>
      </w:pPr>
      <w:r>
        <w:t xml:space="preserve">       </w:t>
      </w:r>
    </w:p>
    <w:p w:rsidRDefault="00D04375" w:rsidP="00D04375" w:rsidR="00D04375">
      <w:pPr>
        <w:jc w:val="both"/>
      </w:pPr>
    </w:p>
    <w:p w:rsidRDefault="00D04375" w:rsidP="00D04375" w:rsidR="00D04375">
      <w:pPr>
        <w:spacing w:lineRule="auto" w:line="240"/>
        <w:ind w:firstLine="720"/>
        <w:jc w:val="both"/>
        <w:rPr>
          <w:rFonts w:eastAsia="Times New Roman"/>
          <w:szCs w:val="24"/>
          <w:lang w:eastAsia="hr-HR"/>
        </w:rPr>
      </w:pPr>
    </w:p>
    <w:p w:rsidRDefault="00D04375" w:rsidP="00D04375" w:rsidR="00D04375">
      <w:pPr>
        <w:spacing w:lineRule="auto" w:line="240"/>
        <w:ind w:firstLine="720"/>
        <w:jc w:val="both"/>
        <w:rPr>
          <w:rFonts w:eastAsia="Times New Roman"/>
          <w:szCs w:val="24"/>
          <w:lang w:eastAsia="hr-HR"/>
        </w:rPr>
      </w:pPr>
    </w:p>
    <w:p w:rsidRDefault="00D04375" w:rsidP="00D04375" w:rsidR="00D04375">
      <w:pPr>
        <w:spacing w:lineRule="auto" w:line="240"/>
        <w:ind w:firstLine="720"/>
        <w:jc w:val="both"/>
        <w:rPr>
          <w:rFonts w:eastAsia="Times New Roman"/>
          <w:szCs w:val="24"/>
          <w:lang w:eastAsia="hr-HR"/>
        </w:rPr>
      </w:pPr>
    </w:p>
    <w:p w:rsidRDefault="00D04375" w:rsidP="00D04375" w:rsidR="00D04375">
      <w:pPr>
        <w:jc w:val="both"/>
      </w:pPr>
      <w:r>
        <w:t xml:space="preserve">   </w:t>
      </w:r>
    </w:p>
    <w:p w:rsidRDefault="00D04375" w:rsidP="00D04375" w:rsidR="00D04375"/>
    <w:p w:rsidRDefault="00481453" w:rsidR="00481453"/>
    <w:sectPr w:rsidR="004814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4375"/>
    <w:rsid w:val="00060A69"/>
    <w:rsid w:val="00104E7E"/>
    <w:rsid w:val="00177E82"/>
    <w:rsid w:val="00481453"/>
    <w:rsid w:val="005305AA"/>
    <w:rsid w:val="00531E33"/>
    <w:rsid w:val="0057011D"/>
    <w:rsid w:val="005C5117"/>
    <w:rsid w:val="0060784F"/>
    <w:rsid w:val="006D13E4"/>
    <w:rsid w:val="007057A1"/>
    <w:rsid w:val="00895296"/>
    <w:rsid w:val="008A3774"/>
    <w:rsid w:val="009778CD"/>
    <w:rsid w:val="009A0DEF"/>
    <w:rsid w:val="00CB2C4E"/>
    <w:rsid w:val="00D04375"/>
    <w:rsid w:val="00D65D1B"/>
    <w:rsid w:val="00DB2E82"/>
    <w:rsid w:val="00E41781"/>
    <w:rsid w:val="00F144DA"/>
    <w:rsid w:val="00FA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4375"/>
    <w:pPr>
      <w:spacing w:after="0"/>
    </w:pPr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2E82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2E82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7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8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8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8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8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4375"/>
    <w:pPr>
      <w:spacing w:after="0"/>
    </w:pPr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2E82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2E82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7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8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8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8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8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5107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 plus S DISTRIBUCIJA d.o.o.</izvorni_sadrzaj>
    <derivirana_varijabla naziv="DomainObject.Predmet.ProtustrankaFormated_1">  S plus S DISTRIBUCIJA d.o.o.</derivirana_varijabla>
  </DomainObject.Predmet.ProtustrankaFormated>
  <DomainObject.Predmet.ProtustrankaFormatedOIB>
    <izvorni_sadrzaj>  S plus S DISTRIBUCIJA d.o.o., OIB 55532043175</izvorni_sadrzaj>
    <derivirana_varijabla naziv="DomainObject.Predmet.ProtustrankaFormatedOIB_1">  S plus S DISTRIBUCIJA d.o.o., OIB 55532043175</derivirana_varijabla>
  </DomainObject.Predmet.ProtustrankaFormatedOIB>
  <DomainObject.Predmet.ProtustrankaFormatedWithAdress>
    <izvorni_sadrzaj> S plus S DISTRIBUCIJA d.o.o., Jaruščica/bb, 10000 Zagreb</izvorni_sadrzaj>
    <derivirana_varijabla naziv="DomainObject.Predmet.ProtustrankaFormatedWithAdress_1"> S plus S DISTRIBUCIJA d.o.o., Jaruščica/bb, 10000 Zagreb</derivirana_varijabla>
  </DomainObject.Predmet.ProtustrankaFormatedWithAdress>
  <DomainObject.Predmet.ProtustrankaFormatedWithAdressOIB>
    <izvorni_sadrzaj> S plus S DISTRIBUCIJA d.o.o., OIB 55532043175, Jaruščica/bb, 10000 Zagreb</izvorni_sadrzaj>
    <derivirana_varijabla naziv="DomainObject.Predmet.ProtustrankaFormatedWithAdressOIB_1"> S plus S DISTRIBUCIJA d.o.o., OIB 55532043175, Jaruščica/bb, 10000 Zagreb</derivirana_varijabla>
  </DomainObject.Predmet.ProtustrankaFormatedWithAdressOIB>
  <DomainObject.Predmet.ProtustrankaWithAdress>
    <izvorni_sadrzaj>S plus S DISTRIBUCIJA d.o.o. Jaruščica/bb, 10000 Zagreb</izvorni_sadrzaj>
    <derivirana_varijabla naziv="DomainObject.Predmet.ProtustrankaWithAdress_1">S plus S DISTRIBUCIJA d.o.o. Jaruščica/bb, 10000 Zagreb</derivirana_varijabla>
  </DomainObject.Predmet.ProtustrankaWithAdress>
  <DomainObject.Predmet.ProtustrankaWithAdressOIB>
    <izvorni_sadrzaj>S plus S DISTRIBUCIJA d.o.o., OIB 55532043175, Jaruščica/bb, 10000 Zagreb</izvorni_sadrzaj>
    <derivirana_varijabla naziv="DomainObject.Predmet.ProtustrankaWithAdressOIB_1">S plus S DISTRIBUCIJA d.o.o., OIB 55532043175, Jaruščica/bb, 10000 Zagreb</derivirana_varijabla>
  </DomainObject.Predmet.ProtustrankaWithAdressOIB>
  <DomainObject.Predmet.ProtustrankaNazivFormated>
    <izvorni_sadrzaj>S plus S DISTRIBUCIJA d.o.o.</izvorni_sadrzaj>
    <derivirana_varijabla naziv="DomainObject.Predmet.ProtustrankaNazivFormated_1">S plus S DISTRIBUCIJA d.o.o.</derivirana_varijabla>
  </DomainObject.Predmet.ProtustrankaNazivFormated>
  <DomainObject.Predmet.ProtustrankaNazivFormatedOIB>
    <izvorni_sadrzaj>S plus S DISTRIBUCIJA d.o.o., OIB 55532043175</izvorni_sadrzaj>
    <derivirana_varijabla naziv="DomainObject.Predmet.ProtustrankaNazivFormatedOIB_1">S plus S DISTRIBUCIJA d.o.o., OIB 55532043175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 plus S DISTRIBUCIJA d.o.o.</item>
    </izvorni_sadrzaj>
    <derivirana_varijabla naziv="DomainObject.Predmet.ProtuStrankaListFormated_1">
      <item>S plus S DISTRIBUCIJA d.o.o.</item>
    </derivirana_varijabla>
  </DomainObject.Predmet.ProtuStrankaListFormated>
  <DomainObject.Predmet.ProtuStrankaListFormatedOIB>
    <izvorni_sadrzaj>
      <item>S plus S DISTRIBUCIJA d.o.o., OIB 55532043175</item>
    </izvorni_sadrzaj>
    <derivirana_varijabla naziv="DomainObject.Predmet.ProtuStrankaListFormatedOIB_1">
      <item>S plus S DISTRIBUCIJA d.o.o., OIB 55532043175</item>
    </derivirana_varijabla>
  </DomainObject.Predmet.ProtuStrankaListFormatedOIB>
  <DomainObject.Predmet.ProtuStrankaListFormatedWithAdress>
    <izvorni_sadrzaj>
      <item>S plus S DISTRIBUCIJA d.o.o., Jaruščica/bb, 10000 Zagreb</item>
    </izvorni_sadrzaj>
    <derivirana_varijabla naziv="DomainObject.Predmet.ProtuStrankaListFormatedWithAdress_1">
      <item>S plus S DISTRIBUCIJA d.o.o., Jaruščica/bb, 10000 Zagreb</item>
    </derivirana_varijabla>
  </DomainObject.Predmet.ProtuStrankaListFormatedWithAdress>
  <DomainObject.Predmet.ProtuStrankaListFormatedWithAdressOIB>
    <izvorni_sadrzaj>
      <item>S plus S DISTRIBUCIJA d.o.o., OIB 55532043175, Jaruščica/bb, 10000 Zagreb</item>
    </izvorni_sadrzaj>
    <derivirana_varijabla naziv="DomainObject.Predmet.ProtuStrankaListFormatedWithAdressOIB_1">
      <item>S plus S DISTRIBUCIJA d.o.o., OIB 55532043175, Jaruščica/bb, 10000 Zagreb</item>
    </derivirana_varijabla>
  </DomainObject.Predmet.ProtuStrankaListFormatedWithAdressOIB>
  <DomainObject.Predmet.ProtuStrankaListNazivFormated>
    <izvorni_sadrzaj>
      <item>S plus S DISTRIBUCIJA d.o.o.</item>
    </izvorni_sadrzaj>
    <derivirana_varijabla naziv="DomainObject.Predmet.ProtuStrankaListNazivFormated_1">
      <item>S plus S DISTRIBUCIJA d.o.o.</item>
    </derivirana_varijabla>
  </DomainObject.Predmet.ProtuStrankaListNazivFormated>
  <DomainObject.Predmet.ProtuStrankaListNazivFormatedOIB>
    <izvorni_sadrzaj>
      <item>S plus S DISTRIBUCIJA d.o.o., OIB 55532043175</item>
    </izvorni_sadrzaj>
    <derivirana_varijabla naziv="DomainObject.Predmet.ProtuStrankaListNazivFormatedOIB_1">
      <item>S plus S DISTRIBUCIJA d.o.o., OIB 55532043175</item>
    </derivirana_varijabla>
  </DomainObject.Predmet.ProtuStrankaListNazivFormatedOIB>
  <DomainObject.Predmet.OstaliListFormated>
    <izvorni_sadrzaj>
      <item>Vlatka Cvok</item>
    </izvorni_sadrzaj>
    <derivirana_varijabla naziv="DomainObject.Predmet.OstaliListFormated_1">
      <item>Vlatka Cvok</item>
    </derivirana_varijabla>
  </DomainObject.Predmet.OstaliListFormated>
  <DomainObject.Predmet.OstaliListFormatedOIB>
    <izvorni_sadrzaj>
      <item>Vlatka Cvok, OIB 81282434870</item>
    </izvorni_sadrzaj>
    <derivirana_varijabla naziv="DomainObject.Predmet.OstaliListFormatedOIB_1">
      <item>Vlatka Cvok, OIB 81282434870</item>
    </derivirana_varijabla>
  </DomainObject.Predmet.OstaliListFormatedOIB>
  <DomainObject.Predmet.OstaliListFormatedWithAdress>
    <izvorni_sadrzaj>
      <item>Vlatka Cvok, Bobovačka 2A, 10000 Zagreb</item>
    </izvorni_sadrzaj>
    <derivirana_varijabla naziv="DomainObject.Predmet.OstaliListFormatedWithAdress_1">
      <item>Vlatka Cvok, Bobovačka 2A, 10000 Zagreb</item>
    </derivirana_varijabla>
  </DomainObject.Predmet.OstaliListFormatedWithAdress>
  <DomainObject.Predmet.OstaliListFormatedWithAdressOIB>
    <izvorni_sadrzaj>
      <item>Vlatka Cvok, OIB 81282434870, Bobovačka 2A, 10000 Zagreb</item>
    </izvorni_sadrzaj>
    <derivirana_varijabla naziv="DomainObject.Predmet.OstaliListFormatedWithAdressOIB_1">
      <item>Vlatka Cvok, OIB 81282434870, Bobovačka 2A, 10000 Zagreb</item>
    </derivirana_varijabla>
  </DomainObject.Predmet.OstaliListFormatedWithAdressOIB>
  <DomainObject.Predmet.OstaliListNazivFormated>
    <izvorni_sadrzaj>
      <item>Vlatka Cvok</item>
    </izvorni_sadrzaj>
    <derivirana_varijabla naziv="DomainObject.Predmet.OstaliListNazivFormated_1">
      <item>Vlatka Cvok</item>
    </derivirana_varijabla>
  </DomainObject.Predmet.OstaliListNazivFormated>
  <DomainObject.Predmet.OstaliListNazivFormatedOIB>
    <izvorni_sadrzaj>
      <item>Vlatka Cvok, OIB 81282434870</item>
    </izvorni_sadrzaj>
    <derivirana_varijabla naziv="DomainObject.Predmet.OstaliListNazivFormatedOIB_1">
      <item>Vlatka Cvok, OIB 81282434870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 plus S DISTRIBUCIJA d.o.o.</izvorni_sadrzaj>
    <derivirana_varijabla naziv="DomainObject.Predmet.ProtustrankaIDrugi_1">S plus S 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 plus S DISTRIBUCIJA d.o.o., OIB 55532043175, Jaruščica/bb, 10000 Zagreb</izvorni_sadrzaj>
    <derivirana_varijabla naziv="DomainObject.Predmet.ProtustrankaIDrugiAdressOIB_1">S plus S DISTRIBUCIJA d.o.o., OIB 55532043175, Jaruščica/bb,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 plus S DISTRIBUCIJA d.o.o.</item>
      <item>Vlatka Cvok</item>
    </izvorni_sadrzaj>
    <derivirana_varijabla naziv="DomainObject.Predmet.SudioniciListNaziv_1">
      <item>FINA Regionalni centar Zagreb</item>
      <item>S plus S DISTRIBUCIJA d.o.o.</item>
      <item>Vlatka Cvok</item>
    </derivirana_varijabla>
  </DomainObject.Predmet.SudioniciListNaziv>
  <DomainObject.Predmet.SudioniciListAdressOIB>
    <izvorni_sadrzaj>
      <item>FINA Regionalni centar Zagreb, OIB 85821130368, Trg svibanjskih žrtava 1995. 1,10000 Zagreb</item>
      <item>S plus S DISTRIBUCIJA d.o.o., OIB 55532043175, Jaruščica/bb,10000 Zagreb</item>
      <item>Vlatka Cvok, OIB 81282434870, Bobovačka 2A,10000 Zagreb</item>
    </izvorni_sadrzaj>
    <derivirana_varijabla naziv="DomainObject.Predmet.SudioniciListAdressOIB_1">
      <item>FINA Regionalni centar Zagreb, OIB 85821130368, Trg svibanjskih žrtava 1995. 1,10000 Zagreb</item>
      <item>S plus S DISTRIBUCIJA d.o.o., OIB 55532043175, Jaruščica/bb,10000 Zagreb</item>
      <item>Vlatka Cvok, OIB 81282434870, Bobovačka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55532043175</item>
      <item>, OIB 81282434870</item>
    </izvorni_sadrzaj>
    <derivirana_varijabla naziv="DomainObject.Predmet.SudioniciListNazivOIB_1">
      <item>, OIB 85821130368</item>
      <item>, OIB 55532043175</item>
      <item>, OIB 81282434870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2288</properties:Characters>
  <properties:Lines>76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2016-06-06T07:56:00Z</dcterms:created>
  <dc:creator>Mario Žišković</dc:creator>
  <cp:lastModifiedBy>Lidija Klinčić</cp:lastModifiedBy>
  <cp:lastPrinted>2016-06-03T14:11:00Z</cp:lastPrinted>
  <dcterms:modified xmlns:xsi="http://www.w3.org/2001/XMLSchema-instance" xsi:type="dcterms:W3CDTF">2016-06-06T09:00:00Z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