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83f8" w14:paraId="23383f8" w:rsidRDefault="005B00DD" w:rsidP="005B00DD" w:rsidR="005B00DD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B00DD" w:rsidP="005B00DD" w:rsidR="005B00D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B00DD" w:rsidP="005B00DD" w:rsidR="005B00D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B00DD" w:rsidP="005B00DD" w:rsidR="005B00D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B00DD" w:rsidP="005B00DD" w:rsidR="005B00DD">
      <w:pPr>
        <w:spacing w:after="0"/>
        <w:rPr>
          <w:lang w:eastAsia="hr-HR"/>
        </w:rPr>
      </w:pP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center"/>
      </w:pPr>
      <w:r>
        <w:t>U  I M E  R E P U B L I K E  H R V A T S K E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center"/>
      </w:pPr>
      <w:r>
        <w:t>R J E Š E NJ E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Nogometna Udruga Sveučilišta Sjever, OIB: 24395989841 sa sjedištem u 104. br</w:t>
      </w:r>
      <w:r w:rsidR="0044671C">
        <w:t>igade 3, 42000 Varaždin, dana 24</w:t>
      </w:r>
      <w:r>
        <w:t>. veljače 2017. godine</w:t>
      </w:r>
      <w:r w:rsidR="0044671C">
        <w:t>,</w:t>
      </w:r>
    </w:p>
    <w:p w:rsidRDefault="005B00DD" w:rsidP="005B00DD" w:rsidR="005B00DD">
      <w:pPr>
        <w:spacing w:after="0"/>
        <w:jc w:val="both"/>
      </w:pPr>
    </w:p>
    <w:p w:rsidRDefault="005B00DD" w:rsidP="005B00DD" w:rsidR="005B00DD">
      <w:pPr>
        <w:spacing w:after="0"/>
        <w:jc w:val="center"/>
      </w:pPr>
      <w:r>
        <w:t>r i j e š i o    j e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both"/>
      </w:pPr>
      <w:r>
        <w:tab/>
        <w:t>I/ Otvara se stečajni postupak nad stečajnim dužnikom Nogometna Udruga Sveučilišta Sjever, OIB: 24395989841 sa sjedištem u 104. brigade 3, 42000 Varaždin, s danom 24. veljače 2017. u 14,30 sati.</w:t>
      </w:r>
    </w:p>
    <w:p w:rsidRDefault="005B00DD" w:rsidP="005B00DD" w:rsidR="005B00DD">
      <w:pPr>
        <w:spacing w:after="0"/>
        <w:jc w:val="both"/>
      </w:pPr>
    </w:p>
    <w:p w:rsidRDefault="005B00DD" w:rsidP="005B00DD" w:rsidR="005B00DD">
      <w:pPr>
        <w:spacing w:after="0"/>
        <w:jc w:val="both"/>
        <w:rPr>
          <w:szCs w:val="20"/>
        </w:rPr>
      </w:pPr>
      <w:r>
        <w:tab/>
        <w:t>II/ Zaključuje se stečajni postupak nad stečajnim dužnikom  Nogometna Udruga Sveučilišta Sjever, OIB: 24395989841 sa sjedištem u 104. brigade 3, 42000 Varaždin.</w:t>
      </w:r>
    </w:p>
    <w:p w:rsidRDefault="005B00DD" w:rsidP="005B00DD" w:rsidR="005B00DD">
      <w:pPr>
        <w:spacing w:after="0"/>
        <w:jc w:val="both"/>
      </w:pPr>
    </w:p>
    <w:p w:rsidRDefault="005B00DD" w:rsidP="005B00DD" w:rsidR="005B00DD">
      <w:pPr>
        <w:spacing w:after="0"/>
        <w:jc w:val="both"/>
      </w:pPr>
      <w:r>
        <w:tab/>
        <w:t xml:space="preserve">III/ Za stečajnog upravitelja imenuje se </w:t>
      </w:r>
      <w:r w:rsidR="0044671C">
        <w:t xml:space="preserve">Ivan </w:t>
      </w:r>
      <w:proofErr w:type="spellStart"/>
      <w:r w:rsidR="0044671C">
        <w:t>Gjurašić</w:t>
      </w:r>
      <w:proofErr w:type="spellEnd"/>
      <w:r w:rsidR="0044671C">
        <w:t>, Petrinjska 28, 10000 Zagreb, OIB: 66025260916</w:t>
      </w:r>
      <w:r>
        <w:t>.</w:t>
      </w:r>
    </w:p>
    <w:p w:rsidRDefault="005B00DD" w:rsidP="005B00DD" w:rsidR="005B00DD">
      <w:pPr>
        <w:spacing w:after="0"/>
        <w:jc w:val="both"/>
        <w:rPr>
          <w:color w:val="FF0000"/>
        </w:rPr>
      </w:pPr>
    </w:p>
    <w:p w:rsidRDefault="005B00DD" w:rsidP="005B00DD" w:rsidR="005B00DD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registru udruga Ureda državne uprave u Varaždinskoj županiji, a nakon pravomoćnosti ovog rješenja društvo će se brisati iz registra udruga.</w:t>
      </w:r>
    </w:p>
    <w:p w:rsidRDefault="005B00DD" w:rsidP="005B00DD" w:rsidR="005B00DD">
      <w:pPr>
        <w:spacing w:after="0"/>
        <w:jc w:val="both"/>
      </w:pP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center"/>
      </w:pPr>
      <w:r>
        <w:t>Obrazloženje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both"/>
      </w:pPr>
      <w:r>
        <w:tab/>
        <w:t xml:space="preserve">Predlagatelj je dana 28. prosinca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</w:p>
    <w:p w:rsidRDefault="0044671C" w:rsidP="005B00DD" w:rsidR="005B00DD">
      <w:pPr>
        <w:spacing w:after="0"/>
        <w:jc w:val="center"/>
      </w:pPr>
      <w:r>
        <w:t>U Varaždinu, 24</w:t>
      </w:r>
      <w:r w:rsidR="005B00DD">
        <w:t>. veljače 2017.</w:t>
      </w:r>
    </w:p>
    <w:p w:rsidRDefault="005B00DD" w:rsidP="005B00DD" w:rsidR="005B00DD">
      <w:pPr>
        <w:spacing w:after="0"/>
      </w:pPr>
      <w:r>
        <w:t xml:space="preserve">                                                                                    </w:t>
      </w:r>
    </w:p>
    <w:p w:rsidRDefault="005B00DD" w:rsidP="005B00DD" w:rsidR="005B00DD">
      <w:pPr>
        <w:spacing w:after="0"/>
      </w:pPr>
      <w:r>
        <w:t xml:space="preserve">              </w:t>
      </w:r>
    </w:p>
    <w:p w:rsidRDefault="005B00DD" w:rsidP="005B00DD" w:rsidR="005B00DD">
      <w:pPr>
        <w:spacing w:after="0"/>
      </w:pPr>
      <w:r>
        <w:t xml:space="preserve">     </w:t>
      </w:r>
    </w:p>
    <w:p w:rsidRDefault="005B00DD" w:rsidP="005B00DD" w:rsidR="005B00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  <w:r>
        <w:t xml:space="preserve">            </w:t>
      </w:r>
      <w:r w:rsidR="00E12948">
        <w:tab/>
      </w:r>
      <w:r w:rsidR="00E12948">
        <w:tab/>
      </w:r>
      <w:r w:rsidR="00E12948">
        <w:tab/>
      </w:r>
      <w:r w:rsidR="00E12948">
        <w:tab/>
      </w:r>
      <w:r w:rsidR="00E12948">
        <w:tab/>
      </w:r>
      <w:r w:rsidR="00E12948">
        <w:tab/>
        <w:t xml:space="preserve">                      </w:t>
      </w:r>
      <w:r>
        <w:t>Jasna Lekić</w:t>
      </w:r>
      <w:r w:rsidR="00E12948">
        <w:t>, v.r.</w:t>
      </w:r>
    </w:p>
    <w:p w:rsidRDefault="00E12948" w:rsidP="005B00DD" w:rsidR="00E12948">
      <w:pPr>
        <w:spacing w:after="0"/>
      </w:pPr>
    </w:p>
    <w:p w:rsidRDefault="00E12948" w:rsidP="005B00DD" w:rsidR="00E1294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5B00DD" w:rsidP="005B00DD" w:rsidR="005B00DD">
      <w:pPr>
        <w:spacing w:after="0"/>
      </w:pPr>
      <w:r>
        <w:t xml:space="preserve"> 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  <w:r>
        <w:t xml:space="preserve">                              </w:t>
      </w:r>
    </w:p>
    <w:p w:rsidRDefault="005B00DD" w:rsidP="005B00DD" w:rsidR="005B00DD">
      <w:pPr>
        <w:spacing w:after="0"/>
      </w:pPr>
      <w:r>
        <w:tab/>
        <w:t>UPUTA O PRAVNOM LIJEKU: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B00DD" w:rsidP="005B00DD" w:rsidR="005B00D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</w:p>
    <w:p w:rsidRDefault="005B00DD" w:rsidP="005B00DD" w:rsidR="005B00DD">
      <w:pPr>
        <w:spacing w:after="0"/>
      </w:pPr>
      <w:r>
        <w:t>DNA:</w:t>
      </w:r>
    </w:p>
    <w:p w:rsidRDefault="005B00DD" w:rsidP="005B00DD" w:rsidR="005B00D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B00DD" w:rsidP="005B00DD" w:rsidR="005B00DD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5B00DD" w:rsidP="005B00DD" w:rsidR="005B00DD">
      <w:pPr>
        <w:numPr>
          <w:ilvl w:val="0"/>
          <w:numId w:val="47"/>
        </w:numPr>
        <w:spacing w:after="0"/>
      </w:pPr>
      <w:r>
        <w:t>Dužnik Nogometna Udruga Sveučilišta Sjever, 104. brigade 3, 42000 Varaždin</w:t>
      </w:r>
    </w:p>
    <w:p w:rsidRDefault="005B00DD" w:rsidP="005B00DD" w:rsidR="005B00DD">
      <w:pPr>
        <w:numPr>
          <w:ilvl w:val="0"/>
          <w:numId w:val="47"/>
        </w:numPr>
        <w:spacing w:after="0"/>
      </w:pPr>
      <w:r>
        <w:t xml:space="preserve">Predsjednik udruge Vedran Mihalić, </w:t>
      </w:r>
      <w:r w:rsidR="0044671C">
        <w:t>Ulica 32. divizije 2, 42223 Varaždinske Toplice</w:t>
      </w:r>
    </w:p>
    <w:p w:rsidRDefault="005B00DD" w:rsidP="005B00DD" w:rsidR="005B00DD">
      <w:pPr>
        <w:numPr>
          <w:ilvl w:val="0"/>
          <w:numId w:val="47"/>
        </w:numPr>
        <w:spacing w:after="0"/>
      </w:pPr>
      <w:r>
        <w:t xml:space="preserve">Registar udruga Ureda državne uprave u Varaždinskoj županiji, Stanka </w:t>
      </w:r>
      <w:proofErr w:type="spellStart"/>
      <w:r>
        <w:t>Vraza</w:t>
      </w:r>
      <w:proofErr w:type="spellEnd"/>
      <w:r>
        <w:t xml:space="preserve"> 4, 42000 Varaždin (odmah i nakon pravomoćnosti)</w:t>
      </w:r>
      <w:r>
        <w:rPr>
          <w:rFonts w:eastAsia="Calibri"/>
        </w:rPr>
        <w:t xml:space="preserve"> </w:t>
      </w:r>
    </w:p>
    <w:p w:rsidRDefault="005B00DD" w:rsidP="005B00DD" w:rsidR="005B00DD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1, 42000 Varaždin</w:t>
      </w:r>
    </w:p>
    <w:p w:rsidRDefault="005B00DD" w:rsidP="005B00DD" w:rsidR="005B00DD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</w:t>
      </w:r>
      <w:r w:rsidR="0044671C">
        <w:t xml:space="preserve">Ivan </w:t>
      </w:r>
      <w:proofErr w:type="spellStart"/>
      <w:r w:rsidR="0044671C">
        <w:t>Gjurašić</w:t>
      </w:r>
      <w:proofErr w:type="spellEnd"/>
      <w:r w:rsidR="0044671C">
        <w:t>, Petrinjska 28, 10000 Zagreb</w:t>
      </w:r>
    </w:p>
    <w:p w:rsidRDefault="005B00DD" w:rsidP="005B00DD" w:rsidR="005B00DD">
      <w:pPr>
        <w:numPr>
          <w:ilvl w:val="0"/>
          <w:numId w:val="47"/>
        </w:numPr>
        <w:spacing w:after="0"/>
      </w:pPr>
      <w:r>
        <w:t>e-Oglasna ploča suda</w:t>
      </w:r>
    </w:p>
    <w:p w:rsidRDefault="00937FF9" w:rsidP="005B00DD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85A" w:rsidP="00537B78" w:rsidR="00F7785A">
      <w:r>
        <w:separator/>
      </w:r>
    </w:p>
  </w:endnote>
  <w:endnote w:id="0" w:type="continuationSeparator">
    <w:p w:rsidRDefault="00F7785A" w:rsidP="00537B78" w:rsidR="00F77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85A" w:rsidP="00537B78" w:rsidR="00F7785A">
      <w:r>
        <w:separator/>
      </w:r>
    </w:p>
  </w:footnote>
  <w:footnote w:id="0" w:type="continuationSeparator">
    <w:p w:rsidRDefault="00F7785A" w:rsidP="00537B78" w:rsidR="00F77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0DD" w:rsidR="008333A9">
    <w:pPr>
      <w:pStyle w:val="Zaglavlje"/>
    </w:pPr>
    <w:r>
      <w:rPr>
        <w:rStyle w:val="PozadinaSvijetloCrvena"/>
        <w:shd w:fill="auto" w:color="auto" w:val="clear"/>
      </w:rPr>
      <w:t>Poslovni broj: 3 St-1173/16-4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AEC"/>
    <w:rsid w:val="003947E0"/>
    <w:rsid w:val="00396234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71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0DD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947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948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85A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93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St-1173/2016-4</izvorni_sadrzaj>
    <derivirana_varijabla naziv="DomainObject.Oznaka_1">St-1173/2016-4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Udruga Sveučilišta Sjever zastupanog po punomoćniku Vedran Mihalić</izvorni_sadrzaj>
    <derivirana_varijabla naziv="DomainObject.Predmet.ProtustrankaFormated_1">  Nogometna Udruga Sveučilišta Sjever zastupanog po punomoćniku Vedran Mihalić</derivirana_varijabla>
  </DomainObject.Predmet.ProtustrankaFormated>
  <DomainObject.Predmet.ProtustrankaFormatedOIB>
    <izvorni_sadrzaj>  Nogometna Udruga Sveučilišta Sjever, OIB 24395989841 zastupanog po punomoćniku Vedran Mihalić</izvorni_sadrzaj>
    <derivirana_varijabla naziv="DomainObject.Predmet.ProtustrankaFormatedOIB_1">  Nogometna Udruga Sveučilišta Sjever, OIB 24395989841 zastupanog po punomoćniku Vedran Mihalić</derivirana_varijabla>
  </DomainObject.Predmet.ProtustrankaFormatedOIB>
  <DomainObject.Predmet.ProtustrankaFormatedWithAdress>
    <izvorni_sadrzaj> Nogometna Udruga Sveučilišta Sjever, 104. brigade 3, 42000 Varaždin zastupanog po punomoćniku Vedran Mihalić</izvorni_sadrzaj>
    <derivirana_varijabla naziv="DomainObject.Predmet.ProtustrankaFormatedWithAdress_1"> Nogometna Udruga Sveučilišta Sjever, 104. brigade 3, 42000 Varaždin zastupanog po punomoćniku Vedran Mihalić</derivirana_varijabla>
  </DomainObject.Predmet.ProtustrankaFormatedWithAdress>
  <DomainObject.Predmet.ProtustrankaFormatedWithAdressOIB>
    <izvorni_sadrzaj> Nogometna Udruga Sveučilišta Sjever, OIB 24395989841, 104. brigade 3, 42000 Varaždin zastupanog po punomoćniku Vedran Mihalić</izvorni_sadrzaj>
    <derivirana_varijabla naziv="DomainObject.Predmet.ProtustrankaFormatedWithAdressOIB_1"> Nogometna Udruga Sveučilišta Sjever, OIB 24395989841, 104. brigade 3, 42000 Varaždin zastupanog po punomoćniku Vedran Mihalić</derivirana_varijabla>
  </DomainObject.Predmet.ProtustrankaFormatedWithAdressOIB>
  <DomainObject.Predmet.ProtustrankaWithAdress>
    <izvorni_sadrzaj>Nogometna Udruga Sveučilišta Sjever 104. brigade 3, 42000 Varaždin</izvorni_sadrzaj>
    <derivirana_varijabla naziv="DomainObject.Predmet.ProtustrankaWithAdress_1">Nogometna Udruga Sveučilišta Sjever 104. brigade 3, 42000 Varaždin</derivirana_varijabla>
  </DomainObject.Predmet.ProtustrankaWithAdress>
  <DomainObject.Predmet.ProtustrankaWithAdressOIB>
    <izvorni_sadrzaj>Nogometna Udruga Sveučilišta Sjever, OIB 24395989841, 104. brigade 3, 42000 Varaždin</izvorni_sadrzaj>
    <derivirana_varijabla naziv="DomainObject.Predmet.ProtustrankaWithAdressOIB_1">Nogometna Udruga Sveučilišta Sjever, OIB 24395989841, 104. brigade 3, 42000 Varaždin</derivirana_varijabla>
  </DomainObject.Predmet.ProtustrankaWithAdressOIB>
  <DomainObject.Predmet.ProtustrankaNazivFormated>
    <izvorni_sadrzaj>Nogometna Udruga Sveučilišta Sjever</izvorni_sadrzaj>
    <derivirana_varijabla naziv="DomainObject.Predmet.ProtustrankaNazivFormated_1">Nogometna Udruga Sveučilišta Sjever</derivirana_varijabla>
  </DomainObject.Predmet.ProtustrankaNazivFormated>
  <DomainObject.Predmet.ProtustrankaNazivFormatedOIB>
    <izvorni_sadrzaj>Nogometna Udruga Sveučilišta Sjever, OIB 24395989841</izvorni_sadrzaj>
    <derivirana_varijabla naziv="DomainObject.Predmet.ProtustrankaNazivFormatedOIB_1">Nogometna Udruga Sveučilišta Sjever, OIB 24395989841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6917.93</izvorni_sadrzaj>
    <derivirana_varijabla naziv="DomainObject.Predmet.TrenutnaVrijednost_1">6917.93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Udruga Sveučilišta Sjever zastupanog po punomoćniku Vedran Mihalić</item>
    </izvorni_sadrzaj>
    <derivirana_varijabla naziv="DomainObject.Predmet.ProtuStrankaListFormated_1">
      <item>Nogometna Udruga Sveučilišta Sjever zastupanog po punomoćniku Vedran Mihalić</item>
    </derivirana_varijabla>
  </DomainObject.Predmet.ProtuStrankaListFormated>
  <DomainObject.Predmet.ProtuStrankaListFormatedOIB>
    <izvorni_sadrzaj>
      <item>Nogometna Udruga Sveučilišta Sjever, OIB 24395989841 zastupanog po punomoćniku Vedran Mihalić</item>
    </izvorni_sadrzaj>
    <derivirana_varijabla naziv="DomainObject.Predmet.ProtuStrankaListFormatedOIB_1">
      <item>Nogometna Udruga Sveučilišta Sjever, OIB 24395989841 zastupanog po punomoćniku Vedran Mihalić</item>
    </derivirana_varijabla>
  </DomainObject.Predmet.ProtuStrankaListFormatedOIB>
  <DomainObject.Predmet.ProtuStrankaListFormatedWithAdress>
    <izvorni_sadrzaj>
      <item>Nogometna Udruga Sveučilišta Sjever, 104. brigade 3, 42000 Varaždin zastupanog po punomoćniku Vedran Mihalić</item>
    </izvorni_sadrzaj>
    <derivirana_varijabla naziv="DomainObject.Predmet.ProtuStrankaListFormatedWithAdress_1">
      <item>Nogometna Udruga Sveučilišta Sjever, 104. brigade 3, 42000 Varaždin zastupanog po punomoćniku Vedran Mihalić</item>
    </derivirana_varijabla>
  </DomainObject.Predmet.ProtuStrankaListFormatedWithAdress>
  <DomainObject.Predmet.ProtuStrankaListFormatedWithAdressOIB>
    <izvorni_sadrzaj>
      <item>Nogometna Udruga Sveučilišta Sjever, OIB 24395989841, 104. brigade 3, 42000 Varaždin zastupanog po punomoćniku Vedran Mihalić</item>
    </izvorni_sadrzaj>
    <derivirana_varijabla naziv="DomainObject.Predmet.ProtuStrankaListFormatedWithAdressOIB_1">
      <item>Nogometna Udruga Sveučilišta Sjever, OIB 24395989841, 104. brigade 3, 42000 Varaždin zastupanog po punomoćniku Vedran Mihalić</item>
    </derivirana_varijabla>
  </DomainObject.Predmet.ProtuStrankaListFormatedWithAdressOIB>
  <DomainObject.Predmet.ProtuStrankaListNazivFormated>
    <izvorni_sadrzaj>
      <item>Nogometna Udruga Sveučilišta Sjever</item>
    </izvorni_sadrzaj>
    <derivirana_varijabla naziv="DomainObject.Predmet.ProtuStrankaListNazivFormated_1">
      <item>Nogometna Udruga Sveučilišta Sjever</item>
    </derivirana_varijabla>
  </DomainObject.Predmet.ProtuStrankaListNazivFormated>
  <DomainObject.Predmet.ProtuStrankaListNazivFormatedOIB>
    <izvorni_sadrzaj>
      <item>Nogometna Udruga Sveučilišta Sjever, OIB 24395989841</item>
    </izvorni_sadrzaj>
    <derivirana_varijabla naziv="DomainObject.Predmet.ProtuStrankaListNazivFormatedOIB_1">
      <item>Nogometna Udruga Sveučilišta Sjever, OIB 24395989841</item>
    </derivirana_varijabla>
  </DomainObject.Predmet.ProtuStrankaListNazivFormatedOIB>
  <DomainObject.Predmet.OstaliListFormated>
    <izvorni_sadrzaj>
      <item>Ured državne uprave</item>
      <item>Vedran Mihalić punomoćnik sudionika u postupku Nogometna Udruga Sveučilišta Sjever</item>
    </izvorni_sadrzaj>
    <derivirana_varijabla naziv="DomainObject.Predmet.OstaliListFormated_1">
      <item>Ured državne uprave</item>
      <item>Vedran Mihalić punomoćnik sudionika u postupku Nogometna Udruga Sveučilišta Sjever</item>
    </derivirana_varijabla>
  </DomainObject.Predmet.OstaliListFormated>
  <DomainObject.Predmet.OstaliListFormatedOIB>
    <izvorni_sadrzaj>
      <item>Ured državne uprave</item>
      <item>Vedran Mihalić, OIB 91004860051 punomoćnik sudionika u postupku Nogometna Udruga Sveučilišta Sjever</item>
    </izvorni_sadrzaj>
    <derivirana_varijabla naziv="DomainObject.Predmet.OstaliListFormatedOIB_1">
      <item>Ured državne uprave</item>
      <item>Vedran Mihalić, OIB 91004860051 punomoćnik sudionika u postupku Nogometna Udruga Sveučilišta Sjever</item>
    </derivirana_varijabla>
  </DomainObject.Predmet.OstaliListFormatedOIB>
  <DomainObject.Predmet.OstaliListFormatedWithAdress>
    <izvorni_sadrzaj>
      <item>Ured državne uprave, Vrazova 4, 42000 Varaždin</item>
      <item>Vedran Mihalić, Ulica 32.divizije 2, 42223 Varaždinske Toplice punomoćnik sudionika u postupku Nogometna Udruga Sveučilišta Sjever</item>
    </izvorni_sadrzaj>
    <derivirana_varijabla naziv="DomainObject.Predmet.OstaliListFormatedWithAdress_1">
      <item>Ured državne uprave, Vrazova 4, 42000 Varaždin</item>
      <item>Vedran Mihalić, Ulica 32.divizije 2, 42223 Varaždinske Toplice punomoćnik sudionika u postupku Nogometna Udruga Sveučilišta Sjever</item>
    </derivirana_varijabla>
  </DomainObject.Predmet.OstaliListFormatedWithAdress>
  <DomainObject.Predmet.OstaliListFormatedWithAdressOIB>
    <izvorni_sadrzaj>
      <item>Ured državne uprave, Vrazova 4, 42000 Varaždin</item>
      <item>Vedran Mihalić, OIB 91004860051, Ulica 32.divizije 2, 42223 Varaždinske Toplice punomoćnik sudionika u postupku Nogometna Udruga Sveučilišta Sjever</item>
    </izvorni_sadrzaj>
    <derivirana_varijabla naziv="DomainObject.Predmet.OstaliListFormatedWithAdressOIB_1">
      <item>Ured državne uprave, Vrazova 4, 42000 Varaždin</item>
      <item>Vedran Mihalić, OIB 91004860051, Ulica 32.divizije 2, 42223 Varaždinske Toplice punomoćnik sudionika u postupku Nogometna Udruga Sveučilišta Sjever</item>
    </derivirana_varijabla>
  </DomainObject.Predmet.OstaliListFormatedWithAdressOIB>
  <DomainObject.Predmet.OstaliListNazivFormated>
    <izvorni_sadrzaj>
      <item>Ured državne uprave</item>
      <item>Vedran Mihalić</item>
    </izvorni_sadrzaj>
    <derivirana_varijabla naziv="DomainObject.Predmet.OstaliListNazivFormated_1">
      <item>Ured državne uprave</item>
      <item>Vedran Mihalić</item>
    </derivirana_varijabla>
  </DomainObject.Predmet.OstaliListNazivFormated>
  <DomainObject.Predmet.OstaliListNazivFormatedOIB>
    <izvorni_sadrzaj>
      <item>Ured državne uprave</item>
      <item>Vedran Mihalić, OIB 91004860051</item>
    </izvorni_sadrzaj>
    <derivirana_varijabla naziv="DomainObject.Predmet.OstaliListNazivFormatedOIB_1">
      <item>Ured državne uprave</item>
      <item>Vedran Mihalić, OIB 91004860051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St-1173/2016-4</izvorni_sadrzaj>
    <derivirana_varijabla naziv="DomainObject.PoslovniBrojDokumenta_1">St-1173/2016-4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Udruga Sveučilišta Sjever</izvorni_sadrzaj>
    <derivirana_varijabla naziv="DomainObject.Predmet.ProtustrankaIDrugi_1">Nogometna Udruga Sveučilišta Sjever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Nogometna Udruga Sveučilišta Sjever, OIB 24395989841, 104. brigade 3, 42000 Varaždin</izvorni_sadrzaj>
    <derivirana_varijabla naziv="DomainObject.Predmet.ProtustrankaIDrugiAdressOIB_1">Nogometna Udruga Sveučilišta Sjever, OIB 24395989841, 104. brigade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Udruga Sveučilišta Sjever</item>
      <item>Ured državne uprave</item>
      <item>Vedran Mihalić</item>
    </izvorni_sadrzaj>
    <derivirana_varijabla naziv="DomainObject.Predmet.SudioniciListNaziv_1">
      <item>Financijska agencija</item>
      <item>Nogometna Udruga Sveučilišta Sjever</item>
      <item>Ured državne uprave</item>
      <item>Vedran Mihalić</item>
    </derivirana_varijabla>
  </DomainObject.Predmet.SudioniciListNaziv>
  <DomainObject.Predmet.SudioniciListAdressOIB>
    <izvorni_sadrzaj>
      <item>Financijska agencija, OIB 85821130368, Ulica grada Vukovara 70,10000 Zagreb</item>
      <item>Nogometna Udruga Sveučilišta Sjever, OIB 24395989841, 104. brigade 3,42000 Varaždin</item>
      <item>Ured državne uprave, Vrazova 4,42000 Varaždin</item>
      <item>Vedran Mihalić, OIB 91004860051, Ulica 32.divizije 2,42223 Varaždinske Toplice</item>
    </izvorni_sadrzaj>
    <derivirana_varijabla naziv="DomainObject.Predmet.SudioniciListAdressOIB_1">
      <item>Financijska agencija, OIB 85821130368, Ulica grada Vukovara 70,10000 Zagreb</item>
      <item>Nogometna Udruga Sveučilišta Sjever, OIB 24395989841, 104. brigade 3,42000 Varaždin</item>
      <item>Ured državne uprave, Vrazova 4,42000 Varaždin</item>
      <item>Vedran Mihalić, OIB 91004860051, Ulica 32.divizije 2,42223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F4A4A-8EE2-4115-BDFC-AD35AD624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2933</properties:Characters>
  <properties:Lines>89</properties:Lines>
  <properties:Paragraphs>29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2017-02-24T10:59:00Z</cp:lastPrinted>
  <dcterms:modified xmlns:xsi="http://www.w3.org/2001/XMLSchema-instance" xsi:type="dcterms:W3CDTF">2017-02-24T11:00:00Z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