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5b75" w14:paraId="83a5b75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FD7C4E">
        <w:t>2909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D7C4E">
        <w:t>NOSTRAS TRGOVINA d.o.o., Samobor, Zrinsko-Frankopanska 32, MBS: 080703438</w:t>
      </w:r>
      <w:r w:rsidR="00E85293">
        <w:t xml:space="preserve">, </w:t>
      </w:r>
      <w:r w:rsidR="00525979">
        <w:t xml:space="preserve">OIB: </w:t>
      </w:r>
      <w:r w:rsidR="00FD7C4E">
        <w:t>48848026092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D7C4E">
        <w:t xml:space="preserve">NOSTRAS TRGOVINA d.o.o., Samobor, Zrinsko-Frankopanska 32, MBS: 080703438, OIB: 48848026092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FD7C4E">
        <w:t>NOSTRAS TRGOVINA d.o.o., Samobor, Zrinsko-Frankopanska 32, MBS: 080703438, OIB: 48848026092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144C80"/>
    <w:rsid w:val="00211309"/>
    <w:rsid w:val="002B2B78"/>
    <w:rsid w:val="003502A2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E739E"/>
    <w:rsid w:val="0092290B"/>
    <w:rsid w:val="00A167C6"/>
    <w:rsid w:val="00BB2CE8"/>
    <w:rsid w:val="00C32EAE"/>
    <w:rsid w:val="00CA77F2"/>
    <w:rsid w:val="00CE044D"/>
    <w:rsid w:val="00CF2D4F"/>
    <w:rsid w:val="00D35A61"/>
    <w:rsid w:val="00D574B1"/>
    <w:rsid w:val="00D73F5E"/>
    <w:rsid w:val="00DF43CB"/>
    <w:rsid w:val="00E54B5E"/>
    <w:rsid w:val="00E60EAA"/>
    <w:rsid w:val="00E85293"/>
    <w:rsid w:val="00EA044C"/>
    <w:rsid w:val="00EC159D"/>
    <w:rsid w:val="00FC1ADC"/>
    <w:rsid w:val="00FD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E0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E0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St-2909/2015</izvorni_sadrzaj>
    <derivirana_varijabla naziv="DomainObject.Predmet.OznakaBroj_1">St-2909/2015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NOSTRAS TRGOVINA d.o.o. zastupanog po punomoćniku Josip Žaja</izvorni_sadrzaj>
    <derivirana_varijabla naziv="DomainObject.Predmet.ProtustrankaFormated_1">  NOSTRAS TRGOVINA d.o.o. zastupanog po punomoćniku Josip Žaja</derivirana_varijabla>
  </DomainObject.Predmet.ProtustrankaFormated>
  <DomainObject.Predmet.ProtustrankaFormatedOIB>
    <izvorni_sadrzaj>  NOSTRAS TRGOVINA d.o.o., OIB 48848026092 zastupanog po punomoćniku Josip Žaja</izvorni_sadrzaj>
    <derivirana_varijabla naziv="DomainObject.Predmet.ProtustrankaFormatedOIB_1">  NOSTRAS TRGOVINA d.o.o., OIB 48848026092 zastupanog po punomoćniku Josip Žaja</derivirana_varijabla>
  </DomainObject.Predmet.ProtustrankaFormatedOIB>
  <DomainObject.Predmet.ProtustrankaFormatedWithAdress>
    <izvorni_sadrzaj> NOSTRAS TRGOVINA d.o.o., Zrinsko-Frankopanska 32, 10430 Samobor zastupanog po punomoćniku Josip Žaja</izvorni_sadrzaj>
    <derivirana_varijabla naziv="DomainObject.Predmet.ProtustrankaFormatedWithAdress_1"> NOSTRAS TRGOVINA d.o.o., Zrinsko-Frankopanska 32, 10430 Samobor zastupanog po punomoćniku Josip Žaja</derivirana_varijabla>
  </DomainObject.Predmet.ProtustrankaFormatedWithAdress>
  <DomainObject.Predmet.ProtustrankaFormatedWithAdressOIB>
    <izvorni_sadrzaj> NOSTRAS TRGOVINA d.o.o., OIB 48848026092, Zrinsko-Frankopanska 32, 10430 Samobor zastupanog po punomoćniku Josip Žaja</izvorni_sadrzaj>
    <derivirana_varijabla naziv="DomainObject.Predmet.ProtustrankaFormatedWithAdressOIB_1"> NOSTRAS TRGOVINA d.o.o., OIB 48848026092, Zrinsko-Frankopanska 32, 10430 Samobor zastupanog po punomoćniku Josip Žaja</derivirana_varijabla>
  </DomainObject.Predmet.ProtustrankaFormatedWithAdressOIB>
  <DomainObject.Predmet.ProtustrankaWithAdress>
    <izvorni_sadrzaj>NOSTRAS TRGOVINA d.o.o. Zrinsko-Frankopanska 32, 10430 Samobor</izvorni_sadrzaj>
    <derivirana_varijabla naziv="DomainObject.Predmet.ProtustrankaWithAdress_1">NOSTRAS TRGOVINA d.o.o. Zrinsko-Frankopanska 32, 10430 Samobor</derivirana_varijabla>
  </DomainObject.Predmet.ProtustrankaWithAdress>
  <DomainObject.Predmet.ProtustrankaWithAdressOIB>
    <izvorni_sadrzaj>NOSTRAS TRGOVINA d.o.o., OIB 48848026092, Zrinsko-Frankopanska 32, 10430 Samobor</izvorni_sadrzaj>
    <derivirana_varijabla naziv="DomainObject.Predmet.ProtustrankaWithAdressOIB_1">NOSTRAS TRGOVINA d.o.o., OIB 48848026092, Zrinsko-Frankopanska 32, 10430 Samobor</derivirana_varijabla>
  </DomainObject.Predmet.ProtustrankaWithAdressOIB>
  <DomainObject.Predmet.ProtustrankaNazivFormated>
    <izvorni_sadrzaj>NOSTRAS TRGOVINA d.o.o.</izvorni_sadrzaj>
    <derivirana_varijabla naziv="DomainObject.Predmet.ProtustrankaNazivFormated_1">NOSTRAS TRGOVINA d.o.o.</derivirana_varijabla>
  </DomainObject.Predmet.ProtustrankaNazivFormated>
  <DomainObject.Predmet.ProtustrankaNazivFormatedOIB>
    <izvorni_sadrzaj>NOSTRAS TRGOVINA d.o.o., OIB 48848026092</izvorni_sadrzaj>
    <derivirana_varijabla naziv="DomainObject.Predmet.ProtustrankaNazivFormatedOIB_1">NOSTRAS TRGOVINA d.o.o., OIB 48848026092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NOSTRAS TRGOVINA d.o.o. zastupanog po punomoćniku Josip Žaja</item>
    </izvorni_sadrzaj>
    <derivirana_varijabla naziv="DomainObject.Predmet.ProtuStrankaListFormated_1">
      <item>NOSTRAS TRGOVINA d.o.o. zastupanog po punomoćniku Josip Žaja</item>
    </derivirana_varijabla>
  </DomainObject.Predmet.ProtuStrankaListFormated>
  <DomainObject.Predmet.ProtuStrankaListFormatedOIB>
    <izvorni_sadrzaj>
      <item>NOSTRAS TRGOVINA d.o.o., OIB 48848026092 zastupanog po punomoćniku Josip Žaja</item>
    </izvorni_sadrzaj>
    <derivirana_varijabla naziv="DomainObject.Predmet.ProtuStrankaListFormatedOIB_1">
      <item>NOSTRAS TRGOVINA d.o.o., OIB 48848026092 zastupanog po punomoćniku Josip Žaja</item>
    </derivirana_varijabla>
  </DomainObject.Predmet.ProtuStrankaListFormatedOIB>
  <DomainObject.Predmet.ProtuStrankaListFormatedWithAdress>
    <izvorni_sadrzaj>
      <item>NOSTRAS TRGOVINA d.o.o., Zrinsko-Frankopanska 32, 10430 Samobor zastupanog po punomoćniku Josip Žaja</item>
    </izvorni_sadrzaj>
    <derivirana_varijabla naziv="DomainObject.Predmet.ProtuStrankaListFormatedWithAdress_1">
      <item>NOSTRAS TRGOVINA d.o.o., Zrinsko-Frankopanska 32, 10430 Samobor zastupanog po punomoćniku Josip Žaja</item>
    </derivirana_varijabla>
  </DomainObject.Predmet.ProtuStrankaListFormatedWithAdress>
  <DomainObject.Predmet.ProtuStrankaListFormatedWithAdressOIB>
    <izvorni_sadrzaj>
      <item>NOSTRAS TRGOVINA d.o.o., OIB 48848026092, Zrinsko-Frankopanska 32, 10430 Samobor zastupanog po punomoćniku Josip Žaja</item>
    </izvorni_sadrzaj>
    <derivirana_varijabla naziv="DomainObject.Predmet.ProtuStrankaListFormatedWithAdressOIB_1">
      <item>NOSTRAS TRGOVINA d.o.o., OIB 48848026092, Zrinsko-Frankopanska 32, 10430 Samobor zastupanog po punomoćniku Josip Žaja</item>
    </derivirana_varijabla>
  </DomainObject.Predmet.ProtuStrankaListFormatedWithAdressOIB>
  <DomainObject.Predmet.ProtuStrankaListNazivFormated>
    <izvorni_sadrzaj>
      <item>NOSTRAS TRGOVINA d.o.o.</item>
    </izvorni_sadrzaj>
    <derivirana_varijabla naziv="DomainObject.Predmet.ProtuStrankaListNazivFormated_1">
      <item>NOSTRAS TRGOVINA d.o.o.</item>
    </derivirana_varijabla>
  </DomainObject.Predmet.ProtuStrankaListNazivFormated>
  <DomainObject.Predmet.ProtuStrankaListNazivFormatedOIB>
    <izvorni_sadrzaj>
      <item>NOSTRAS TRGOVINA d.o.o., OIB 48848026092</item>
    </izvorni_sadrzaj>
    <derivirana_varijabla naziv="DomainObject.Predmet.ProtuStrankaListNazivFormatedOIB_1">
      <item>NOSTRAS TRGOVINA d.o.o., OIB 48848026092</item>
    </derivirana_varijabla>
  </DomainObject.Predmet.ProtuStrankaListNazivFormatedOIB>
  <DomainObject.Predmet.OstaliListFormated>
    <izvorni_sadrzaj>
      <item>Josip Žaja punomoćnik sudionika u postupku NOSTRAS TRGOVINA d.o.o.</item>
    </izvorni_sadrzaj>
    <derivirana_varijabla naziv="DomainObject.Predmet.OstaliListFormated_1">
      <item>Josip Žaja punomoćnik sudionika u postupku NOSTRAS TRGOVINA d.o.o.</item>
    </derivirana_varijabla>
  </DomainObject.Predmet.OstaliListFormated>
  <DomainObject.Predmet.OstaliListFormatedOIB>
    <izvorni_sadrzaj>
      <item>Josip Žaja, OIB 59483720922 punomoćnik sudionika u postupku NOSTRAS TRGOVINA d.o.o.</item>
    </izvorni_sadrzaj>
    <derivirana_varijabla naziv="DomainObject.Predmet.OstaliListFormatedOIB_1">
      <item>Josip Žaja, OIB 59483720922 punomoćnik sudionika u postupku NOSTRAS TRGOVINA d.o.o.</item>
    </derivirana_varijabla>
  </DomainObject.Predmet.OstaliListFormatedOIB>
  <DomainObject.Predmet.OstaliListFormatedWithAdress>
    <izvorni_sadrzaj>
      <item>Josip Žaja, Zrinsko-frankopanska Ulica 32, 10430 Samobor punomoćnik sudionika u postupku NOSTRAS TRGOVINA d.o.o.</item>
    </izvorni_sadrzaj>
    <derivirana_varijabla naziv="DomainObject.Predmet.OstaliListFormatedWithAdress_1">
      <item>Josip Žaja, Zrinsko-frankopanska Ulica 32, 10430 Samobor punomoćnik sudionika u postupku NOSTRAS TRGOVINA d.o.o.</item>
    </derivirana_varijabla>
  </DomainObject.Predmet.OstaliListFormatedWithAdress>
  <DomainObject.Predmet.OstaliListFormatedWithAdressOIB>
    <izvorni_sadrzaj>
      <item>Josip Žaja, OIB 59483720922, Zrinsko-frankopanska Ulica 32, 10430 Samobor punomoćnik sudionika u postupku NOSTRAS TRGOVINA d.o.o.</item>
    </izvorni_sadrzaj>
    <derivirana_varijabla naziv="DomainObject.Predmet.OstaliListFormatedWithAdressOIB_1">
      <item>Josip Žaja, OIB 59483720922, Zrinsko-frankopanska Ulica 32, 10430 Samobor punomoćnik sudionika u postupku NOSTRAS TRGOVINA d.o.o.</item>
    </derivirana_varijabla>
  </DomainObject.Predmet.OstaliListFormatedWithAdressOIB>
  <DomainObject.Predmet.OstaliListNazivFormated>
    <izvorni_sadrzaj>
      <item>Josip Žaja</item>
    </izvorni_sadrzaj>
    <derivirana_varijabla naziv="DomainObject.Predmet.OstaliListNazivFormated_1">
      <item>Josip Žaja</item>
    </derivirana_varijabla>
  </DomainObject.Predmet.OstaliListNazivFormated>
  <DomainObject.Predmet.OstaliListNazivFormatedOIB>
    <izvorni_sadrzaj>
      <item>Josip Žaja, OIB 59483720922</item>
    </izvorni_sadrzaj>
    <derivirana_varijabla naziv="DomainObject.Predmet.OstaliListNazivFormatedOIB_1">
      <item>Josip Žaja, OIB 59483720922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NOSTRAS TRGOVINA d.o.o.</izvorni_sadrzaj>
    <derivirana_varijabla naziv="DomainObject.Predmet.ProtustrankaIDrugi_1">NOSTRAS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NOSTRAS TRGOVINA d.o.o., OIB 48848026092, Zrinsko-Frankopanska 32, 10430 Samobor</izvorni_sadrzaj>
    <derivirana_varijabla naziv="DomainObject.Predmet.ProtustrankaIDrugiAdressOIB_1">NOSTRAS TRGOVINA d.o.o., OIB 48848026092,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NOSTRAS TRGOVINA d.o.o.</item>
      <item>FINA Regionalni centar Zagreb</item>
      <item>Josip Žaja</item>
    </izvorni_sadrzaj>
    <derivirana_varijabla naziv="DomainObject.Predmet.SudioniciListNaziv_1">
      <item>NOSTRAS TRGOVINA d.o.o.</item>
      <item>FINA Regionalni centar Zagreb</item>
      <item>Josip Žaja</item>
    </derivirana_varijabla>
  </DomainObject.Predmet.SudioniciListNaziv>
  <DomainObject.Predmet.SudioniciListAdressOIB>
    <izvorni_sadrzaj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izvorni_sadrzaj>
    <derivirana_varijabla naziv="DomainObject.Predmet.SudioniciListAdressOIB_1"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48848026092</item>
      <item>, OIB 85821130368</item>
      <item>, OIB 59483720922</item>
    </izvorni_sadrzaj>
    <derivirana_varijabla naziv="DomainObject.Predmet.SudioniciListNazivOIB_1">
      <item>, OIB 48848026092</item>
      <item>, OIB 85821130368</item>
      <item>, OIB 59483720922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1801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2015-11-11T12:19:00Z</dcterms:created>
  <dc:creator>Maja Jurovicki</dc:creator>
  <cp:lastModifiedBy>Ksenija Nol</cp:lastModifiedBy>
  <cp:lastPrinted>2015-11-11T12:15:00Z</cp:lastPrinted>
  <dcterms:modified xmlns:xsi="http://www.w3.org/2001/XMLSchema-instance" xsi:type="dcterms:W3CDTF">2015-11-11T12:59:00Z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