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025e8" w14:paraId="bd025e8" w:rsidRDefault="001D3B26" w:rsidP="001D3B26" w:rsidR="001D3B26">
      <w:pPr>
        <w15:collapsed w:val="false"/>
      </w:pPr>
      <w:bookmarkStart w:name="_GoBack" w:id="0"/>
      <w:bookmarkEnd w:id="0"/>
    </w:p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</w:t>
      </w:r>
      <w:r w:rsidR="00705F9E">
        <w:t>                               30</w:t>
      </w:r>
      <w:r>
        <w:t>. St-</w:t>
      </w:r>
      <w:r w:rsidR="00A13D9F">
        <w:t>4</w:t>
      </w:r>
      <w:r w:rsidR="006B41C9">
        <w:t>/2017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456C17">
        <w:t>” broj 71/15, dalje: SZ), dana 9</w:t>
      </w:r>
      <w:r w:rsidR="001704F3">
        <w:t>. ožujka</w:t>
      </w:r>
      <w:r>
        <w:t xml:space="preserve"> 201</w:t>
      </w:r>
      <w:r w:rsidR="001704F3">
        <w:t>7</w:t>
      </w:r>
      <w:r w:rsidR="00E90C3B">
        <w:t>.</w:t>
      </w:r>
      <w:r>
        <w:t xml:space="preserve">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1704F3" w:rsidP="00A13D9F" w:rsidR="00BD0002" w:rsidRPr="00BD0002">
      <w:pPr>
        <w:jc w:val="both"/>
      </w:pPr>
      <w:r>
        <w:t>I        </w:t>
      </w:r>
      <w:r>
        <w:tab/>
      </w:r>
      <w:r w:rsidR="00361F1A">
        <w:t>Za dužnika</w:t>
      </w:r>
      <w:r w:rsidR="00A13D9F">
        <w:t xml:space="preserve"> SALUTI SERVIS d.o.o.</w:t>
      </w:r>
      <w:r w:rsidR="00B56137">
        <w:t>,</w:t>
      </w:r>
      <w:r w:rsidR="00A13D9F">
        <w:t xml:space="preserve"> Zagreb, </w:t>
      </w:r>
      <w:proofErr w:type="spellStart"/>
      <w:r w:rsidR="00A13D9F">
        <w:t>Hektorovićeva</w:t>
      </w:r>
      <w:proofErr w:type="spellEnd"/>
      <w:r w:rsidR="00A13D9F">
        <w:t xml:space="preserve"> ulica 2</w:t>
      </w:r>
      <w:r w:rsidR="006B41C9">
        <w:t>,</w:t>
      </w:r>
      <w:r w:rsidR="00AF78F7" w:rsidRPr="00AF78F7">
        <w:t xml:space="preserve"> OIB:</w:t>
      </w:r>
      <w:r w:rsidR="00E26953">
        <w:t xml:space="preserve"> </w:t>
      </w:r>
      <w:r w:rsidR="00E26953" w:rsidRPr="00E26953">
        <w:t>54895053879</w:t>
      </w:r>
      <w:r w:rsidR="006B41C9">
        <w:t>.</w:t>
      </w:r>
      <w:r w:rsidR="006B41C9" w:rsidRPr="006B41C9">
        <w:t xml:space="preserve">  </w:t>
      </w:r>
    </w:p>
    <w:p w:rsidRDefault="003F73E6" w:rsidP="00CB0FFC" w:rsidR="003F73E6">
      <w:pPr>
        <w:jc w:val="both"/>
      </w:pPr>
    </w:p>
    <w:p w:rsidRDefault="00361F1A" w:rsidP="00A13D9F" w:rsidR="00361F1A">
      <w:pPr>
        <w:jc w:val="both"/>
      </w:pPr>
      <w:r>
        <w:t>II         Iznos duga evidentiran na temelju ne</w:t>
      </w:r>
      <w:r w:rsidR="00D84B99">
        <w:t>izvršenih</w:t>
      </w:r>
      <w:r w:rsidR="002C1ADD">
        <w:t xml:space="preserve"> </w:t>
      </w:r>
      <w:r w:rsidR="00CD3173">
        <w:t>os</w:t>
      </w:r>
      <w:r w:rsidR="00A13D9F">
        <w:t>nova za plaćanje je 744.544,01</w:t>
      </w:r>
      <w:r w:rsidR="00C72883">
        <w:t xml:space="preserve"> kn</w:t>
      </w:r>
      <w:r>
        <w:t>.</w:t>
      </w:r>
    </w:p>
    <w:p w:rsidRDefault="00361F1A" w:rsidP="00361F1A" w:rsidR="00361F1A">
      <w:pPr>
        <w:ind w:left="360"/>
      </w:pPr>
    </w:p>
    <w:p w:rsidRDefault="001704F3" w:rsidP="00361F1A" w:rsidR="00361F1A">
      <w:pPr>
        <w:jc w:val="both"/>
      </w:pPr>
      <w:r>
        <w:t>III</w:t>
      </w:r>
      <w:r>
        <w:tab/>
      </w:r>
      <w:r w:rsidR="00361F1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980C45" w:rsidR="00361F1A">
      <w:pPr>
        <w:jc w:val="both"/>
      </w:pPr>
    </w:p>
    <w:p w:rsidRDefault="00910748" w:rsidP="00361F1A" w:rsidR="00361F1A">
      <w:pPr>
        <w:jc w:val="both"/>
      </w:pPr>
      <w:r>
        <w:t>IV</w:t>
      </w:r>
      <w:r>
        <w:tab/>
      </w:r>
      <w:r w:rsidR="00361F1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4C7950" w:rsidP="004C7950" w:rsidR="00361F1A">
      <w:r>
        <w:t>V</w:t>
      </w:r>
      <w:r>
        <w:tab/>
      </w:r>
      <w:r w:rsidR="00361F1A">
        <w:t>UPOZORENJE:</w:t>
      </w:r>
    </w:p>
    <w:p w:rsidRDefault="004C7950" w:rsidP="00361F1A" w:rsidR="004C7950">
      <w:pPr>
        <w:jc w:val="both"/>
      </w:pP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E90C3B">
        <w:t>9</w:t>
      </w:r>
      <w:r w:rsidR="004C7950">
        <w:t>. ožujka 2017</w:t>
      </w:r>
      <w:r>
        <w:t>.</w:t>
      </w:r>
      <w:r w:rsidR="004C7950">
        <w:t xml:space="preserve"> godine</w:t>
      </w:r>
    </w:p>
    <w:p w:rsidRDefault="00A16D86" w:rsidP="004C7950" w:rsidR="00C72883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</w:p>
    <w:p w:rsidRDefault="00C72883" w:rsidP="00B95577" w:rsidR="00C72883" w:rsidRPr="003D78D9"/>
    <w:p w:rsidRDefault="004C7950" w:rsidP="004C7950" w:rsidR="008470A0">
      <w:pPr>
        <w:jc w:val="right"/>
      </w:pPr>
      <w:r>
        <w:t>SUDSKI SAVJETNIK:</w:t>
      </w:r>
    </w:p>
    <w:p w:rsidRDefault="004C7950" w:rsidP="005D5E0B" w:rsidR="00767CAE">
      <w:pPr>
        <w:jc w:val="right"/>
      </w:pPr>
      <w:r>
        <w:t>Ivan Bešlić</w:t>
      </w:r>
    </w:p>
    <w:p w:rsidRDefault="00767CAE" w:rsidP="00767CAE" w:rsidR="00767CAE">
      <w:r>
        <w:t>DNA:</w:t>
      </w:r>
    </w:p>
    <w:p w:rsidRDefault="00767CAE" w:rsidP="00767CAE" w:rsidR="00767CAE">
      <w:r>
        <w:t>-javnost-oglasna ploča-45 dana</w:t>
      </w:r>
    </w:p>
    <w:p w:rsidRDefault="00767CAE" w:rsidP="00767CAE" w:rsidR="00767CAE">
      <w:r>
        <w:t>-dužnik-oglasna ploča-45 dana</w:t>
      </w:r>
    </w:p>
    <w:p w:rsidRDefault="00A56032" w:rsidP="00767CAE" w:rsidR="00767CAE">
      <w:r>
        <w:t>-</w:t>
      </w:r>
      <w:proofErr w:type="spellStart"/>
      <w:r>
        <w:t>zz</w:t>
      </w:r>
      <w:proofErr w:type="spellEnd"/>
      <w:r>
        <w:t xml:space="preserve"> dužnika-oglasna ploča 1</w:t>
      </w:r>
      <w:r w:rsidR="00767CAE">
        <w:t>5 dana</w:t>
      </w:r>
    </w:p>
    <w:p w:rsidRDefault="006E7515" w:rsidP="00767CAE" w:rsidR="006E7515" w:rsidRPr="00767CAE"/>
    <w:sectPr w:rsidSect="001D2443" w:rsidR="006E7515" w:rsidRPr="00767CA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48F8" w:rsidR="006348F8">
      <w:r>
        <w:separator/>
      </w:r>
    </w:p>
  </w:endnote>
  <w:endnote w:id="0" w:type="continuationSeparator">
    <w:p w:rsidRDefault="006348F8" w:rsidR="006348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48F8" w:rsidR="006348F8">
      <w:r>
        <w:separator/>
      </w:r>
    </w:p>
  </w:footnote>
  <w:footnote w:id="0" w:type="continuationSeparator">
    <w:p w:rsidRDefault="006348F8" w:rsidR="006348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3D9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5D5E0B">
      <w:t>30</w:t>
    </w:r>
    <w:r w:rsidR="006B337A">
      <w:t xml:space="preserve">. </w:t>
    </w:r>
    <w:r w:rsidR="005D5E0B">
      <w:t>St</w:t>
    </w:r>
    <w:r w:rsidR="007429E3">
      <w:t>-</w:t>
    </w:r>
    <w:r w:rsidR="005D5E0B">
      <w:t>7083</w:t>
    </w:r>
    <w:r w:rsidR="00951852">
      <w:t>/</w:t>
    </w:r>
    <w:r w:rsidR="005D5E0B">
      <w:t>20</w:t>
    </w:r>
    <w:r w:rsidR="00951852">
      <w:t>1</w:t>
    </w:r>
    <w:r w:rsidR="005D5E0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323E"/>
    <w:rsid w:val="000460B4"/>
    <w:rsid w:val="00047070"/>
    <w:rsid w:val="00052561"/>
    <w:rsid w:val="00055347"/>
    <w:rsid w:val="00064578"/>
    <w:rsid w:val="00072CCC"/>
    <w:rsid w:val="00073B24"/>
    <w:rsid w:val="00076CEA"/>
    <w:rsid w:val="000771E7"/>
    <w:rsid w:val="00086650"/>
    <w:rsid w:val="00087C90"/>
    <w:rsid w:val="00096B4E"/>
    <w:rsid w:val="000A2B7F"/>
    <w:rsid w:val="000A3F27"/>
    <w:rsid w:val="000A71F9"/>
    <w:rsid w:val="000A759B"/>
    <w:rsid w:val="000C3DA1"/>
    <w:rsid w:val="000D6E67"/>
    <w:rsid w:val="000E2A08"/>
    <w:rsid w:val="000E3FC7"/>
    <w:rsid w:val="000F3AA1"/>
    <w:rsid w:val="000F6BA9"/>
    <w:rsid w:val="00113FB2"/>
    <w:rsid w:val="001154E0"/>
    <w:rsid w:val="00121C3F"/>
    <w:rsid w:val="001262A6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04F3"/>
    <w:rsid w:val="0017575A"/>
    <w:rsid w:val="00184B02"/>
    <w:rsid w:val="001946AD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3CF"/>
    <w:rsid w:val="001F5669"/>
    <w:rsid w:val="00202649"/>
    <w:rsid w:val="00205368"/>
    <w:rsid w:val="002066F0"/>
    <w:rsid w:val="002131BA"/>
    <w:rsid w:val="002146D2"/>
    <w:rsid w:val="00221895"/>
    <w:rsid w:val="00221D12"/>
    <w:rsid w:val="00221D74"/>
    <w:rsid w:val="00225AC5"/>
    <w:rsid w:val="00227C50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876A0"/>
    <w:rsid w:val="0029275C"/>
    <w:rsid w:val="002A098A"/>
    <w:rsid w:val="002A271C"/>
    <w:rsid w:val="002A3294"/>
    <w:rsid w:val="002A3E6A"/>
    <w:rsid w:val="002B32D7"/>
    <w:rsid w:val="002B5F92"/>
    <w:rsid w:val="002C152A"/>
    <w:rsid w:val="002C1ADD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6379"/>
    <w:rsid w:val="00327774"/>
    <w:rsid w:val="003319DB"/>
    <w:rsid w:val="00333D60"/>
    <w:rsid w:val="00335B21"/>
    <w:rsid w:val="00355DEB"/>
    <w:rsid w:val="003577FE"/>
    <w:rsid w:val="00361F1A"/>
    <w:rsid w:val="003662D7"/>
    <w:rsid w:val="003674B4"/>
    <w:rsid w:val="00372586"/>
    <w:rsid w:val="003834AF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3F73E6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56C17"/>
    <w:rsid w:val="00460B0B"/>
    <w:rsid w:val="0046505F"/>
    <w:rsid w:val="00473E07"/>
    <w:rsid w:val="00491AB1"/>
    <w:rsid w:val="004A0F64"/>
    <w:rsid w:val="004B33CC"/>
    <w:rsid w:val="004B406D"/>
    <w:rsid w:val="004B6774"/>
    <w:rsid w:val="004C2F1D"/>
    <w:rsid w:val="004C7950"/>
    <w:rsid w:val="004D2793"/>
    <w:rsid w:val="004E5FC3"/>
    <w:rsid w:val="004F6E12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A5412"/>
    <w:rsid w:val="005B4B8A"/>
    <w:rsid w:val="005C4768"/>
    <w:rsid w:val="005D09B4"/>
    <w:rsid w:val="005D20A8"/>
    <w:rsid w:val="005D4A0E"/>
    <w:rsid w:val="005D5E0B"/>
    <w:rsid w:val="005D6152"/>
    <w:rsid w:val="005E00BD"/>
    <w:rsid w:val="005E5830"/>
    <w:rsid w:val="005E7F15"/>
    <w:rsid w:val="005F170A"/>
    <w:rsid w:val="005F2A4A"/>
    <w:rsid w:val="005F3E59"/>
    <w:rsid w:val="005F4336"/>
    <w:rsid w:val="005F50A3"/>
    <w:rsid w:val="005F5711"/>
    <w:rsid w:val="005F57D0"/>
    <w:rsid w:val="00600394"/>
    <w:rsid w:val="00607973"/>
    <w:rsid w:val="00610CB5"/>
    <w:rsid w:val="006135A5"/>
    <w:rsid w:val="00614292"/>
    <w:rsid w:val="006303C2"/>
    <w:rsid w:val="006348F8"/>
    <w:rsid w:val="006367EE"/>
    <w:rsid w:val="006472B7"/>
    <w:rsid w:val="00662CB9"/>
    <w:rsid w:val="006776F8"/>
    <w:rsid w:val="00677D86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A541A"/>
    <w:rsid w:val="006B037E"/>
    <w:rsid w:val="006B2B1D"/>
    <w:rsid w:val="006B337A"/>
    <w:rsid w:val="006B41C9"/>
    <w:rsid w:val="006C0093"/>
    <w:rsid w:val="006C116B"/>
    <w:rsid w:val="006C7BAA"/>
    <w:rsid w:val="006D087E"/>
    <w:rsid w:val="006D32DE"/>
    <w:rsid w:val="006D6DC3"/>
    <w:rsid w:val="006E5536"/>
    <w:rsid w:val="006E7515"/>
    <w:rsid w:val="00701A10"/>
    <w:rsid w:val="00705ED3"/>
    <w:rsid w:val="00705F9E"/>
    <w:rsid w:val="0070616F"/>
    <w:rsid w:val="00712029"/>
    <w:rsid w:val="0071416B"/>
    <w:rsid w:val="00715C0A"/>
    <w:rsid w:val="0072164D"/>
    <w:rsid w:val="0072602F"/>
    <w:rsid w:val="00726FD9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4BCD"/>
    <w:rsid w:val="007675B1"/>
    <w:rsid w:val="00767CAE"/>
    <w:rsid w:val="00774FBB"/>
    <w:rsid w:val="007759BD"/>
    <w:rsid w:val="00783B71"/>
    <w:rsid w:val="007844CF"/>
    <w:rsid w:val="007851A9"/>
    <w:rsid w:val="00787E90"/>
    <w:rsid w:val="00793916"/>
    <w:rsid w:val="007976A6"/>
    <w:rsid w:val="007A245F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05CB5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63E39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78C"/>
    <w:rsid w:val="008B7318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8F6443"/>
    <w:rsid w:val="00901900"/>
    <w:rsid w:val="00901B73"/>
    <w:rsid w:val="00902842"/>
    <w:rsid w:val="00905C79"/>
    <w:rsid w:val="00906A6C"/>
    <w:rsid w:val="00906E5A"/>
    <w:rsid w:val="009072CE"/>
    <w:rsid w:val="00907896"/>
    <w:rsid w:val="00910748"/>
    <w:rsid w:val="00913D85"/>
    <w:rsid w:val="00913E5F"/>
    <w:rsid w:val="009228FC"/>
    <w:rsid w:val="00923126"/>
    <w:rsid w:val="009256D1"/>
    <w:rsid w:val="00926858"/>
    <w:rsid w:val="00926B2C"/>
    <w:rsid w:val="00930916"/>
    <w:rsid w:val="009343D4"/>
    <w:rsid w:val="00937EE4"/>
    <w:rsid w:val="0094178A"/>
    <w:rsid w:val="00941E7C"/>
    <w:rsid w:val="009439CA"/>
    <w:rsid w:val="009446AA"/>
    <w:rsid w:val="00946586"/>
    <w:rsid w:val="00951852"/>
    <w:rsid w:val="00980C45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E474E"/>
    <w:rsid w:val="009F4CD3"/>
    <w:rsid w:val="00A04436"/>
    <w:rsid w:val="00A05680"/>
    <w:rsid w:val="00A122AC"/>
    <w:rsid w:val="00A12AB2"/>
    <w:rsid w:val="00A13D9F"/>
    <w:rsid w:val="00A16D86"/>
    <w:rsid w:val="00A16E68"/>
    <w:rsid w:val="00A21501"/>
    <w:rsid w:val="00A34D29"/>
    <w:rsid w:val="00A4106F"/>
    <w:rsid w:val="00A44E9E"/>
    <w:rsid w:val="00A50763"/>
    <w:rsid w:val="00A56032"/>
    <w:rsid w:val="00A5612D"/>
    <w:rsid w:val="00A65131"/>
    <w:rsid w:val="00A652A7"/>
    <w:rsid w:val="00A71764"/>
    <w:rsid w:val="00A808D7"/>
    <w:rsid w:val="00A9007C"/>
    <w:rsid w:val="00A9013A"/>
    <w:rsid w:val="00A9758C"/>
    <w:rsid w:val="00AA086E"/>
    <w:rsid w:val="00AA0DC9"/>
    <w:rsid w:val="00AB2F39"/>
    <w:rsid w:val="00AB395A"/>
    <w:rsid w:val="00AB4B19"/>
    <w:rsid w:val="00AB6423"/>
    <w:rsid w:val="00AC0A6E"/>
    <w:rsid w:val="00AC2EFA"/>
    <w:rsid w:val="00AC3F36"/>
    <w:rsid w:val="00AC6467"/>
    <w:rsid w:val="00AD260B"/>
    <w:rsid w:val="00AD5D70"/>
    <w:rsid w:val="00AD7D43"/>
    <w:rsid w:val="00AE4B0E"/>
    <w:rsid w:val="00AF3B57"/>
    <w:rsid w:val="00AF57F1"/>
    <w:rsid w:val="00AF78F7"/>
    <w:rsid w:val="00B009F8"/>
    <w:rsid w:val="00B00A10"/>
    <w:rsid w:val="00B03A75"/>
    <w:rsid w:val="00B04FE7"/>
    <w:rsid w:val="00B07A8F"/>
    <w:rsid w:val="00B12B97"/>
    <w:rsid w:val="00B2354D"/>
    <w:rsid w:val="00B24A5F"/>
    <w:rsid w:val="00B2747E"/>
    <w:rsid w:val="00B27ED0"/>
    <w:rsid w:val="00B415CA"/>
    <w:rsid w:val="00B4270B"/>
    <w:rsid w:val="00B42F73"/>
    <w:rsid w:val="00B43959"/>
    <w:rsid w:val="00B445EC"/>
    <w:rsid w:val="00B465E2"/>
    <w:rsid w:val="00B5356F"/>
    <w:rsid w:val="00B53E58"/>
    <w:rsid w:val="00B53EA2"/>
    <w:rsid w:val="00B56137"/>
    <w:rsid w:val="00B57771"/>
    <w:rsid w:val="00B57FBD"/>
    <w:rsid w:val="00B652F1"/>
    <w:rsid w:val="00B65BD3"/>
    <w:rsid w:val="00B702FF"/>
    <w:rsid w:val="00B71EB6"/>
    <w:rsid w:val="00B721FA"/>
    <w:rsid w:val="00B73872"/>
    <w:rsid w:val="00B76A42"/>
    <w:rsid w:val="00B86588"/>
    <w:rsid w:val="00B902ED"/>
    <w:rsid w:val="00BA54D5"/>
    <w:rsid w:val="00BA75DB"/>
    <w:rsid w:val="00BB0C0B"/>
    <w:rsid w:val="00BB1D77"/>
    <w:rsid w:val="00BB21F1"/>
    <w:rsid w:val="00BB31D0"/>
    <w:rsid w:val="00BB520F"/>
    <w:rsid w:val="00BC0361"/>
    <w:rsid w:val="00BC03E2"/>
    <w:rsid w:val="00BC5F03"/>
    <w:rsid w:val="00BD0002"/>
    <w:rsid w:val="00BD0A38"/>
    <w:rsid w:val="00BD55B6"/>
    <w:rsid w:val="00BF1811"/>
    <w:rsid w:val="00BF421F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6C5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173"/>
    <w:rsid w:val="00CD3D2C"/>
    <w:rsid w:val="00CD3FFC"/>
    <w:rsid w:val="00CD4A64"/>
    <w:rsid w:val="00CD7F3C"/>
    <w:rsid w:val="00CE3E99"/>
    <w:rsid w:val="00CF254E"/>
    <w:rsid w:val="00CF3A7E"/>
    <w:rsid w:val="00D069DD"/>
    <w:rsid w:val="00D23FD4"/>
    <w:rsid w:val="00D24601"/>
    <w:rsid w:val="00D24B63"/>
    <w:rsid w:val="00D3079A"/>
    <w:rsid w:val="00D325E5"/>
    <w:rsid w:val="00D4326A"/>
    <w:rsid w:val="00D44456"/>
    <w:rsid w:val="00D54350"/>
    <w:rsid w:val="00D55987"/>
    <w:rsid w:val="00D57AC9"/>
    <w:rsid w:val="00D71DE8"/>
    <w:rsid w:val="00D7303D"/>
    <w:rsid w:val="00D8098B"/>
    <w:rsid w:val="00D8300C"/>
    <w:rsid w:val="00D8424D"/>
    <w:rsid w:val="00D84B99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6F7B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26953"/>
    <w:rsid w:val="00E314B3"/>
    <w:rsid w:val="00E32F8B"/>
    <w:rsid w:val="00E41AA3"/>
    <w:rsid w:val="00E41B12"/>
    <w:rsid w:val="00E42AA5"/>
    <w:rsid w:val="00E62298"/>
    <w:rsid w:val="00E63731"/>
    <w:rsid w:val="00E672F6"/>
    <w:rsid w:val="00E749A5"/>
    <w:rsid w:val="00E86A79"/>
    <w:rsid w:val="00E87751"/>
    <w:rsid w:val="00E878CD"/>
    <w:rsid w:val="00E90C3B"/>
    <w:rsid w:val="00E91F99"/>
    <w:rsid w:val="00EA1A2B"/>
    <w:rsid w:val="00EA433E"/>
    <w:rsid w:val="00EA6846"/>
    <w:rsid w:val="00EB0A04"/>
    <w:rsid w:val="00EC1840"/>
    <w:rsid w:val="00EC4799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16B8"/>
    <w:rsid w:val="00FA1D8E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2017.</izvorni_sadrzaj>
    <derivirana_varijabla naziv="DomainObject.Predmet.DatumOsnivanja_1">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St-4/2017</izvorni_sadrzaj>
    <derivirana_varijabla naziv="DomainObject.Predmet.OznakaBroj_1">St-4/2017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SALUTI SERVIS d.o.o. zastupanog po punomoćniku VALENTINO HORVAT</izvorni_sadrzaj>
    <derivirana_varijabla naziv="DomainObject.Predmet.ProtustrankaFormated_1">  SALUTI SERVIS d.o.o. zastupanog po punomoćniku VALENTINO HORVAT</derivirana_varijabla>
  </DomainObject.Predmet.ProtustrankaFormated>
  <DomainObject.Predmet.ProtustrankaFormatedOIB>
    <izvorni_sadrzaj>  SALUTI SERVIS d.o.o., OIB 54895053879 zastupanog po punomoćniku VALENTINO HORVAT</izvorni_sadrzaj>
    <derivirana_varijabla naziv="DomainObject.Predmet.ProtustrankaFormatedOIB_1">  SALUTI SERVIS d.o.o., OIB 54895053879 zastupanog po punomoćniku VALENTINO HORVAT</derivirana_varijabla>
  </DomainObject.Predmet.ProtustrankaFormatedOIB>
  <DomainObject.Predmet.ProtustrankaFormatedWithAdress>
    <izvorni_sadrzaj> SALUTI SERVIS d.o.o., Hektorovićeva ulica 2, 10000 Zagreb zastupanog po punomoćniku VALENTINO HORVAT</izvorni_sadrzaj>
    <derivirana_varijabla naziv="DomainObject.Predmet.ProtustrankaFormatedWithAdress_1"> SALUTI SERVIS d.o.o., Hektorovićeva ulica 2, 10000 Zagreb zastupanog po punomoćniku VALENTINO HORVAT</derivirana_varijabla>
  </DomainObject.Predmet.ProtustrankaFormatedWithAdress>
  <DomainObject.Predmet.ProtustrankaFormatedWithAdressOIB>
    <izvorni_sadrzaj> SALUTI SERVIS d.o.o., OIB 54895053879, Hektorovićeva ulica 2, 10000 Zagreb zastupanog po punomoćniku VALENTINO HORVAT</izvorni_sadrzaj>
    <derivirana_varijabla naziv="DomainObject.Predmet.ProtustrankaFormatedWithAdressOIB_1"> SALUTI SERVIS d.o.o., OIB 54895053879, Hektorovićeva ulica 2, 10000 Zagreb zastupanog po punomoćniku VALENTINO HORVAT</derivirana_varijabla>
  </DomainObject.Predmet.ProtustrankaFormatedWithAdressOIB>
  <DomainObject.Predmet.ProtustrankaWithAdress>
    <izvorni_sadrzaj>SALUTI SERVIS d.o.o. Hektorovićeva ulica 2, 10000 Zagreb</izvorni_sadrzaj>
    <derivirana_varijabla naziv="DomainObject.Predmet.ProtustrankaWithAdress_1">SALUTI SERVIS d.o.o. Hektorovićeva ulica 2, 10000 Zagreb</derivirana_varijabla>
  </DomainObject.Predmet.ProtustrankaWithAdress>
  <DomainObject.Predmet.ProtustrankaWithAdressOIB>
    <izvorni_sadrzaj>SALUTI SERVIS d.o.o., OIB 54895053879, Hektorovićeva ulica 2, 10000 Zagreb</izvorni_sadrzaj>
    <derivirana_varijabla naziv="DomainObject.Predmet.ProtustrankaWithAdressOIB_1">SALUTI SERVIS d.o.o., OIB 54895053879, Hektorovićeva ulica 2, 10000 Zagreb</derivirana_varijabla>
  </DomainObject.Predmet.ProtustrankaWithAdressOIB>
  <DomainObject.Predmet.ProtustrankaNazivFormated>
    <izvorni_sadrzaj>SALUTI SERVIS d.o.o.</izvorni_sadrzaj>
    <derivirana_varijabla naziv="DomainObject.Predmet.ProtustrankaNazivFormated_1">SALUTI SERVIS d.o.o.</derivirana_varijabla>
  </DomainObject.Predmet.ProtustrankaNazivFormated>
  <DomainObject.Predmet.ProtustrankaNazivFormatedOIB>
    <izvorni_sadrzaj>SALUTI SERVIS d.o.o., OIB 54895053879</izvorni_sadrzaj>
    <derivirana_varijabla naziv="DomainObject.Predmet.ProtustrankaNazivFormatedOIB_1">SALUTI SERVIS d.o.o., OIB 54895053879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SALUTI SERVIS d.o.o. zastupanog po punomoćniku VALENTINO HORVAT</item>
    </izvorni_sadrzaj>
    <derivirana_varijabla naziv="DomainObject.Predmet.ProtuStrankaListFormated_1">
      <item>SALUTI SERVIS d.o.o. zastupanog po punomoćniku VALENTINO HORVAT</item>
    </derivirana_varijabla>
  </DomainObject.Predmet.ProtuStrankaListFormated>
  <DomainObject.Predmet.ProtuStrankaListFormatedOIB>
    <izvorni_sadrzaj>
      <item>SALUTI SERVIS d.o.o., OIB 54895053879 zastupanog po punomoćniku VALENTINO HORVAT</item>
    </izvorni_sadrzaj>
    <derivirana_varijabla naziv="DomainObject.Predmet.ProtuStrankaListFormatedOIB_1">
      <item>SALUTI SERVIS d.o.o., OIB 54895053879 zastupanog po punomoćniku VALENTINO HORVAT</item>
    </derivirana_varijabla>
  </DomainObject.Predmet.ProtuStrankaListFormatedOIB>
  <DomainObject.Predmet.ProtuStrankaListFormatedWithAdress>
    <izvorni_sadrzaj>
      <item>SALUTI SERVIS d.o.o., Hektorovićeva ulica 2, 10000 Zagreb zastupanog po punomoćniku VALENTINO HORVAT</item>
    </izvorni_sadrzaj>
    <derivirana_varijabla naziv="DomainObject.Predmet.ProtuStrankaListFormatedWithAdress_1">
      <item>SALUTI SERVIS d.o.o., Hektorovićeva ulica 2, 10000 Zagreb zastupanog po punomoćniku VALENTINO HORVAT</item>
    </derivirana_varijabla>
  </DomainObject.Predmet.ProtuStrankaListFormatedWithAdress>
  <DomainObject.Predmet.ProtuStrankaListFormatedWithAdressOIB>
    <izvorni_sadrzaj>
      <item>SALUTI SERVIS d.o.o., OIB 54895053879, Hektorovićeva ulica 2, 10000 Zagreb zastupanog po punomoćniku VALENTINO HORVAT</item>
    </izvorni_sadrzaj>
    <derivirana_varijabla naziv="DomainObject.Predmet.ProtuStrankaListFormatedWithAdressOIB_1">
      <item>SALUTI SERVIS d.o.o., OIB 54895053879, Hektorovićeva ulica 2, 10000 Zagreb zastupanog po punomoćniku VALENTINO HORVAT</item>
    </derivirana_varijabla>
  </DomainObject.Predmet.ProtuStrankaListFormatedWithAdressOIB>
  <DomainObject.Predmet.ProtuStrankaListNazivFormated>
    <izvorni_sadrzaj>
      <item>SALUTI SERVIS d.o.o.</item>
    </izvorni_sadrzaj>
    <derivirana_varijabla naziv="DomainObject.Predmet.ProtuStrankaListNazivFormated_1">
      <item>SALUTI SERVIS d.o.o.</item>
    </derivirana_varijabla>
  </DomainObject.Predmet.ProtuStrankaListNazivFormated>
  <DomainObject.Predmet.ProtuStrankaListNazivFormatedOIB>
    <izvorni_sadrzaj>
      <item>SALUTI SERVIS d.o.o., OIB 54895053879</item>
    </izvorni_sadrzaj>
    <derivirana_varijabla naziv="DomainObject.Predmet.ProtuStrankaListNazivFormatedOIB_1">
      <item>SALUTI SERVIS d.o.o., OIB 54895053879</item>
    </derivirana_varijabla>
  </DomainObject.Predmet.ProtuStrankaListNazivFormatedOIB>
  <DomainObject.Predmet.OstaliListFormated>
    <izvorni_sadrzaj>
      <item>VALENTINO HORVAT punomoćnik sudionika u postupku SALUTI SERVIS d.o.o.</item>
    </izvorni_sadrzaj>
    <derivirana_varijabla naziv="DomainObject.Predmet.OstaliListFormated_1">
      <item>VALENTINO HORVAT punomoćnik sudionika u postupku SALUTI SERVIS d.o.o.</item>
    </derivirana_varijabla>
  </DomainObject.Predmet.OstaliListFormated>
  <DomainObject.Predmet.OstaliListFormatedOIB>
    <izvorni_sadrzaj>
      <item>VALENTINO HORVAT, OIB 00898453763 punomoćnik sudionika u postupku SALUTI SERVIS d.o.o.</item>
    </izvorni_sadrzaj>
    <derivirana_varijabla naziv="DomainObject.Predmet.OstaliListFormatedOIB_1">
      <item>VALENTINO HORVAT, OIB 00898453763 punomoćnik sudionika u postupku SALUTI SERVIS d.o.o.</item>
    </derivirana_varijabla>
  </DomainObject.Predmet.OstaliListFormatedOIB>
  <DomainObject.Predmet.OstaliListFormatedWithAdress>
    <izvorni_sadrzaj>
      <item>VALENTINO HORVAT, 1. SVIBNJA 14, 43000 Bjelovar punomoćnik sudionika u postupku SALUTI SERVIS d.o.o.</item>
    </izvorni_sadrzaj>
    <derivirana_varijabla naziv="DomainObject.Predmet.OstaliListFormatedWithAdress_1">
      <item>VALENTINO HORVAT, 1. SVIBNJA 14, 43000 Bjelovar punomoćnik sudionika u postupku SALUTI SERVIS d.o.o.</item>
    </derivirana_varijabla>
  </DomainObject.Predmet.OstaliListFormatedWithAdress>
  <DomainObject.Predmet.OstaliListFormatedWithAdressOIB>
    <izvorni_sadrzaj>
      <item>VALENTINO HORVAT, OIB 00898453763, 1. SVIBNJA 14, 43000 Bjelovar punomoćnik sudionika u postupku SALUTI SERVIS d.o.o.</item>
    </izvorni_sadrzaj>
    <derivirana_varijabla naziv="DomainObject.Predmet.OstaliListFormatedWithAdressOIB_1">
      <item>VALENTINO HORVAT, OIB 00898453763, 1. SVIBNJA 14, 43000 Bjelovar punomoćnik sudionika u postupku SALUTI SERVIS d.o.o.</item>
    </derivirana_varijabla>
  </DomainObject.Predmet.OstaliListFormatedWithAdressOIB>
  <DomainObject.Predmet.OstaliListNazivFormated>
    <izvorni_sadrzaj>
      <item>VALENTINO HORVAT</item>
    </izvorni_sadrzaj>
    <derivirana_varijabla naziv="DomainObject.Predmet.OstaliListNazivFormated_1">
      <item>VALENTINO HORVAT</item>
    </derivirana_varijabla>
  </DomainObject.Predmet.OstaliListNazivFormated>
  <DomainObject.Predmet.OstaliListNazivFormatedOIB>
    <izvorni_sadrzaj>
      <item>VALENTINO HORVAT, OIB 00898453763</item>
    </izvorni_sadrzaj>
    <derivirana_varijabla naziv="DomainObject.Predmet.OstaliListNazivFormatedOIB_1">
      <item>VALENTINO HORVAT, OIB 00898453763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SALUTI SERVIS d.o.o.</izvorni_sadrzaj>
    <derivirana_varijabla naziv="DomainObject.Predmet.ProtustrankaIDrugi_1">SALUTI SERVIS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SALUTI SERVIS d.o.o., OIB 54895053879, Hektorovićeva ulica 2, 10000 Zagreb</izvorni_sadrzaj>
    <derivirana_varijabla naziv="DomainObject.Predmet.ProtustrankaIDrugiAdressOIB_1">SALUTI SERVIS d.o.o., OIB 54895053879, Hektorovićeva ulica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SALUTI SERVIS d.o.o.</item>
      <item>VALENTINO HORVAT</item>
    </izvorni_sadrzaj>
    <derivirana_varijabla naziv="DomainObject.Predmet.SudioniciListNaziv_1">
      <item>FINA Regionalni centar Zagreb</item>
      <item>SALUTI SERVIS d.o.o.</item>
      <item>VALENTINO HORVAT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SALUTI SERVIS d.o.o., OIB 54895053879, Hektorovićeva ulica 2,10000 Zagreb</item>
      <item>VALENTINO HORVAT, OIB 00898453763, 1. SVIBNJA 14,43000 Bjelovar</item>
    </izvorni_sadrzaj>
    <derivirana_varijabla naziv="DomainObject.Predmet.SudioniciListAdressOIB_1">
      <item>FINA Regionalni centar Zagreb, OIB 85821130368, Trg svibanjskih žrtava 1995. br. 1,10000 Zagreb</item>
      <item>SALUTI SERVIS d.o.o., OIB 54895053879, Hektorovićeva ulica 2,10000 Zagreb</item>
      <item>VALENTINO HORVAT, OIB 00898453763, 1. SVIBNJA 14,43000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54895053879</item>
      <item>, OIB 00898453763</item>
    </izvorni_sadrzaj>
    <derivirana_varijabla naziv="DomainObject.Predmet.SudioniciListNazivOIB_1">
      <item>, OIB 85821130368</item>
      <item>, OIB 54895053879</item>
      <item>, OIB 00898453763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ADA09E-B2C2-4776-8374-B17A94B4B0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1369</properties:Characters>
  <properties:Lines>45</properties:Lines>
  <properties:Paragraphs>20</properties:Paragraphs>
  <properties:TotalTime>194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Melanija Krilčić</cp:lastModifiedBy>
  <cp:lastPrinted>2017-03-10T06:52:00Z</cp:lastPrinted>
  <dcterms:modified xmlns:xsi="http://www.w3.org/2001/XMLSchema-instance" xsi:type="dcterms:W3CDTF">2017-03-10T06:52:00Z</dcterms:modified>
  <cp:revision>60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