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ebb9" w14:paraId="e75ebb9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295288" w:rsidR="00635A10" w:rsidRPr="002952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5A10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635A10">
        <w:rPr>
          <w:rFonts w:hAnsi="Times New Roman" w:ascii="Times New Roman"/>
          <w:szCs w:val="24"/>
          <w:lang w:val="hr-HR"/>
        </w:rPr>
        <w:t xml:space="preserve"> stečajnim dužnikom </w:t>
      </w:r>
      <w:r w:rsidR="00295288" w:rsidRPr="00FB7535">
        <w:rPr>
          <w:rFonts w:hAnsi="Times New Roman" w:ascii="Times New Roman"/>
          <w:szCs w:val="24"/>
        </w:rPr>
        <w:t>RADIO IVANEC d.o.o. u stečaju, Ivanec, Vladimira Nazora 1</w:t>
      </w:r>
      <w:r w:rsidR="00295288">
        <w:rPr>
          <w:rFonts w:hAnsi="Times New Roman" w:ascii="Times New Roman"/>
          <w:szCs w:val="24"/>
        </w:rPr>
        <w:t xml:space="preserve">, OIB: </w:t>
      </w:r>
      <w:r w:rsidR="00295288" w:rsidRPr="00295288">
        <w:rPr>
          <w:rFonts w:hAnsi="Times New Roman" w:ascii="Times New Roman"/>
          <w:szCs w:val="24"/>
        </w:rPr>
        <w:t>57601637683</w:t>
      </w:r>
      <w:r w:rsidR="00295288">
        <w:rPr>
          <w:rFonts w:hAnsi="Times New Roman" w:ascii="Times New Roman"/>
          <w:szCs w:val="24"/>
          <w:lang w:val="hr-HR"/>
        </w:rPr>
        <w:t xml:space="preserve">, </w:t>
      </w:r>
      <w:r w:rsidR="008A0880">
        <w:rPr>
          <w:rFonts w:hAnsi="Times New Roman" w:ascii="Times New Roman"/>
        </w:rPr>
        <w:t>14. lipnja</w:t>
      </w:r>
      <w:r w:rsidR="00295288">
        <w:rPr>
          <w:rFonts w:hAnsi="Times New Roman" w:ascii="Times New Roman"/>
        </w:rPr>
        <w:t xml:space="preserve"> </w:t>
      </w:r>
      <w:r w:rsidR="00635A10">
        <w:rPr>
          <w:rFonts w:hAnsi="Times New Roman" w:ascii="Times New Roman"/>
        </w:rPr>
        <w:t>2016.</w:t>
      </w:r>
    </w:p>
    <w:p w:rsidRDefault="00635A10" w:rsidP="00635A10" w:rsidR="00635A10" w:rsidRPr="00635A10">
      <w:pPr>
        <w:ind w:firstLine="720"/>
        <w:jc w:val="both"/>
        <w:rPr>
          <w:rFonts w:hAnsi="Times New Roman" w:ascii="Times New Roman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8A08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6. srpnja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A0880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daljnjem vođenju ovog stečajnog postupka.</w:t>
      </w:r>
    </w:p>
    <w:p w:rsidRDefault="00635A10" w:rsidP="00635A10" w:rsidR="00635A10" w:rsidRPr="00635A10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635A10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635A10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8A0880">
        <w:rPr>
          <w:rFonts w:hAnsi="Times New Roman" w:ascii="Times New Roman"/>
          <w:szCs w:val="24"/>
          <w:lang w:val="hr-HR"/>
        </w:rPr>
        <w:t>14. lipnja</w:t>
      </w:r>
      <w:r w:rsidR="00635A10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635A10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635A10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35A10" w:rsidP="00B746D5" w:rsidR="00635A10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295288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</w:t>
      </w:r>
      <w:r w:rsidR="00635A1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Ivo Žiža, Ludbreški vinogradi 53, Ludbreg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3969B6" w:rsidP="00635A10" w:rsidR="003969B6">
      <w:pPr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2A8" w:rsidP="00BE64B7" w:rsidR="00EB52A8">
      <w:r>
        <w:separator/>
      </w:r>
    </w:p>
  </w:endnote>
  <w:endnote w:id="0" w:type="continuationSeparator">
    <w:p w:rsidRDefault="00EB52A8" w:rsidP="00BE64B7" w:rsidR="00EB5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2A8" w:rsidP="00BE64B7" w:rsidR="00EB52A8">
      <w:r>
        <w:separator/>
      </w:r>
    </w:p>
  </w:footnote>
  <w:footnote w:id="0" w:type="continuationSeparator">
    <w:p w:rsidRDefault="00EB52A8" w:rsidP="00BE64B7" w:rsidR="00EB52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8A0880">
      <w:rPr>
        <w:rFonts w:hAnsi="Times New Roman" w:ascii="Times New Roman"/>
        <w:szCs w:val="24"/>
        <w:lang w:val="hr-HR"/>
      </w:rPr>
      <w:t>58/14-67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273580"/>
    <w:rsid w:val="00295288"/>
    <w:rsid w:val="002C29EB"/>
    <w:rsid w:val="00340B1C"/>
    <w:rsid w:val="00383227"/>
    <w:rsid w:val="003956F1"/>
    <w:rsid w:val="003969B6"/>
    <w:rsid w:val="003F5651"/>
    <w:rsid w:val="00467849"/>
    <w:rsid w:val="004C3F42"/>
    <w:rsid w:val="00594D0D"/>
    <w:rsid w:val="00613B39"/>
    <w:rsid w:val="00626933"/>
    <w:rsid w:val="0063124E"/>
    <w:rsid w:val="00635A10"/>
    <w:rsid w:val="006426F4"/>
    <w:rsid w:val="00656FF7"/>
    <w:rsid w:val="0070318D"/>
    <w:rsid w:val="007D790B"/>
    <w:rsid w:val="007E300D"/>
    <w:rsid w:val="007F5676"/>
    <w:rsid w:val="008718A5"/>
    <w:rsid w:val="008A0880"/>
    <w:rsid w:val="00943C34"/>
    <w:rsid w:val="00954A84"/>
    <w:rsid w:val="009C1D4E"/>
    <w:rsid w:val="00A3468B"/>
    <w:rsid w:val="00B14BB0"/>
    <w:rsid w:val="00B14DF9"/>
    <w:rsid w:val="00B746D5"/>
    <w:rsid w:val="00B81F4D"/>
    <w:rsid w:val="00BE64B7"/>
    <w:rsid w:val="00D465DD"/>
    <w:rsid w:val="00E122AF"/>
    <w:rsid w:val="00E57799"/>
    <w:rsid w:val="00EB52A8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2AF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22AF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22AF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22AF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2AF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22AF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22A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22A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St-58/2014</izvorni_sadrzaj>
    <derivirana_varijabla naziv="DomainObject.Predmet.OznakaBroj_1">St-58/2014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IVANEC društvo s ograničenom odgovornošću za proizvodnju i emitiranje radijskog i televizijskog programa</izvorni_sadrzaj>
    <derivirana_varijabla naziv="DomainObject.Predmet.StrankaFormated_1">  RADIO IVANEC društvo s ograničenom odgovornošću za proizvodnju i emitiranje radijskog i televizijskog programa</derivirana_varijabla>
  </DomainObject.Predmet.StrankaFormated>
  <DomainObject.Predmet.StrankaFormatedOIB>
    <izvorni_sadrzaj>  RADIO IVANEC društvo s ograničenom odgovornošću za proizvodnju i emitiranje radijskog i televizijskog programa, OIB 57601637683</izvorni_sadrzaj>
    <derivirana_varijabla naziv="DomainObject.Predmet.StrankaFormatedOIB_1">  RADIO IVANEC društvo s ograničenom odgovornošću za proizvodnju i emitiranje radijskog i televizijskog programa, OIB 57601637683</derivirana_varijabla>
  </DomainObject.Predmet.StrankaFormatedOIB>
  <DomainObject.Predmet.StrankaFormatedWithAdress>
    <izvorni_sadrzaj> RADIO IVANEC društvo s ograničenom odgovornošću za proizvodnju i emitiranje radijskog i televizijskog programa, Vladimira Nazora 1, Ivanec</izvorni_sadrzaj>
    <derivirana_varijabla naziv="DomainObject.Predmet.StrankaFormatedWithAdress_1"> RADIO IVANEC društvo s ograničenom odgovornošću za proizvodnju i emitiranje radijskog i televizijskog programa, Vladimira Nazora 1, Ivanec</derivirana_varijabla>
  </DomainObject.Predmet.StrankaFormatedWithAdress>
  <DomainObject.Predmet.StrankaFormatedWithAdressOIB>
    <izvorni_sadrzaj> RADIO IVANEC društvo s ograničenom odgovornošću za proizvodnju i emitiranje radijskog i televizijskog programa, OIB 57601637683, Vladimira Nazora 1, Ivanec</izvorni_sadrzaj>
    <derivirana_varijabla naziv="DomainObject.Predmet.StrankaFormatedWithAdressOIB_1"> RADIO IVANEC društvo s ograničenom odgovornošću za proizvodnju i emitiranje radijskog i televizijskog programa, OIB 57601637683, Vladimira Nazora 1, Ivanec</derivirana_varijabla>
  </DomainObject.Predmet.StrankaFormatedWithAdressOIB>
  <DomainObject.Predmet.StrankaWithAdress>
    <izvorni_sadrzaj>RADIO IVANEC društvo s ograničenom odgovornošću za proizvodnju i emitiranje radijskog i televizijskog programa Vladimira Nazora 1,Ivanec</izvorni_sadrzaj>
    <derivirana_varijabla naziv="DomainObject.Predmet.StrankaWithAdress_1">RADIO IVANEC društvo s ograničenom odgovornošću za proizvodnju i emitiranje radijskog i televizijskog programa Vladimira Nazora 1,Ivanec</derivirana_varijabla>
  </DomainObject.Predmet.StrankaWithAdress>
  <DomainObject.Predmet.StrankaWithAdressOIB>
    <izvorni_sadrzaj>RADIO IVANEC društvo s ograničenom odgovornošću za proizvodnju i emitiranje radijskog i televizijskog programa, OIB 57601637683, Vladimira Nazora 1,Ivanec</izvorni_sadrzaj>
    <derivirana_varijabla naziv="DomainObject.Predmet.StrankaWithAdressOIB_1">RADIO IVANEC društvo s ograničenom odgovornošću za proizvodnju i emitiranje radijskog i televizijskog programa, OIB 57601637683, Vladimira Nazora 1,Ivanec</derivirana_varijabla>
  </DomainObject.Predmet.StrankaWithAdressOIB>
  <DomainObject.Predmet.StrankaNazivFormated>
    <izvorni_sadrzaj>RADIO IVANEC društvo s ograničenom odgovornošću za proizvodnju i emitiranje radijskog i televizijskog programa</izvorni_sadrzaj>
    <derivirana_varijabla naziv="DomainObject.Predmet.StrankaNazivFormated_1">RADIO IVANEC društvo s ograničenom odgovornošću za proizvodnju i emitiranje radijskog i televizijskog programa</derivirana_varijabla>
  </DomainObject.Predmet.StrankaNazivFormated>
  <DomainObject.Predmet.StrankaNazivFormatedOIB>
    <izvorni_sadrzaj>RADIO IVANEC društvo s ograničenom odgovornošću za proizvodnju i emitiranje radijskog i televizijskog programa, OIB 57601637683</izvorni_sadrzaj>
    <derivirana_varijabla naziv="DomainObject.Predmet.StrankaNazivFormatedOIB_1">RADIO IVANEC društvo s ograničenom odgovornošću za proizvodnju i emitiranje radijskog i televizijskog programa, OIB 57601637683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RADIO IVANEC društvo s ograničenom odgovornošću za proizvodnju i emitiranje radijskog i televizijskog programa</item>
    </izvorni_sadrzaj>
    <derivirana_varijabla naziv="DomainObject.Predmet.StrankaListFormated_1">
      <item>RADIO IVANEC društvo s ograničenom odgovornošću za proizvodnju i emitiranje radijskog i televizijskog programa</item>
    </derivirana_varijabla>
  </DomainObject.Predmet.StrankaListFormated>
  <DomainObject.Predmet.StrankaListFormatedOIB>
    <izvorni_sadrzaj>
      <item>RADIO IVANEC društvo s ograničenom odgovornošću za proizvodnju i emitiranje radijskog i televizijskog programa, OIB 57601637683</item>
    </izvorni_sadrzaj>
    <derivirana_varijabla naziv="DomainObject.Predmet.StrankaListFormatedOIB_1">
      <item>RADIO IVANEC društvo s ograničenom odgovornošću za proizvodnju i emitiranje radijskog i televizijskog programa, OIB 57601637683</item>
    </derivirana_varijabla>
  </DomainObject.Predmet.StrankaListFormatedOIB>
  <DomainObject.Predmet.StrankaListFormatedWithAdress>
    <izvorni_sadrzaj>
      <item>RADIO IVANEC društvo s ograničenom odgovornošću za proizvodnju i emitiranje radijskog i televizijskog programa, Vladimira Nazora 1, Ivanec</item>
    </izvorni_sadrzaj>
    <derivirana_varijabla naziv="DomainObject.Predmet.StrankaListFormatedWithAdress_1">
      <item>RADIO IVANEC društvo s ograničenom odgovornošću za proizvodnju i emitiranje radijskog i televizijskog programa, Vladimira Nazora 1, Ivanec</item>
    </derivirana_varijabla>
  </DomainObject.Predmet.StrankaListFormatedWithAdress>
  <DomainObject.Predmet.StrankaListFormatedWithAdressOIB>
    <izvorni_sadrzaj>
      <item>RADIO IVANEC društvo s ograničenom odgovornošću za proizvodnju i emitiranje radijskog i televizijskog programa, OIB 57601637683, Vladimira Nazora 1, Ivanec</item>
    </izvorni_sadrzaj>
    <derivirana_varijabla naziv="DomainObject.Predmet.StrankaListFormatedWithAdressOIB_1">
      <item>RADIO IVANEC društvo s ograničenom odgovornošću za proizvodnju i emitiranje radijskog i televizijskog programa, OIB 57601637683, Vladimira Nazora 1, Ivanec</item>
    </derivirana_varijabla>
  </DomainObject.Predmet.StrankaListFormatedWithAdressOIB>
  <DomainObject.Predmet.StrankaListNazivFormated>
    <izvorni_sadrzaj>
      <item>RADIO IVANEC društvo s ograničenom odgovornošću za proizvodnju i emitiranje radijskog i televizijskog programa</item>
    </izvorni_sadrzaj>
    <derivirana_varijabla naziv="DomainObject.Predmet.StrankaListNazivFormated_1">
      <item>RADIO IVANEC društvo s ograničenom odgovornošću za proizvodnju i emitiranje radijskog i televizijskog programa</item>
    </derivirana_varijabla>
  </DomainObject.Predmet.StrankaListNazivFormated>
  <DomainObject.Predmet.StrankaListNazivFormatedOIB>
    <izvorni_sadrzaj>
      <item>RADIO IVANEC društvo s ograničenom odgovornošću za proizvodnju i emitiranje radijskog i televizijskog programa, OIB 57601637683</item>
    </izvorni_sadrzaj>
    <derivirana_varijabla naziv="DomainObject.Predmet.StrankaListNazivFormatedOIB_1">
      <item>RADIO IVANEC društvo s ograničenom odgovornošću za proizvodnju i emitiranje radijskog i televizijskog programa, OIB 57601637683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ANDREJ BREGOVIĆ, direktor</item>
      <item>Ivo Žiža</item>
    </izvorni_sadrzaj>
    <derivirana_varijabla naziv="DomainObject.Predmet.OstaliListFormated_1">
      <item>ANDREJ BREGOVIĆ, direktor</item>
      <item>Ivo Žiža</item>
    </derivirana_varijabla>
  </DomainObject.Predmet.OstaliListFormated>
  <DomainObject.Predmet.OstaliListFormatedOIB>
    <izvorni_sadrzaj>
      <item>ANDREJ BREGOVIĆ, direktor</item>
      <item>Ivo Žiža, OIB 08163835361</item>
    </izvorni_sadrzaj>
    <derivirana_varijabla naziv="DomainObject.Predmet.OstaliListFormatedOIB_1">
      <item>ANDREJ BREGOVIĆ, direktor</item>
      <item>Ivo Žiža, OIB 08163835361</item>
    </derivirana_varijabla>
  </DomainObject.Predmet.OstaliListFormatedOIB>
  <DomainObject.Predmet.OstaliListFormatedWithAdress>
    <izvorni_sadrzaj>
      <item>ANDREJ BREGOVIĆ, direktor</item>
      <item>Ivo Žiža, Vinogradi L. 53, 42230 Vinogradi Ludbreški</item>
    </izvorni_sadrzaj>
    <derivirana_varijabla naziv="DomainObject.Predmet.OstaliListFormatedWithAdress_1">
      <item>ANDREJ BREGOVIĆ, direktor</item>
      <item>Ivo Žiža, Vinogradi L. 53, 42230 Vinogradi Ludbreški</item>
    </derivirana_varijabla>
  </DomainObject.Predmet.OstaliListFormatedWithAdress>
  <DomainObject.Predmet.OstaliListFormatedWithAdressOIB>
    <izvorni_sadrzaj>
      <item>ANDREJ BREGOVIĆ, direktor</item>
      <item>Ivo Žiža, OIB 08163835361, Vinogradi L. 53, 42230 Vinogradi Ludbreški</item>
    </izvorni_sadrzaj>
    <derivirana_varijabla naziv="DomainObject.Predmet.OstaliListFormatedWithAdressOIB_1">
      <item>ANDREJ BREGOVIĆ, direktor</item>
      <item>Ivo Žiža, OIB 08163835361, Vinogradi L. 53, 42230 Vinogradi Ludbreški</item>
    </derivirana_varijabla>
  </DomainObject.Predmet.OstaliListFormatedWithAdressOIB>
  <DomainObject.Predmet.OstaliListNazivFormated>
    <izvorni_sadrzaj>
      <item>ANDREJ BREGOVIĆ, direktor</item>
      <item>Ivo Žiža</item>
    </izvorni_sadrzaj>
    <derivirana_varijabla naziv="DomainObject.Predmet.OstaliListNazivFormated_1">
      <item>ANDREJ BREGOVIĆ, direktor</item>
      <item>Ivo Žiža</item>
    </derivirana_varijabla>
  </DomainObject.Predmet.OstaliListNazivFormated>
  <DomainObject.Predmet.OstaliListNazivFormatedOIB>
    <izvorni_sadrzaj>
      <item>ANDREJ BREGOVIĆ, direktor</item>
      <item>Ivo Žiža, OIB 08163835361</item>
    </izvorni_sadrzaj>
    <derivirana_varijabla naziv="DomainObject.Predmet.OstaliListNazivFormatedOIB_1">
      <item>ANDREJ BREGOVIĆ, direktor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RADIO IVANEC društvo s ograničenom odgovornošću za proizvodnju i emitiranje radijskog i televizijskog programa</izvorni_sadrzaj>
    <derivirana_varijabla naziv="DomainObject.Predmet.StrankaIDrugi_1">RADIO IVANEC društvo s ograničenom odgovornošću za proizvodnju i emitiranje radijskog i televizijskog programa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RADIO IVANEC društvo s ograničenom odgovornošću za proizvodnju i emitiranje radijskog i televizijskog programa, OIB 57601637683, Vladimira Nazora 1, Ivanec</izvorni_sadrzaj>
    <derivirana_varijabla naziv="DomainObject.Predmet.StrankaIDrugiAdressOIB_1">RADIO IVANEC društvo s ograničenom odgovornošću za proizvodnju i emitiranje radijskog i televizijskog programa, OIB 57601637683, Vladimira Nazora 1, Ivanec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IVANEC društvo s ograničenom odgovornošću za proizvodnju i emitiranje radijskog i televizijskog programa</item>
      <item>ANDREJ BREGOVIĆ, direktor</item>
      <item>Ivo Žiža</item>
    </izvorni_sadrzaj>
    <derivirana_varijabla naziv="DomainObject.Predmet.SudioniciListNaziv_1">
      <item>RADIO IVANEC društvo s ograničenom odgovornošću za proizvodnju i emitiranje radijskog i televizijskog programa</item>
      <item>ANDREJ BREGOVIĆ, direktor</item>
      <item>Ivo Žiža</item>
    </derivirana_varijabla>
  </DomainObject.Predmet.SudioniciListNaziv>
  <DomainObject.Predmet.SudioniciListAdressOIB>
    <izvorni_sadrzaj>
      <item>RADIO IVANEC društvo s ograničenom odgovornošću za proizvodnju i emitiranje radijskog i televizijskog programa, OIB 57601637683, Vladimira Nazora 1,Ivanec</item>
      <item>ANDREJ BREGOVIĆ, direktor</item>
      <item>Ivo Žiža, OIB 08163835361, Vinogradi L. 53,42230 Vinogradi Ludbreški</item>
    </izvorni_sadrzaj>
    <derivirana_varijabla naziv="DomainObject.Predmet.SudioniciListAdressOIB_1">
      <item>RADIO IVANEC društvo s ograničenom odgovornošću za proizvodnju i emitiranje radijskog i televizijskog programa, OIB 57601637683, Vladimira Nazora 1,Ivanec</item>
      <item>ANDREJ BREGOVIĆ, direktor</item>
      <item>Ivo Žiža, OIB 08163835361, Vinogradi L.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57601637683</item>
      <item>, OIB null</item>
      <item>, OIB 08163835361</item>
    </izvorni_sadrzaj>
    <derivirana_varijabla naziv="DomainObject.Predmet.SudioniciListNazivOIB_1">
      <item>, OIB 57601637683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199</properties:Words>
  <properties:Characters>896</properties:Characters>
  <properties:Lines>46</properties:Lines>
  <properties:Paragraphs>23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2016-06-14T12:21:00Z</cp:lastPrinted>
  <dcterms:modified xmlns:xsi="http://www.w3.org/2001/XMLSchema-instance" xsi:type="dcterms:W3CDTF">2016-06-14T12:21:00Z</dcterms:modified>
  <cp:revision>24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