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386b" w14:paraId="a8d386b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C64F3A">
        <w:t>710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C64F3A">
        <w:t>23</w:t>
      </w:r>
      <w:r>
        <w:t xml:space="preserve">. </w:t>
      </w:r>
      <w:r w:rsidR="00192DCF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C64F3A">
        <w:t>NATURA DOMESTICA</w:t>
      </w:r>
      <w:r w:rsidR="00742C32">
        <w:t xml:space="preserve"> d.o.o.</w:t>
      </w:r>
      <w:r w:rsidR="00311993">
        <w:t xml:space="preserve"> </w:t>
      </w:r>
      <w:r w:rsidR="00993294">
        <w:t xml:space="preserve">sa sjedištem </w:t>
      </w:r>
      <w:r w:rsidR="008F454A">
        <w:t xml:space="preserve">u </w:t>
      </w:r>
      <w:r w:rsidR="00C64F3A">
        <w:t xml:space="preserve">Grabu </w:t>
      </w:r>
      <w:r w:rsidR="00993294">
        <w:t xml:space="preserve"> </w:t>
      </w:r>
      <w:r w:rsidR="00192DCF">
        <w:t>(</w:t>
      </w:r>
      <w:r w:rsidR="00993294">
        <w:t xml:space="preserve">Općina </w:t>
      </w:r>
      <w:r w:rsidR="00C64F3A">
        <w:t>Gračac</w:t>
      </w:r>
      <w:r w:rsidR="00192DCF">
        <w:t xml:space="preserve">), </w:t>
      </w:r>
      <w:r w:rsidR="00C64F3A">
        <w:t>Grab 210</w:t>
      </w:r>
      <w:r w:rsidR="00912002">
        <w:t>,</w:t>
      </w:r>
      <w:r w:rsidR="00A01095">
        <w:t xml:space="preserve"> OIB: </w:t>
      </w:r>
      <w:r w:rsidR="00C64F3A">
        <w:t>36798450900</w:t>
      </w:r>
      <w:r>
        <w:t xml:space="preserve">, </w:t>
      </w:r>
      <w:r w:rsidR="00432C26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C64F3A">
        <w:t>NATURA DOMESTICA d.o.o. sa sjedištem u Grabu  (Općina Gračac), Grab 210, OIB: 36798450900</w:t>
      </w:r>
      <w:r w:rsidR="00993294">
        <w:t xml:space="preserve"> </w:t>
      </w:r>
      <w:r>
        <w:t xml:space="preserve">s danom </w:t>
      </w:r>
      <w:r w:rsidR="00432C26">
        <w:t>02.svibnja</w:t>
      </w:r>
      <w:r>
        <w:t xml:space="preserve"> 2016. u </w:t>
      </w:r>
      <w:r w:rsidR="00432C26">
        <w:t>10</w:t>
      </w:r>
      <w:r>
        <w:t>,</w:t>
      </w:r>
      <w:r w:rsidR="006A37AB">
        <w:t>2</w:t>
      </w:r>
      <w:r w:rsidR="00382D64">
        <w:t>6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432C26" w:rsidR="00E41244" w:rsidRPr="00432C26">
      <w:pPr>
        <w:pStyle w:val="Odlomakpopisa"/>
        <w:spacing w:lineRule="auto" w:line="276" w:after="200"/>
        <w:ind w:firstLine="720" w:left="0"/>
      </w:pPr>
      <w:r w:rsidRPr="00432C26">
        <w:t>II</w:t>
      </w:r>
      <w:r w:rsidR="00386298" w:rsidRPr="00432C26">
        <w:t xml:space="preserve">. </w:t>
      </w:r>
      <w:r w:rsidR="00193657" w:rsidRPr="00432C26">
        <w:t>Stečajnim upraviteljem</w:t>
      </w:r>
      <w:r w:rsidRPr="00432C26">
        <w:t xml:space="preserve"> dužnika </w:t>
      </w:r>
      <w:r w:rsidR="00193657" w:rsidRPr="00432C26">
        <w:t xml:space="preserve">imenuje se </w:t>
      </w:r>
      <w:r w:rsidR="00432C26" w:rsidRPr="00432C26">
        <w:t>GABELICA ANTE iz Splita,</w:t>
      </w:r>
      <w:r w:rsidR="00432C26" w:rsidRPr="008E37E9">
        <w:t xml:space="preserve"> Ruđera Boškovića 7/125, OIB: 68765596631</w:t>
      </w:r>
      <w:r w:rsidR="00432C26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C64F3A">
        <w:t>NATURA DOMESTICA d.o.o. sa sjedištem u Grabu  (Općina Gračac), Grab 210, OIB: 36798450900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C64F3A">
        <w:t>23</w:t>
      </w:r>
      <w:r w:rsidR="001322CF">
        <w:t xml:space="preserve">. </w:t>
      </w:r>
      <w:r w:rsidR="00192DCF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C64F3A">
        <w:t>603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C64F3A">
        <w:t>38.588,42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F454A">
        <w:t>i</w:t>
      </w:r>
      <w:r w:rsidR="007E65A6">
        <w:t>ma</w:t>
      </w:r>
      <w:r w:rsidR="001E74F1" w:rsidRPr="00CF7AC9">
        <w:t xml:space="preserve"> otvoren</w:t>
      </w:r>
      <w:r w:rsidR="00C64F3A">
        <w:t>e</w:t>
      </w:r>
      <w:r w:rsidR="001E74F1" w:rsidRPr="00CF7AC9">
        <w:t xml:space="preserve"> račun</w:t>
      </w:r>
      <w:r w:rsidR="00C64F3A">
        <w:t>e</w:t>
      </w:r>
      <w:r w:rsidR="008F454A">
        <w:t xml:space="preserve"> kod </w:t>
      </w:r>
      <w:r w:rsidR="00C64F3A">
        <w:t>Imex banke d.d.</w:t>
      </w:r>
      <w:r w:rsidR="00192DCF">
        <w:t>,</w:t>
      </w:r>
      <w:r w:rsidR="00993294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0238">
        <w:t>22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432C26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D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C64F3A">
      <w:t>710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4D98"/>
    <w:rsid w:val="0021518B"/>
    <w:rsid w:val="0022418C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2D64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32C26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37AB"/>
    <w:rsid w:val="006A5EFE"/>
    <w:rsid w:val="006B4E61"/>
    <w:rsid w:val="006B5DE1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D3F52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8F454A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3294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40DED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64F3A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1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1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1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1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4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1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1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1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1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St-710/2015-5</izvorni_sadrzaj>
    <derivirana_varijabla naziv="DomainObject.Oznaka_1">St-710/2015-5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DOMESTICA za trgovinu i usluge društvo s ograničenom odgovornošću</izvorni_sadrzaj>
    <derivirana_varijabla naziv="DomainObject.Predmet.ProtustrankaFormated_1">  NATURA DOMESTICA za trgovinu i usluge društvo s ograničenom odgovornošću</derivirana_varijabla>
  </DomainObject.Predmet.ProtustrankaFormated>
  <DomainObject.Predmet.ProtustrankaFormatedOIB>
    <izvorni_sadrzaj>  NATURA DOMESTICA za trgovinu i usluge društvo s ograničenom odgovornošću, OIB 36798450900</izvorni_sadrzaj>
    <derivirana_varijabla naziv="DomainObject.Predmet.ProtustrankaFormatedOIB_1">  NATURA DOMESTICA za trgovinu i usluge društvo s ograničenom odgovornošću, OIB 36798450900</derivirana_varijabla>
  </DomainObject.Predmet.ProtustrankaFormatedOIB>
  <DomainObject.Predmet.ProtustrankaFormatedWithAdress>
    <izvorni_sadrzaj> NATURA DOMESTICA za trgovinu i usluge društvo s ograničenom odgovornošću, Grab 210, 23440 Grab</izvorni_sadrzaj>
    <derivirana_varijabla naziv="DomainObject.Predmet.ProtustrankaFormatedWithAdress_1"> NATURA DOMESTICA za trgovinu i usluge društvo s ograničenom odgovornošću, Grab 210, 23440 Grab</derivirana_varijabla>
  </DomainObject.Predmet.ProtustrankaFormatedWithAdress>
  <DomainObject.Predmet.ProtustrankaFormatedWithAdressOIB>
    <izvorni_sadrzaj> NATURA DOMESTICA za trgovinu i usluge društvo s ograničenom odgovornošću, OIB 36798450900, Grab 210, 23440 Grab</izvorni_sadrzaj>
    <derivirana_varijabla naziv="DomainObject.Predmet.ProtustrankaFormatedWithAdressOIB_1"> NATURA DOMESTICA za trgovinu i usluge društvo s ograničenom odgovornošću, OIB 36798450900, Grab 210, 23440 Grab</derivirana_varijabla>
  </DomainObject.Predmet.ProtustrankaFormatedWithAdressOIB>
  <DomainObject.Predmet.ProtustrankaWithAdress>
    <izvorni_sadrzaj>NATURA DOMESTICA za trgovinu i usluge društvo s ograničenom odgovornošću Grab 210, 23440 Grab</izvorni_sadrzaj>
    <derivirana_varijabla naziv="DomainObject.Predmet.ProtustrankaWithAdress_1">NATURA DOMESTICA za trgovinu i usluge društvo s ograničenom odgovornošću Grab 210, 23440 Grab</derivirana_varijabla>
  </DomainObject.Predmet.ProtustrankaWithAdress>
  <DomainObject.Predmet.ProtustrankaWithAdressOIB>
    <izvorni_sadrzaj>NATURA DOMESTICA za trgovinu i usluge društvo s ograničenom odgovornošću, OIB 36798450900, Grab 210, 23440 Grab</izvorni_sadrzaj>
    <derivirana_varijabla naziv="DomainObject.Predmet.ProtustrankaWithAdressOIB_1">NATURA DOMESTICA za trgovinu i usluge društvo s ograničenom odgovornošću, OIB 36798450900, Grab 210, 23440 Grab</derivirana_varijabla>
  </DomainObject.Predmet.ProtustrankaWithAdressOIB>
  <DomainObject.Predmet.ProtustrankaNazivFormated>
    <izvorni_sadrzaj>NATURA DOMESTICA za trgovinu i usluge društvo s ograničenom odgovornošću</izvorni_sadrzaj>
    <derivirana_varijabla naziv="DomainObject.Predmet.ProtustrankaNazivFormated_1">NATURA DOMESTICA za trgovinu i usluge društvo s ograničenom odgovornošću</derivirana_varijabla>
  </DomainObject.Predmet.ProtustrankaNazivFormated>
  <DomainObject.Predmet.ProtustrankaNazivFormatedOIB>
    <izvorni_sadrzaj>NATURA DOMESTICA za trgovinu i usluge društvo s ograničenom odgovornošću, OIB 36798450900</izvorni_sadrzaj>
    <derivirana_varijabla naziv="DomainObject.Predmet.ProtustrankaNazivFormatedOIB_1">NATURA DOMESTICA za trgovinu i usluge društvo s ograničenom odgovornošću, OIB 36798450900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38588.42</izvorni_sadrzaj>
    <derivirana_varijabla naziv="DomainObject.Predmet.TrenutnaVrijednost_1">38588.42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NATURA DOMESTICA za trgovinu i usluge društvo s ograničenom odgovornošću</item>
    </izvorni_sadrzaj>
    <derivirana_varijabla naziv="DomainObject.Predmet.ProtuStrankaListFormated_1">
      <item>NATURA DOMESTICA za trgovinu i usluge društvo s ograničenom odgovornošću</item>
    </derivirana_varijabla>
  </DomainObject.Predmet.ProtuStrankaListFormated>
  <DomainObject.Predmet.ProtuStrankaListFormatedOIB>
    <izvorni_sadrzaj>
      <item>NATURA DOMESTICA za trgovinu i usluge društvo s ograničenom odgovornošću, OIB 36798450900</item>
    </izvorni_sadrzaj>
    <derivirana_varijabla naziv="DomainObject.Predmet.ProtuStrankaListFormatedOIB_1">
      <item>NATURA DOMESTICA za trgovinu i usluge društvo s ograničenom odgovornošću, OIB 36798450900</item>
    </derivirana_varijabla>
  </DomainObject.Predmet.ProtuStrankaListFormatedOIB>
  <DomainObject.Predmet.ProtuStrankaListFormatedWithAdress>
    <izvorni_sadrzaj>
      <item>NATURA DOMESTICA za trgovinu i usluge društvo s ograničenom odgovornošću, Grab 210, 23440 Grab</item>
    </izvorni_sadrzaj>
    <derivirana_varijabla naziv="DomainObject.Predmet.ProtuStrankaListFormatedWithAdress_1">
      <item>NATURA DOMESTICA za trgovinu i usluge društvo s ograničenom odgovornošću, Grab 210, 23440 Grab</item>
    </derivirana_varijabla>
  </DomainObject.Predmet.ProtuStrankaListFormatedWithAdress>
  <DomainObject.Predmet.ProtuStrankaListFormatedWithAdressOIB>
    <izvorni_sadrzaj>
      <item>NATURA DOMESTICA za trgovinu i usluge društvo s ograničenom odgovornošću, OIB 36798450900, Grab 210, 23440 Grab</item>
    </izvorni_sadrzaj>
    <derivirana_varijabla naziv="DomainObject.Predmet.ProtuStrankaListFormatedWithAdressOIB_1">
      <item>NATURA DOMESTICA za trgovinu i usluge društvo s ograničenom odgovornošću, OIB 36798450900, Grab 210, 23440 Grab</item>
    </derivirana_varijabla>
  </DomainObject.Predmet.ProtuStrankaListFormatedWithAdressOIB>
  <DomainObject.Predmet.ProtuStrankaListNazivFormated>
    <izvorni_sadrzaj>
      <item>NATURA DOMESTICA za trgovinu i usluge društvo s ograničenom odgovornošću</item>
    </izvorni_sadrzaj>
    <derivirana_varijabla naziv="DomainObject.Predmet.ProtuStrankaListNazivFormated_1">
      <item>NATURA DOMESTICA za trgovinu i usluge društvo s ograničenom odgovornošću</item>
    </derivirana_varijabla>
  </DomainObject.Predmet.ProtuStrankaListNazivFormated>
  <DomainObject.Predmet.ProtuStrankaListNazivFormatedOIB>
    <izvorni_sadrzaj>
      <item>NATURA DOMESTICA za trgovinu i usluge društvo s ograničenom odgovornošću, OIB 36798450900</item>
    </izvorni_sadrzaj>
    <derivirana_varijabla naziv="DomainObject.Predmet.ProtuStrankaListNazivFormatedOIB_1">
      <item>NATURA DOMESTICA za trgovinu i usluge društvo s ograničenom odgovornošću, OIB 36798450900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St-710/2015-5</izvorni_sadrzaj>
    <derivirana_varijabla naziv="DomainObject.PoslovniBrojDokumenta_1">St-710/2015-5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NATURA DOMESTICA za trgovinu i usluge društvo s ograničenom odgovornošću</izvorni_sadrzaj>
    <derivirana_varijabla naziv="DomainObject.Predmet.ProtustrankaIDrugi_1">NATURA DOMESTICA za trgovinu i usluge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NATURA DOMESTICA za trgovinu i usluge društvo s ograničenom odgovornošću, OIB 36798450900, Grab 210, 23440 Grab</izvorni_sadrzaj>
    <derivirana_varijabla naziv="DomainObject.Predmet.ProtustrankaIDrugiAdressOIB_1">NATURA DOMESTICA za trgovinu i usluge društvo s ograničenom odgovornošću, OIB 36798450900, Grab 210, 23440 Grab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NATURA DOMESTICA za trgovinu i usluge društvo s ograničenom odgovornošću</item>
    </izvorni_sadrzaj>
    <derivirana_varijabla naziv="DomainObject.Predmet.SudioniciListNaziv_1">
      <item>FINA</item>
      <item>NATURA DOMESTICA za trgovinu i usluge društvo s ograničenom odgovornošću</item>
    </derivirana_varijabla>
  </DomainObject.Predmet.SudioniciListNaziv>
  <DomainObject.Predmet.SudioniciListAdressOIB>
    <izvorni_sadrzaj>
      <item>FINA, OIB 85821130368</item>
      <item>NATURA DOMESTICA za trgovinu i usluge društvo s ograničenom odgovornošću, OIB 36798450900, Grab 210,23440 Grab</item>
    </izvorni_sadrzaj>
    <derivirana_varijabla naziv="DomainObject.Predmet.SudioniciListAdressOIB_1">
      <item>FINA, OIB 85821130368</item>
      <item>NATURA DOMESTICA za trgovinu i usluge društvo s ograničenom odgovornošću, OIB 36798450900, Grab 210,23440 Grab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36798450900</item>
    </izvorni_sadrzaj>
    <derivirana_varijabla naziv="DomainObject.Predmet.SudioniciListNazivOIB_1">
      <item>, OIB 85821130368</item>
      <item>, OIB 36798450900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863</properties:Words>
  <properties:Characters>4708</properties:Characters>
  <properties:Lines>121</properties:Lines>
  <properties:Paragraphs>40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2016-03-21T08:56:00Z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2016-05-02T08:26:00Z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