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c495" w14:paraId="e90c49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6557E">
        <w:t>1488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56557E">
        <w:t xml:space="preserve">ONWARD TRADE </w:t>
      </w:r>
      <w:r w:rsidR="00F67997">
        <w:t xml:space="preserve">d.o.o. </w:t>
      </w:r>
      <w:r w:rsidR="009F7D03">
        <w:t xml:space="preserve"> </w:t>
      </w:r>
      <w:r w:rsidR="00F818F6">
        <w:t xml:space="preserve">Zagreb, </w:t>
      </w:r>
      <w:r w:rsidR="0056557E">
        <w:t>Ulica grada Vukovara 271</w:t>
      </w:r>
      <w:r w:rsidR="00F67997">
        <w:t xml:space="preserve"> </w:t>
      </w:r>
      <w:r w:rsidR="00AC4528">
        <w:t xml:space="preserve"> (OIB </w:t>
      </w:r>
      <w:r w:rsidR="0056557E">
        <w:t>35526741465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6557E">
        <w:t>122.622,75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C127F3">
        <w:t>, v.r.</w:t>
      </w:r>
    </w:p>
    <w:p w:rsidRDefault="00C127F3" w:rsidP="00572798" w:rsidR="00C127F3">
      <w:pPr>
        <w:jc w:val="right"/>
      </w:pPr>
      <w:r>
        <w:t>Za točnost otpravka:</w:t>
      </w:r>
    </w:p>
    <w:p w:rsidRDefault="00C127F3" w:rsidP="00572798" w:rsidR="00C127F3">
      <w:pPr>
        <w:jc w:val="right"/>
      </w:pPr>
      <w:r>
        <w:t>Karmen Malkoč</w:t>
      </w:r>
    </w:p>
    <w:p w:rsidRDefault="00C127F3" w:rsidP="00C127F3" w:rsidR="00C127F3">
      <w:r>
        <w:t>DNA:</w:t>
      </w:r>
    </w:p>
    <w:p w:rsidRDefault="00C127F3" w:rsidP="00C127F3" w:rsidR="00C127F3">
      <w:r>
        <w:t>- oglasna ploča</w:t>
      </w:r>
    </w:p>
    <w:sectPr w:rsidSect="00C127F3" w:rsidR="00C127F3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F3962"/>
    <w:rsid w:val="00516CF1"/>
    <w:rsid w:val="0053446F"/>
    <w:rsid w:val="0056557E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F7D03"/>
    <w:rsid w:val="00A71431"/>
    <w:rsid w:val="00A82DB7"/>
    <w:rsid w:val="00AC4528"/>
    <w:rsid w:val="00AD027A"/>
    <w:rsid w:val="00B82F18"/>
    <w:rsid w:val="00C127F3"/>
    <w:rsid w:val="00C836B9"/>
    <w:rsid w:val="00C958E9"/>
    <w:rsid w:val="00CE7362"/>
    <w:rsid w:val="00D01B78"/>
    <w:rsid w:val="00D66226"/>
    <w:rsid w:val="00EC3302"/>
    <w:rsid w:val="00ED6AA8"/>
    <w:rsid w:val="00F034D3"/>
    <w:rsid w:val="00F10925"/>
    <w:rsid w:val="00F67997"/>
    <w:rsid w:val="00F818F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C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C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C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C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C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C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C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C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St-1488/2015</izvorni_sadrzaj>
    <derivirana_varijabla naziv="DomainObject.Predmet.OznakaBroj_1">St-1488/2015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ONWARD TRADE j.d.o.o.</izvorni_sadrzaj>
    <derivirana_varijabla naziv="DomainObject.Predmet.ProtustrankaFormated_1">  ONWARD TRADE j.d.o.o.</derivirana_varijabla>
  </DomainObject.Predmet.ProtustrankaFormated>
  <DomainObject.Predmet.ProtustrankaFormatedOIB>
    <izvorni_sadrzaj>  ONWARD TRADE j.d.o.o., OIB 35526741465</izvorni_sadrzaj>
    <derivirana_varijabla naziv="DomainObject.Predmet.ProtustrankaFormatedOIB_1">  ONWARD TRADE j.d.o.o., OIB 35526741465</derivirana_varijabla>
  </DomainObject.Predmet.ProtustrankaFormatedOIB>
  <DomainObject.Predmet.ProtustrankaFormatedWithAdress>
    <izvorni_sadrzaj> ONWARD TRADE j.d.o.o., Ulica grada Vukovara 271, 10000 Zagreb</izvorni_sadrzaj>
    <derivirana_varijabla naziv="DomainObject.Predmet.ProtustrankaFormatedWithAdress_1"> ONWARD TRADE j.d.o.o., Ulica grada Vukovara 271, 10000 Zagreb</derivirana_varijabla>
  </DomainObject.Predmet.ProtustrankaFormatedWithAdress>
  <DomainObject.Predmet.ProtustrankaFormatedWithAdressOIB>
    <izvorni_sadrzaj> ONWARD TRADE j.d.o.o., OIB 35526741465, Ulica grada Vukovara 271, 10000 Zagreb</izvorni_sadrzaj>
    <derivirana_varijabla naziv="DomainObject.Predmet.ProtustrankaFormatedWithAdressOIB_1"> ONWARD TRADE j.d.o.o., OIB 35526741465, Ulica grada Vukovara 271, 10000 Zagreb</derivirana_varijabla>
  </DomainObject.Predmet.ProtustrankaFormatedWithAdressOIB>
  <DomainObject.Predmet.ProtustrankaWithAdress>
    <izvorni_sadrzaj>ONWARD TRADE j.d.o.o. Ulica grada Vukovara 271, 10000 Zagreb</izvorni_sadrzaj>
    <derivirana_varijabla naziv="DomainObject.Predmet.ProtustrankaWithAdress_1">ONWARD TRADE j.d.o.o. Ulica grada Vukovara 271, 10000 Zagreb</derivirana_varijabla>
  </DomainObject.Predmet.ProtustrankaWithAdress>
  <DomainObject.Predmet.ProtustrankaWithAdressOIB>
    <izvorni_sadrzaj>ONWARD TRADE j.d.o.o., OIB 35526741465, Ulica grada Vukovara 271, 10000 Zagreb</izvorni_sadrzaj>
    <derivirana_varijabla naziv="DomainObject.Predmet.ProtustrankaWithAdressOIB_1">ONWARD TRADE j.d.o.o., OIB 35526741465, Ulica grada Vukovara 271, 10000 Zagreb</derivirana_varijabla>
  </DomainObject.Predmet.ProtustrankaWithAdressOIB>
  <DomainObject.Predmet.ProtustrankaNazivFormated>
    <izvorni_sadrzaj>ONWARD TRADE j.d.o.o.</izvorni_sadrzaj>
    <derivirana_varijabla naziv="DomainObject.Predmet.ProtustrankaNazivFormated_1">ONWARD TRADE j.d.o.o.</derivirana_varijabla>
  </DomainObject.Predmet.ProtustrankaNazivFormated>
  <DomainObject.Predmet.ProtustrankaNazivFormatedOIB>
    <izvorni_sadrzaj>ONWARD TRADE j.d.o.o., OIB 35526741465</izvorni_sadrzaj>
    <derivirana_varijabla naziv="DomainObject.Predmet.ProtustrankaNazivFormatedOIB_1">ONWARD TRADE j.d.o.o., OIB 35526741465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ONWARD TRADE j.d.o.o.</item>
    </izvorni_sadrzaj>
    <derivirana_varijabla naziv="DomainObject.Predmet.ProtuStrankaListFormated_1">
      <item>ONWARD TRADE j.d.o.o.</item>
    </derivirana_varijabla>
  </DomainObject.Predmet.ProtuStrankaListFormated>
  <DomainObject.Predmet.ProtuStrankaListFormatedOIB>
    <izvorni_sadrzaj>
      <item>ONWARD TRADE j.d.o.o., OIB 35526741465</item>
    </izvorni_sadrzaj>
    <derivirana_varijabla naziv="DomainObject.Predmet.ProtuStrankaListFormatedOIB_1">
      <item>ONWARD TRADE j.d.o.o., OIB 35526741465</item>
    </derivirana_varijabla>
  </DomainObject.Predmet.ProtuStrankaListFormatedOIB>
  <DomainObject.Predmet.ProtuStrankaListFormatedWithAdress>
    <izvorni_sadrzaj>
      <item>ONWARD TRADE j.d.o.o., Ulica grada Vukovara 271, 10000 Zagreb</item>
    </izvorni_sadrzaj>
    <derivirana_varijabla naziv="DomainObject.Predmet.ProtuStrankaListFormatedWithAdress_1">
      <item>ONWARD TRADE j.d.o.o., Ulica grada Vukovara 271, 10000 Zagreb</item>
    </derivirana_varijabla>
  </DomainObject.Predmet.ProtuStrankaListFormatedWithAdress>
  <DomainObject.Predmet.ProtuStrankaListFormatedWithAdressOIB>
    <izvorni_sadrzaj>
      <item>ONWARD TRADE j.d.o.o., OIB 35526741465, Ulica grada Vukovara 271, 10000 Zagreb</item>
    </izvorni_sadrzaj>
    <derivirana_varijabla naziv="DomainObject.Predmet.ProtuStrankaListFormatedWithAdressOIB_1">
      <item>ONWARD TRADE j.d.o.o., OIB 35526741465, Ulica grada Vukovara 271, 10000 Zagreb</item>
    </derivirana_varijabla>
  </DomainObject.Predmet.ProtuStrankaListFormatedWithAdressOIB>
  <DomainObject.Predmet.ProtuStrankaListNazivFormated>
    <izvorni_sadrzaj>
      <item>ONWARD TRADE j.d.o.o.</item>
    </izvorni_sadrzaj>
    <derivirana_varijabla naziv="DomainObject.Predmet.ProtuStrankaListNazivFormated_1">
      <item>ONWARD TRADE j.d.o.o.</item>
    </derivirana_varijabla>
  </DomainObject.Predmet.ProtuStrankaListNazivFormated>
  <DomainObject.Predmet.ProtuStrankaListNazivFormatedOIB>
    <izvorni_sadrzaj>
      <item>ONWARD TRADE j.d.o.o., OIB 35526741465</item>
    </izvorni_sadrzaj>
    <derivirana_varijabla naziv="DomainObject.Predmet.ProtuStrankaListNazivFormatedOIB_1">
      <item>ONWARD TRADE j.d.o.o., OIB 35526741465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ONWARD TRADE j.d.o.o.</izvorni_sadrzaj>
    <derivirana_varijabla naziv="DomainObject.Predmet.ProtustrankaIDrugi_1">ONWARD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ONWARD TRADE j.d.o.o., OIB 35526741465, Ulica grada Vukovara 271, 10000 Zagreb</izvorni_sadrzaj>
    <derivirana_varijabla naziv="DomainObject.Predmet.ProtustrankaIDrugiAdressOIB_1">ONWARD TRADE j.d.o.o., OIB 35526741465,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ONWARD TRADE j.d.o.o.</item>
    </izvorni_sadrzaj>
    <derivirana_varijabla naziv="DomainObject.Predmet.SudioniciListNaziv_1">
      <item>FINA Regionalni centar Zagreb</item>
      <item>ONWARD TRADE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ONWARD TRADE j.d.o.o., OIB 35526741465, Ulica grada Vukovara 271,10000 Zagreb</item>
    </izvorni_sadrzaj>
    <derivirana_varijabla naziv="DomainObject.Predmet.SudioniciListAdressOIB_1">
      <item>FINA Regionalni centar Zagreb, OIB 85821130368, Trg svibanjskih žrtava 1995. 1,10000 Zagreb</item>
      <item>ONWARD TRADE j.d.o.o., OIB 35526741465,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35526741465</item>
    </izvorni_sadrzaj>
    <derivirana_varijabla naziv="DomainObject.Predmet.SudioniciListNazivOIB_1">
      <item>, OIB 85821130368</item>
      <item>, OIB 35526741465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1331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2015-11-06T13:48:00Z</dcterms:created>
  <dc:creator>ilukac</dc:creator>
  <cp:lastModifiedBy>Karmen Malkoč</cp:lastModifiedBy>
  <cp:lastPrinted>2015-11-06T13:29:00Z</cp:lastPrinted>
  <dcterms:modified xmlns:xsi="http://www.w3.org/2001/XMLSchema-instance" xsi:type="dcterms:W3CDTF">2015-11-06T14:19:00Z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