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047B49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047B49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047B49">
        <w:tc>
          <w:tcPr>
            <w:tcW w:type="dxa" w:w="3227"/>
            <w:gridSpan w:val="2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361eef3" w14:paraId="361eef3" w:rsidRDefault="00AB7880" w:rsidP="00EE4347" w:rsidR="00AB7880" w:rsidRPr="00047B49">
      <w:pPr>
        <w15:collapsed w:val="false"/>
        <w:rPr>
          <w:rFonts w:cs="Arial" w:hAnsi="Arial" w:ascii="Arial"/>
        </w:rPr>
      </w:pPr>
    </w:p>
    <w:p w:rsidRDefault="00546865" w:rsidP="00546865" w:rsidR="00546865" w:rsidRPr="00047B49">
      <w:pPr>
        <w:jc w:val="right"/>
      </w:pPr>
      <w:r w:rsidRPr="00047B49">
        <w:t xml:space="preserve">FINA </w:t>
      </w:r>
    </w:p>
    <w:p w:rsidRDefault="007505B7" w:rsidP="00811733" w:rsidR="007505B7" w:rsidRPr="00047B49">
      <w:pPr>
        <w:tabs>
          <w:tab w:pos="3555" w:val="left"/>
        </w:tabs>
      </w:pPr>
    </w:p>
    <w:p w:rsidRDefault="00B56DD1" w:rsidP="00811733" w:rsidR="00B56DD1" w:rsidRPr="00047B49">
      <w:pPr>
        <w:tabs>
          <w:tab w:pos="3555" w:val="left"/>
        </w:tabs>
      </w:pPr>
    </w:p>
    <w:p w:rsidRDefault="00660C80" w:rsidP="00DF3513" w:rsidR="00660C80" w:rsidRPr="00047B49">
      <w:pPr>
        <w:jc w:val="center"/>
      </w:pPr>
    </w:p>
    <w:p w:rsidRDefault="008B1F41" w:rsidP="003F1470" w:rsidR="003F1470" w:rsidRPr="004C46E6">
      <w:pPr>
        <w:ind w:firstLine="708"/>
        <w:jc w:val="both"/>
        <w:rPr>
          <w:b/>
        </w:rPr>
      </w:pPr>
      <w:r w:rsidRPr="00047B49">
        <w:t xml:space="preserve">Za potrebe utvrđivanja </w:t>
      </w:r>
      <w:r w:rsidR="0056041E" w:rsidRPr="00047B49">
        <w:t>pretpostavki</w:t>
      </w:r>
      <w:r w:rsidRPr="00047B49">
        <w:t xml:space="preserve"> za otvaranje stečajnog postupka nad </w:t>
      </w:r>
      <w:r w:rsidR="007505B7" w:rsidRPr="00047B49">
        <w:t>stečajnim dužnikom</w:t>
      </w:r>
      <w:r w:rsidR="001D1940">
        <w:t xml:space="preserve"> </w:t>
      </w:r>
      <w:r w:rsidR="00F17C97" w:rsidRPr="00FC1CC0">
        <w:t>PAWN STARS j.d.o.o., Poličnik, Stara cesta 3, OIB: 47130321524</w:t>
      </w:r>
      <w:r w:rsidR="009E04CE" w:rsidRPr="00B05604">
        <w:t xml:space="preserve">, </w:t>
      </w:r>
      <w:r w:rsidRPr="00047B49">
        <w:t xml:space="preserve">potrebno je </w:t>
      </w:r>
      <w:r w:rsidR="003F56A6">
        <w:t xml:space="preserve">da </w:t>
      </w:r>
      <w:r w:rsidR="005B795B" w:rsidRPr="00047B49">
        <w:t xml:space="preserve">ovom </w:t>
      </w:r>
      <w:r w:rsidR="00EE4347" w:rsidRPr="00047B49">
        <w:t xml:space="preserve">sudu </w:t>
      </w:r>
      <w:r w:rsidR="001A2481" w:rsidRPr="00047B49">
        <w:t xml:space="preserve">temeljem čl. </w:t>
      </w:r>
      <w:r w:rsidR="005D151D" w:rsidRPr="00047B49">
        <w:t>123</w:t>
      </w:r>
      <w:r w:rsidR="001A2481" w:rsidRPr="00047B49">
        <w:t xml:space="preserve">. Stečajnog zakona </w:t>
      </w:r>
      <w:r w:rsidRPr="00047B49">
        <w:t>dostavit</w:t>
      </w:r>
      <w:r w:rsidR="003F56A6">
        <w:t>e</w:t>
      </w:r>
      <w:r w:rsidR="001A2481" w:rsidRPr="00047B49">
        <w:t xml:space="preserve"> podatke</w:t>
      </w:r>
      <w:r w:rsidR="000471FB" w:rsidRPr="00047B49">
        <w:t xml:space="preserve"> iz O</w:t>
      </w:r>
      <w:r w:rsidR="00DE78C2" w:rsidRPr="00047B49">
        <w:t xml:space="preserve">čevidnika redoslijeda plaćanja odnosno stanju blokade </w:t>
      </w:r>
      <w:r w:rsidR="00EE4347" w:rsidRPr="00047B49">
        <w:t xml:space="preserve">te ukupnom broju dana neprekidne blokade za </w:t>
      </w:r>
      <w:r w:rsidR="00C77A83" w:rsidRPr="00047B49">
        <w:t xml:space="preserve">predmetno </w:t>
      </w:r>
      <w:r w:rsidR="001A2481" w:rsidRPr="00047B49">
        <w:t>trgovačko društv</w:t>
      </w:r>
      <w:r w:rsidR="00EE4347" w:rsidRPr="00047B49">
        <w:t>o</w:t>
      </w:r>
      <w:r w:rsidR="001A2481" w:rsidRPr="00047B49">
        <w:t xml:space="preserve"> </w:t>
      </w:r>
      <w:r w:rsidR="003F1470" w:rsidRPr="00A34D4B">
        <w:t xml:space="preserve">i </w:t>
      </w:r>
      <w:r w:rsidR="003F1470" w:rsidRPr="008477FA">
        <w:rPr>
          <w:b/>
        </w:rPr>
        <w:t xml:space="preserve">to podatke na dan </w:t>
      </w:r>
      <w:r w:rsidR="003F56A6">
        <w:rPr>
          <w:b/>
        </w:rPr>
        <w:t xml:space="preserve">kada vi izdajete </w:t>
      </w:r>
      <w:r w:rsidR="003F1470" w:rsidRPr="008477FA">
        <w:rPr>
          <w:b/>
        </w:rPr>
        <w:t>Potvrd</w:t>
      </w:r>
      <w:r w:rsidR="003F56A6">
        <w:rPr>
          <w:b/>
        </w:rPr>
        <w:t>u</w:t>
      </w:r>
      <w:r w:rsidR="003F1470">
        <w:t>, a</w:t>
      </w:r>
      <w:r w:rsidR="002B574C">
        <w:t xml:space="preserve"> ne </w:t>
      </w:r>
      <w:r w:rsidR="003F56A6">
        <w:t xml:space="preserve">podatke iz </w:t>
      </w:r>
      <w:r w:rsidR="002B574C">
        <w:t xml:space="preserve">zahtjeva za provedbu skraćenog </w:t>
      </w:r>
      <w:r w:rsidR="003F1470">
        <w:t>stečajnog postupka</w:t>
      </w:r>
      <w:r w:rsidR="003F56A6">
        <w:t xml:space="preserve"> koji se podnijeli ovom sudu </w:t>
      </w:r>
      <w:r w:rsidR="00F17C97">
        <w:t>8</w:t>
      </w:r>
      <w:r w:rsidR="00BA40BD">
        <w:t>. studenog 2018</w:t>
      </w:r>
      <w:r w:rsidR="002B574C">
        <w:t>.</w:t>
      </w:r>
      <w:r w:rsidR="00D80A5D">
        <w:t xml:space="preserve"> </w:t>
      </w:r>
      <w:r w:rsidR="00DF5028">
        <w:t xml:space="preserve"> </w:t>
      </w:r>
      <w:r w:rsidR="00BA40BD">
        <w:t xml:space="preserve"> </w:t>
      </w:r>
    </w:p>
    <w:p w:rsidRDefault="001A2481" w:rsidP="008B1F41" w:rsidR="001A2481" w:rsidRPr="00047B49">
      <w:pPr>
        <w:jc w:val="both"/>
      </w:pPr>
    </w:p>
    <w:p w:rsidRDefault="008B1F41" w:rsidP="00CF1CBE" w:rsidR="008B1F41" w:rsidRPr="00047B49">
      <w:pPr>
        <w:jc w:val="both"/>
      </w:pPr>
      <w:r w:rsidRPr="00047B49">
        <w:tab/>
        <w:t>Podatke možete dostaviti i fax-om na broj 023/</w:t>
      </w:r>
      <w:r w:rsidR="007E10DD" w:rsidRPr="00047B49">
        <w:t>292</w:t>
      </w:r>
      <w:r w:rsidRPr="00047B49">
        <w:t>-</w:t>
      </w:r>
      <w:r w:rsidR="007E10DD" w:rsidRPr="00047B49">
        <w:t>055</w:t>
      </w:r>
      <w:r w:rsidR="006E086C" w:rsidRPr="00047B49">
        <w:t xml:space="preserve"> ili e-mail</w:t>
      </w:r>
      <w:r w:rsidRPr="00047B49">
        <w:t xml:space="preserve">, najkasnije do </w:t>
      </w:r>
      <w:r w:rsidR="001A2481" w:rsidRPr="00047B49">
        <w:t>12,00</w:t>
      </w:r>
      <w:r w:rsidRPr="00047B49">
        <w:t xml:space="preserve"> sati</w:t>
      </w:r>
      <w:r w:rsidR="006E086C" w:rsidRPr="00047B49">
        <w:t xml:space="preserve"> </w:t>
      </w:r>
      <w:r w:rsidR="001D4089">
        <w:t>20. ožujka</w:t>
      </w:r>
      <w:r w:rsidR="00992F29">
        <w:t xml:space="preserve"> </w:t>
      </w:r>
      <w:r w:rsidR="009B4C3B">
        <w:t>2</w:t>
      </w:r>
      <w:r w:rsidR="00127F49" w:rsidRPr="00047B49">
        <w:t>01</w:t>
      </w:r>
      <w:r w:rsidR="009C62E3">
        <w:t>9</w:t>
      </w:r>
      <w:r w:rsidR="006E086C" w:rsidRPr="00047B49">
        <w:t>.</w:t>
      </w:r>
      <w:r w:rsidRPr="00047B49">
        <w:t xml:space="preserve"> </w:t>
      </w:r>
    </w:p>
    <w:p w:rsidRDefault="00DB704B" w:rsidP="00DB704B" w:rsidR="00DB704B" w:rsidRPr="00047B49"/>
    <w:p w:rsidRDefault="00AB7880" w:rsidP="00CF1CBE" w:rsidR="00AB7880" w:rsidRPr="00047B49">
      <w:pPr>
        <w:jc w:val="center"/>
      </w:pPr>
      <w:r w:rsidRPr="00047B49">
        <w:t>U Zadru</w:t>
      </w:r>
      <w:r w:rsidR="00197DB5" w:rsidRPr="00047B49">
        <w:t xml:space="preserve"> </w:t>
      </w:r>
      <w:r w:rsidR="001D4089">
        <w:t>28.</w:t>
      </w:r>
      <w:r w:rsidR="00C04405">
        <w:t xml:space="preserve"> veljače </w:t>
      </w:r>
      <w:r w:rsidR="00D80A5D">
        <w:t>2019</w:t>
      </w:r>
      <w:r w:rsidR="001A2481" w:rsidRPr="00047B49">
        <w:t xml:space="preserve">. </w:t>
      </w:r>
    </w:p>
    <w:p w:rsidRDefault="00AB7880" w:rsidP="00AB7880" w:rsidR="00AB7880" w:rsidRPr="00047B49">
      <w:pPr>
        <w:jc w:val="center"/>
      </w:pPr>
    </w:p>
    <w:p w:rsidRDefault="005B795B" w:rsidP="008D253B" w:rsidR="005B795B" w:rsidRPr="00047B49">
      <w:pPr>
        <w:jc w:val="center"/>
      </w:pPr>
    </w:p>
    <w:p w:rsidRDefault="001D4089" w:rsidP="001D4089" w:rsidR="001D4089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1D4089" w:rsidP="001D4089" w:rsidR="001D4089" w:rsidRPr="006F3E15">
      <w:r>
        <w:t>Martina Kalmeta</w:t>
      </w:r>
      <w:r w:rsidRPr="006F3E15">
        <w:t xml:space="preserve">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Ana Markač, v.r.</w:t>
      </w:r>
    </w:p>
    <w:p w:rsidRDefault="008D253B" w:rsidP="000450E8" w:rsidR="008D253B">
      <w:pPr>
        <w:jc w:val="right"/>
      </w:pPr>
    </w:p>
    <w:p w:rsidRDefault="008D253B" w:rsidP="000450E8" w:rsidR="008D253B">
      <w:pPr>
        <w:jc w:val="right"/>
        <w:rPr>
          <w:szCs w:val="22"/>
        </w:rPr>
      </w:pPr>
    </w:p>
    <w:p w:rsidRDefault="00B019B7" w:rsidP="00B019B7" w:rsidR="00B019B7" w:rsidRPr="00047B49">
      <w:r w:rsidRPr="00047B49">
        <w:t>DNA:</w:t>
      </w:r>
    </w:p>
    <w:p w:rsidRDefault="009B4C3B" w:rsidP="00B019B7" w:rsidR="00B019B7" w:rsidRPr="00047B49">
      <w:r>
        <w:t xml:space="preserve">i </w:t>
      </w:r>
      <w:r w:rsidR="00B019B7" w:rsidRPr="00047B49">
        <w:t>putem e-Oglasna ploča sudova</w:t>
      </w:r>
    </w:p>
    <w:sectPr w:rsidR="00B019B7" w:rsidRPr="00047B4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F17C97">
      <w:t>65</w:t>
    </w:r>
    <w:r w:rsidR="009E04CE">
      <w:t>/2019-</w:t>
    </w:r>
    <w:r w:rsidR="00BA40BD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50E8"/>
    <w:rsid w:val="000471FB"/>
    <w:rsid w:val="00047B49"/>
    <w:rsid w:val="000510F1"/>
    <w:rsid w:val="00066CA2"/>
    <w:rsid w:val="000A2CF0"/>
    <w:rsid w:val="000A4435"/>
    <w:rsid w:val="000B7480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1D1940"/>
    <w:rsid w:val="001D4089"/>
    <w:rsid w:val="001E54F6"/>
    <w:rsid w:val="002043A2"/>
    <w:rsid w:val="00237CCD"/>
    <w:rsid w:val="0024291D"/>
    <w:rsid w:val="002570FB"/>
    <w:rsid w:val="002658E8"/>
    <w:rsid w:val="00272AC2"/>
    <w:rsid w:val="002B574C"/>
    <w:rsid w:val="00316E90"/>
    <w:rsid w:val="0033573C"/>
    <w:rsid w:val="0035386F"/>
    <w:rsid w:val="00381CA3"/>
    <w:rsid w:val="00395AF4"/>
    <w:rsid w:val="003977C6"/>
    <w:rsid w:val="003A7BFD"/>
    <w:rsid w:val="003B143F"/>
    <w:rsid w:val="003D3EA6"/>
    <w:rsid w:val="003D7E4F"/>
    <w:rsid w:val="003D7FC6"/>
    <w:rsid w:val="003F1470"/>
    <w:rsid w:val="003F56A6"/>
    <w:rsid w:val="0042175E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A248C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82039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D253B"/>
    <w:rsid w:val="008E37BF"/>
    <w:rsid w:val="008E3870"/>
    <w:rsid w:val="008F1162"/>
    <w:rsid w:val="00903099"/>
    <w:rsid w:val="00911E01"/>
    <w:rsid w:val="00955327"/>
    <w:rsid w:val="00970D75"/>
    <w:rsid w:val="00972609"/>
    <w:rsid w:val="00974B89"/>
    <w:rsid w:val="009801FC"/>
    <w:rsid w:val="00992F29"/>
    <w:rsid w:val="009A5115"/>
    <w:rsid w:val="009B4C3B"/>
    <w:rsid w:val="009C62E3"/>
    <w:rsid w:val="009C781D"/>
    <w:rsid w:val="009E04CE"/>
    <w:rsid w:val="009E1A16"/>
    <w:rsid w:val="009E26BB"/>
    <w:rsid w:val="009E5D0F"/>
    <w:rsid w:val="009F4EA6"/>
    <w:rsid w:val="00A066D0"/>
    <w:rsid w:val="00A071B8"/>
    <w:rsid w:val="00A2201A"/>
    <w:rsid w:val="00A241EB"/>
    <w:rsid w:val="00A34D4B"/>
    <w:rsid w:val="00A452CF"/>
    <w:rsid w:val="00A655C4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A40BD"/>
    <w:rsid w:val="00BB6E1C"/>
    <w:rsid w:val="00BC7F0D"/>
    <w:rsid w:val="00BE7525"/>
    <w:rsid w:val="00BF1427"/>
    <w:rsid w:val="00BF3DDD"/>
    <w:rsid w:val="00C04405"/>
    <w:rsid w:val="00C135E0"/>
    <w:rsid w:val="00C20005"/>
    <w:rsid w:val="00C2454B"/>
    <w:rsid w:val="00C44B8E"/>
    <w:rsid w:val="00C77A83"/>
    <w:rsid w:val="00CF1CBE"/>
    <w:rsid w:val="00CF2892"/>
    <w:rsid w:val="00CF76EE"/>
    <w:rsid w:val="00D3344E"/>
    <w:rsid w:val="00D46FD8"/>
    <w:rsid w:val="00D610E5"/>
    <w:rsid w:val="00D80A5D"/>
    <w:rsid w:val="00DA249B"/>
    <w:rsid w:val="00DB692C"/>
    <w:rsid w:val="00DB704B"/>
    <w:rsid w:val="00DC05F2"/>
    <w:rsid w:val="00DC23F5"/>
    <w:rsid w:val="00DC5BAC"/>
    <w:rsid w:val="00DE4163"/>
    <w:rsid w:val="00DE78C2"/>
    <w:rsid w:val="00DF3513"/>
    <w:rsid w:val="00DF5028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4347"/>
    <w:rsid w:val="00EE60B4"/>
    <w:rsid w:val="00EF1F3C"/>
    <w:rsid w:val="00F17C97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820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039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82039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82039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82039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820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039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82039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82039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82039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2019.</izvorni_sadrzaj>
    <derivirana_varijabla naziv="DomainObject.Predmet.DatumOsnivanja_1">18.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St-65/2019</izvorni_sadrzaj>
    <derivirana_varijabla naziv="DomainObject.Predmet.OznakaBroj_1">St-65/2019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PAWN STARS  j.d.o.o. za trgovinu i usluge</izvorni_sadrzaj>
    <derivirana_varijabla naziv="DomainObject.Predmet.ProtustrankaFormated_1">  PAWN STARS  j.d.o.o. za trgovinu i usluge</derivirana_varijabla>
  </DomainObject.Predmet.ProtustrankaFormated>
  <DomainObject.Predmet.ProtustrankaFormatedOIB>
    <izvorni_sadrzaj>  PAWN STARS  j.d.o.o. za trgovinu i usluge, OIB 47130321524</izvorni_sadrzaj>
    <derivirana_varijabla naziv="DomainObject.Predmet.ProtustrankaFormatedOIB_1">  PAWN STARS  j.d.o.o. za trgovinu i usluge, OIB 47130321524</derivirana_varijabla>
  </DomainObject.Predmet.ProtustrankaFormatedOIB>
  <DomainObject.Predmet.ProtustrankaFormatedWithAdress>
    <izvorni_sadrzaj> PAWN STARS  j.d.o.o. za trgovinu i usluge, Stara cesta 3, 23241 Poličnik</izvorni_sadrzaj>
    <derivirana_varijabla naziv="DomainObject.Predmet.ProtustrankaFormatedWithAdress_1"> PAWN STARS  j.d.o.o. za trgovinu i usluge, Stara cesta 3, 23241 Poličnik</derivirana_varijabla>
  </DomainObject.Predmet.ProtustrankaFormatedWithAdress>
  <DomainObject.Predmet.ProtustrankaFormatedWithAdressOIB>
    <izvorni_sadrzaj> PAWN STARS  j.d.o.o. za trgovinu i usluge, OIB 47130321524, Stara cesta 3, 23241 Poličnik</izvorni_sadrzaj>
    <derivirana_varijabla naziv="DomainObject.Predmet.ProtustrankaFormatedWithAdressOIB_1"> PAWN STARS  j.d.o.o. za trgovinu i usluge, OIB 47130321524, Stara cesta 3, 23241 Poličnik</derivirana_varijabla>
  </DomainObject.Predmet.ProtustrankaFormatedWithAdressOIB>
  <DomainObject.Predmet.ProtustrankaWithAdress>
    <izvorni_sadrzaj>PAWN STARS  j.d.o.o. za trgovinu i usluge Stara cesta 3, 23241 Poličnik</izvorni_sadrzaj>
    <derivirana_varijabla naziv="DomainObject.Predmet.ProtustrankaWithAdress_1">PAWN STARS  j.d.o.o. za trgovinu i usluge Stara cesta 3, 23241 Poličnik</derivirana_varijabla>
  </DomainObject.Predmet.ProtustrankaWithAdress>
  <DomainObject.Predmet.ProtustrankaWithAdressOIB>
    <izvorni_sadrzaj>PAWN STARS  j.d.o.o. za trgovinu i usluge, OIB 47130321524, Stara cesta 3, 23241 Poličnik</izvorni_sadrzaj>
    <derivirana_varijabla naziv="DomainObject.Predmet.ProtustrankaWithAdressOIB_1">PAWN STARS  j.d.o.o. za trgovinu i usluge, OIB 47130321524, Stara cesta 3, 23241 Poličnik</derivirana_varijabla>
  </DomainObject.Predmet.ProtustrankaWithAdressOIB>
  <DomainObject.Predmet.ProtustrankaNazivFormated>
    <izvorni_sadrzaj>PAWN STARS  j.d.o.o. za trgovinu i usluge</izvorni_sadrzaj>
    <derivirana_varijabla naziv="DomainObject.Predmet.ProtustrankaNazivFormated_1">PAWN STARS  j.d.o.o. za trgovinu i usluge</derivirana_varijabla>
  </DomainObject.Predmet.ProtustrankaNazivFormated>
  <DomainObject.Predmet.ProtustrankaNazivFormatedOIB>
    <izvorni_sadrzaj>PAWN STARS  j.d.o.o. za trgovinu i usluge, OIB 47130321524</izvorni_sadrzaj>
    <derivirana_varijabla naziv="DomainObject.Predmet.ProtustrankaNazivFormatedOIB_1">PAWN STARS  j.d.o.o. za trgovinu i usluge, OIB 47130321524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PAWN STARS  j.d.o.o. za trgovinu i usluge</item>
    </izvorni_sadrzaj>
    <derivirana_varijabla naziv="DomainObject.Predmet.ProtuStrankaListFormated_1">
      <item>PAWN STARS  j.d.o.o. za trgovinu i usluge</item>
    </derivirana_varijabla>
  </DomainObject.Predmet.ProtuStrankaListFormated>
  <DomainObject.Predmet.ProtuStrankaListFormatedOIB>
    <izvorni_sadrzaj>
      <item>PAWN STARS  j.d.o.o. za trgovinu i usluge, OIB 47130321524</item>
    </izvorni_sadrzaj>
    <derivirana_varijabla naziv="DomainObject.Predmet.ProtuStrankaListFormatedOIB_1">
      <item>PAWN STARS  j.d.o.o. za trgovinu i usluge, OIB 47130321524</item>
    </derivirana_varijabla>
  </DomainObject.Predmet.ProtuStrankaListFormatedOIB>
  <DomainObject.Predmet.ProtuStrankaListFormatedWithAdress>
    <izvorni_sadrzaj>
      <item>PAWN STARS  j.d.o.o. za trgovinu i usluge, Stara cesta 3, 23241 Poličnik</item>
    </izvorni_sadrzaj>
    <derivirana_varijabla naziv="DomainObject.Predmet.ProtuStrankaListFormatedWithAdress_1">
      <item>PAWN STARS  j.d.o.o. za trgovinu i usluge, Stara cesta 3, 23241 Poličnik</item>
    </derivirana_varijabla>
  </DomainObject.Predmet.ProtuStrankaListFormatedWithAdress>
  <DomainObject.Predmet.ProtuStrankaListFormatedWithAdressOIB>
    <izvorni_sadrzaj>
      <item>PAWN STARS  j.d.o.o. za trgovinu i usluge, OIB 47130321524, Stara cesta 3, 23241 Poličnik</item>
    </izvorni_sadrzaj>
    <derivirana_varijabla naziv="DomainObject.Predmet.ProtuStrankaListFormatedWithAdressOIB_1">
      <item>PAWN STARS  j.d.o.o. za trgovinu i usluge, OIB 47130321524, Stara cesta 3, 23241 Poličnik</item>
    </derivirana_varijabla>
  </DomainObject.Predmet.ProtuStrankaListFormatedWithAdressOIB>
  <DomainObject.Predmet.ProtuStrankaListNazivFormated>
    <izvorni_sadrzaj>
      <item>PAWN STARS  j.d.o.o. za trgovinu i usluge</item>
    </izvorni_sadrzaj>
    <derivirana_varijabla naziv="DomainObject.Predmet.ProtuStrankaListNazivFormated_1">
      <item>PAWN STARS  j.d.o.o. za trgovinu i usluge</item>
    </derivirana_varijabla>
  </DomainObject.Predmet.ProtuStrankaListNazivFormated>
  <DomainObject.Predmet.ProtuStrankaListNazivFormatedOIB>
    <izvorni_sadrzaj>
      <item>PAWN STARS  j.d.o.o. za trgovinu i usluge, OIB 47130321524</item>
    </izvorni_sadrzaj>
    <derivirana_varijabla naziv="DomainObject.Predmet.ProtuStrankaListNazivFormatedOIB_1">
      <item>PAWN STARS  j.d.o.o. za trgovinu i usluge, OIB 47130321524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PAWN STARS  j.d.o.o. za trgovinu i usluge</izvorni_sadrzaj>
    <derivirana_varijabla naziv="DomainObject.Predmet.ProtustrankaIDrugi_1">PAWN STARS  j.d.o.o.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PAWN STARS  j.d.o.o. za trgovinu i usluge, OIB 47130321524, Stara cesta 3, 23241 Poličnik</izvorni_sadrzaj>
    <derivirana_varijabla naziv="DomainObject.Predmet.ProtustrankaIDrugiAdressOIB_1">PAWN STARS  j.d.o.o. za trgovinu i usluge, OIB 47130321524, Stara cesta 3,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PAWN STARS  j.d.o.o. za trgovinu i usluge</item>
      <item>FINA</item>
    </izvorni_sadrzaj>
    <derivirana_varijabla naziv="DomainObject.Predmet.SudioniciListNaziv_1">
      <item>PAWN STARS  j.d.o.o. za trgovinu i usluge</item>
      <item>FINA</item>
    </derivirana_varijabla>
  </DomainObject.Predmet.SudioniciListNaziv>
  <DomainObject.Predmet.SudioniciListAdressOIB>
    <izvorni_sadrzaj>
      <item>PAWN STARS  j.d.o.o. za trgovinu i usluge, OIB 47130321524, Stara cesta 3,23241 Poličnik</item>
      <item>FINA, OIB 85821130368, Ivana Danila 4,23000 Zadar</item>
    </izvorni_sadrzaj>
    <derivirana_varijabla naziv="DomainObject.Predmet.SudioniciListAdressOIB_1">
      <item>PAWN STARS  j.d.o.o. za trgovinu i usluge, OIB 47130321524, Stara cesta 3,23241 Poličnik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47130321524</item>
      <item>, OIB 85821130368</item>
    </izvorni_sadrzaj>
    <derivirana_varijabla naziv="DomainObject.Predmet.SudioniciListNazivOIB_1">
      <item>, OIB 47130321524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veljače 2019.</izvorni_sadrzaj>
    <derivirana_varijabla naziv="DomainObject.PredzadnjaOdlukaIzPredmeta.DatumDonosenjaOdluke_1">28. veljače 2019.</derivirana_varijabla>
  </DomainObject.PredzadnjaOdlukaIzPredmeta.DatumDonosenjaOdluke>
  <DomainObject.PredzadnjaOdlukaIzPredmeta.Oznaka>
    <izvorni_sadrzaj>St-65/2019-2</izvorni_sadrzaj>
    <derivirana_varijabla naziv="DomainObject.PredzadnjaOdlukaIzPredmeta.Oznaka_1">St-65/2019-2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B1EDDA-608A-4151-8D19-7FB06D51FA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126</properties:Words>
  <properties:Characters>723</properties:Characters>
  <properties:Lines>28</properties:Lines>
  <properties:Paragraphs>11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2018-11-15T06:51:00Z</dcterms:created>
  <dc:creator>Administrator</dc:creator>
  <cp:lastModifiedBy>Martina Kalmeta</cp:lastModifiedBy>
  <cp:lastPrinted>2019-02-27T13:41:00Z</cp:lastPrinted>
  <dcterms:modified xmlns:xsi="http://www.w3.org/2001/XMLSchema-instance" xsi:type="dcterms:W3CDTF">2019-02-28T07:18:00Z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(St-65-19  fina stanje računa.docx)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