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2365" w14:paraId="f7f2365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859F8">
        <w:t>10</w:t>
      </w:r>
      <w:r w:rsidR="00E62935">
        <w:t>6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E62935" w:rsidRPr="00E62935">
        <w:rPr>
          <w:lang w:val="hr-HR"/>
        </w:rPr>
        <w:t>Kulturna ustanova ARS HALIEUTICA za istraživanje iskustva življenja s morem</w:t>
      </w:r>
      <w:r w:rsidR="00D859F8">
        <w:rPr>
          <w:lang w:val="hr-HR"/>
        </w:rPr>
        <w:t xml:space="preserve">, </w:t>
      </w:r>
      <w:r w:rsidR="00E62935">
        <w:rPr>
          <w:lang w:val="hr-HR"/>
        </w:rPr>
        <w:t>OIB:</w:t>
      </w:r>
      <w:r w:rsidR="00E62935" w:rsidRPr="00E62935">
        <w:t xml:space="preserve"> </w:t>
      </w:r>
      <w:r w:rsidR="00E62935" w:rsidRPr="00E62935">
        <w:rPr>
          <w:lang w:val="hr-HR"/>
        </w:rPr>
        <w:t>69166839906</w:t>
      </w:r>
      <w:r w:rsidR="00E62935">
        <w:rPr>
          <w:lang w:val="hr-HR"/>
        </w:rPr>
        <w:t>, Gornji put bb. Komiža,</w:t>
      </w:r>
      <w:r w:rsidR="00D859F8">
        <w:rPr>
          <w:lang w:val="hr-HR"/>
        </w:rPr>
        <w:t xml:space="preserve"> 11. ožujka </w:t>
      </w:r>
      <w:r w:rsidR="00D53189">
        <w:rPr>
          <w:lang w:val="hr-HR"/>
        </w:rPr>
        <w:t>2019</w:t>
      </w:r>
      <w:r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E62935">
        <w:rPr>
          <w:lang w:val="hr-HR"/>
        </w:rPr>
        <w:tab/>
      </w:r>
      <w:r w:rsidR="00E62935" w:rsidRPr="00E62935">
        <w:rPr>
          <w:lang w:val="hr-HR"/>
        </w:rPr>
        <w:t>Kulturna ustanova ARS HALIEUTICA za istraživanje iskustva življenja s morem</w:t>
      </w:r>
      <w:r w:rsidR="00E62935">
        <w:rPr>
          <w:lang w:val="hr-HR"/>
        </w:rPr>
        <w:t>, OIB:</w:t>
      </w:r>
      <w:r w:rsidR="00E62935" w:rsidRPr="00E62935">
        <w:t xml:space="preserve"> </w:t>
      </w:r>
      <w:r w:rsidR="00E62935" w:rsidRPr="00E62935">
        <w:rPr>
          <w:lang w:val="hr-HR"/>
        </w:rPr>
        <w:t>69166839906</w:t>
      </w:r>
      <w:r w:rsidR="00E62935">
        <w:rPr>
          <w:lang w:val="hr-HR"/>
        </w:rPr>
        <w:t>, Gornji put bb. Komiža</w:t>
      </w:r>
      <w:r>
        <w:rPr>
          <w:lang w:val="hr-HR"/>
        </w:rPr>
        <w:tab/>
      </w:r>
      <w:r w:rsidR="00D859F8">
        <w:rPr>
          <w:lang w:val="hr-HR"/>
        </w:rPr>
        <w:t xml:space="preserve">, dana </w:t>
      </w:r>
      <w:r>
        <w:rPr>
          <w:lang w:val="hr-HR"/>
        </w:rPr>
        <w:t xml:space="preserve"> </w:t>
      </w:r>
      <w:r w:rsidR="00D859F8">
        <w:rPr>
          <w:lang w:val="hr-HR"/>
        </w:rPr>
        <w:t>2</w:t>
      </w:r>
      <w:r w:rsidR="00E62935">
        <w:rPr>
          <w:lang w:val="hr-HR"/>
        </w:rPr>
        <w:t>6</w:t>
      </w:r>
      <w:r w:rsidR="00D53189">
        <w:rPr>
          <w:lang w:val="hr-HR"/>
        </w:rPr>
        <w:t>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 </w:t>
      </w:r>
      <w:r w:rsidR="00E62935">
        <w:rPr>
          <w:rFonts w:eastAsia="Calibri"/>
        </w:rPr>
        <w:t>11.964,02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859F8">
        <w:rPr>
          <w:lang w:val="hr-HR"/>
        </w:rPr>
        <w:t>11.ožujka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91D5E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1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1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St-106/2019-3</izvorni_sadrzaj>
    <derivirana_varijabla naziv="DomainObject.Oznaka_1">St-106/2019-3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Kulturna ustanova ARS HALIEUTICA za istraživanje iskustva življenja s morem</izvorni_sadrzaj>
    <derivirana_varijabla naziv="DomainObject.Predmet.ProtustrankaFormated_1">  Kulturna ustanova ARS HALIEUTICA za istraživanje iskustva življenja s morem</derivirana_varijabla>
  </DomainObject.Predmet.ProtustrankaFormated>
  <DomainObject.Predmet.ProtustrankaFormatedOIB>
    <izvorni_sadrzaj>  Kulturna ustanova ARS HALIEUTICA za istraživanje iskustva življenja s morem, OIB 69166839906</izvorni_sadrzaj>
    <derivirana_varijabla naziv="DomainObject.Predmet.ProtustrankaFormatedOIB_1">  Kulturna ustanova ARS HALIEUTICA za istraživanje iskustva življenja s morem, OIB 69166839906</derivirana_varijabla>
  </DomainObject.Predmet.ProtustrankaFormatedOIB>
  <DomainObject.Predmet.ProtustrankaFormatedWithAdress>
    <izvorni_sadrzaj> Kulturna ustanova ARS HALIEUTICA za istraživanje iskustva življenja s morem, Gurnji Put/bb, 21485 Komiža</izvorni_sadrzaj>
    <derivirana_varijabla naziv="DomainObject.Predmet.ProtustrankaFormatedWithAdress_1"> Kulturna ustanova ARS HALIEUTICA za istraživanje iskustva življenja s morem, Gurnji Put/bb, 21485 Komiža</derivirana_varijabla>
  </DomainObject.Predmet.ProtustrankaFormatedWithAdress>
  <DomainObject.Predmet.ProtustrankaFormatedWithAdressOIB>
    <izvorni_sadrzaj> Kulturna ustanova ARS HALIEUTICA za istraživanje iskustva življenja s morem, OIB 69166839906, Gurnji Put/bb, 21485 Komiža</izvorni_sadrzaj>
    <derivirana_varijabla naziv="DomainObject.Predmet.ProtustrankaFormatedWithAdressOIB_1"> Kulturna ustanova ARS HALIEUTICA za istraživanje iskustva življenja s morem, OIB 69166839906, Gurnji Put/bb, 21485 Komiža</derivirana_varijabla>
  </DomainObject.Predmet.ProtustrankaFormatedWithAdressOIB>
  <DomainObject.Predmet.ProtustrankaWithAdress>
    <izvorni_sadrzaj>Kulturna ustanova ARS HALIEUTICA za istraživanje iskustva življenja s morem Gurnji Put/bb, 21485 Komiža</izvorni_sadrzaj>
    <derivirana_varijabla naziv="DomainObject.Predmet.ProtustrankaWithAdress_1">Kulturna ustanova ARS HALIEUTICA za istraživanje iskustva življenja s morem Gurnji Put/bb, 21485 Komiža</derivirana_varijabla>
  </DomainObject.Predmet.ProtustrankaWithAdress>
  <DomainObject.Predmet.ProtustrankaWithAdressOIB>
    <izvorni_sadrzaj>Kulturna ustanova ARS HALIEUTICA za istraživanje iskustva življenja s morem, OIB 69166839906, Gurnji Put/bb, 21485 Komiža</izvorni_sadrzaj>
    <derivirana_varijabla naziv="DomainObject.Predmet.ProtustrankaWithAdressOIB_1">Kulturna ustanova ARS HALIEUTICA za istraživanje iskustva življenja s morem, OIB 69166839906, Gurnji Put/bb, 21485 Komiža</derivirana_varijabla>
  </DomainObject.Predmet.ProtustrankaWithAdressOIB>
  <DomainObject.Predmet.ProtustrankaNazivFormated>
    <izvorni_sadrzaj>Kulturna ustanova ARS HALIEUTICA za istraživanje iskustva življenja s morem</izvorni_sadrzaj>
    <derivirana_varijabla naziv="DomainObject.Predmet.ProtustrankaNazivFormated_1">Kulturna ustanova ARS HALIEUTICA za istraživanje iskustva življenja s morem</derivirana_varijabla>
  </DomainObject.Predmet.ProtustrankaNazivFormated>
  <DomainObject.Predmet.ProtustrankaNazivFormatedOIB>
    <izvorni_sadrzaj>Kulturna ustanova ARS HALIEUTICA za istraživanje iskustva življenja s morem, OIB 69166839906</izvorni_sadrzaj>
    <derivirana_varijabla naziv="DomainObject.Predmet.ProtustrankaNazivFormatedOIB_1">Kulturna ustanova ARS HALIEUTICA za istraživanje iskustva življenja s morem, OIB 69166839906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11964.02</izvorni_sadrzaj>
    <derivirana_varijabla naziv="DomainObject.Predmet.TrenutnaVrijednost_1">11964.02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Kulturna ustanova ARS HALIEUTICA za istraživanje iskustva življenja s morem</item>
    </izvorni_sadrzaj>
    <derivirana_varijabla naziv="DomainObject.Predmet.ProtuStrankaListFormated_1">
      <item>Kulturna ustanova ARS HALIEUTICA za istraživanje iskustva življenja s morem</item>
    </derivirana_varijabla>
  </DomainObject.Predmet.ProtuStrankaListFormated>
  <DomainObject.Predmet.ProtuStrankaListFormatedOIB>
    <izvorni_sadrzaj>
      <item>Kulturna ustanova ARS HALIEUTICA za istraživanje iskustva življenja s morem, OIB 69166839906</item>
    </izvorni_sadrzaj>
    <derivirana_varijabla naziv="DomainObject.Predmet.ProtuStrankaListFormatedOIB_1">
      <item>Kulturna ustanova ARS HALIEUTICA za istraživanje iskustva življenja s morem, OIB 69166839906</item>
    </derivirana_varijabla>
  </DomainObject.Predmet.ProtuStrankaListFormatedOIB>
  <DomainObject.Predmet.ProtuStrankaListFormatedWithAdress>
    <izvorni_sadrzaj>
      <item>Kulturna ustanova ARS HALIEUTICA za istraživanje iskustva življenja s morem, Gurnji Put/bb, 21485 Komiža</item>
    </izvorni_sadrzaj>
    <derivirana_varijabla naziv="DomainObject.Predmet.ProtuStrankaListFormatedWithAdress_1">
      <item>Kulturna ustanova ARS HALIEUTICA za istraživanje iskustva življenja s morem, Gurnji Put/bb, 21485 Komiža</item>
    </derivirana_varijabla>
  </DomainObject.Predmet.ProtuStrankaListFormatedWithAdress>
  <DomainObject.Predmet.ProtuStrankaListFormatedWithAdressOIB>
    <izvorni_sadrzaj>
      <item>Kulturna ustanova ARS HALIEUTICA za istraživanje iskustva življenja s morem, OIB 69166839906, Gurnji Put/bb, 21485 Komiža</item>
    </izvorni_sadrzaj>
    <derivirana_varijabla naziv="DomainObject.Predmet.ProtuStrankaListFormatedWithAdressOIB_1">
      <item>Kulturna ustanova ARS HALIEUTICA za istraživanje iskustva življenja s morem, OIB 69166839906, Gurnji Put/bb, 21485 Komiža</item>
    </derivirana_varijabla>
  </DomainObject.Predmet.ProtuStrankaListFormatedWithAdressOIB>
  <DomainObject.Predmet.ProtuStrankaListNazivFormated>
    <izvorni_sadrzaj>
      <item>Kulturna ustanova ARS HALIEUTICA za istraživanje iskustva življenja s morem</item>
    </izvorni_sadrzaj>
    <derivirana_varijabla naziv="DomainObject.Predmet.ProtuStrankaListNazivFormated_1">
      <item>Kulturna ustanova ARS HALIEUTICA za istraživanje iskustva življenja s morem</item>
    </derivirana_varijabla>
  </DomainObject.Predmet.ProtuStrankaListNazivFormated>
  <DomainObject.Predmet.ProtuStrankaListNazivFormatedOIB>
    <izvorni_sadrzaj>
      <item>Kulturna ustanova ARS HALIEUTICA za istraživanje iskustva življenja s morem, OIB 69166839906</item>
    </izvorni_sadrzaj>
    <derivirana_varijabla naziv="DomainObject.Predmet.ProtuStrankaListNazivFormatedOIB_1">
      <item>Kulturna ustanova ARS HALIEUTICA za istraživanje iskustva življenja s morem, OIB 69166839906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St-106/2019-3</izvorni_sadrzaj>
    <derivirana_varijabla naziv="DomainObject.PoslovniBrojDokumenta_1">St-106/2019-3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Kulturna ustanova ARS HALIEUTICA za istraživanje iskustva življenja s morem</izvorni_sadrzaj>
    <derivirana_varijabla naziv="DomainObject.Predmet.ProtustrankaIDrugi_1">Kulturna ustanova ARS HALIEUTICA za istraživanje iskustva življenja s morem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Kulturna ustanova ARS HALIEUTICA za istraživanje iskustva življenja s morem, OIB 69166839906, Gurnji Put/bb, 21485 Komiža</izvorni_sadrzaj>
    <derivirana_varijabla naziv="DomainObject.Predmet.ProtustrankaIDrugiAdressOIB_1">Kulturna ustanova ARS HALIEUTICA za istraživanje iskustva življenja s morem, OIB 69166839906, Gurnji Put/bb,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Kulturna ustanova ARS HALIEUTICA za istraživanje iskustva življenja s morem</item>
      <item>FINANCIJSKA AGENCIJA, RC SPLIT</item>
    </izvorni_sadrzaj>
    <derivirana_varijabla naziv="DomainObject.Predmet.SudioniciListNaziv_1">
      <item>Kulturna ustanova ARS HALIEUTICA za istraživanje iskustva življenja s morem</item>
      <item>FINANCIJSKA AGENCIJA, RC SPLIT</item>
    </derivirana_varijabla>
  </DomainObject.Predmet.SudioniciListNaziv>
  <DomainObject.Predmet.SudioniciListAdressOIB>
    <izvorni_sadrzaj>
      <item>Kulturna ustanova ARS HALIEUTICA za istraživanje iskustva življenja s morem, OIB 69166839906, Gurnji Put/bb,21485 Komiža</item>
      <item>FINANCIJSKA AGENCIJA, RC SPLIT, OIB 85821130368, Mažuranićevo šetalište 24 b,21000 Split</item>
    </izvorni_sadrzaj>
    <derivirana_varijabla naziv="DomainObject.Predmet.SudioniciListAdressOIB_1">
      <item>Kulturna ustanova ARS HALIEUTICA za istraživanje iskustva življenja s morem, OIB 69166839906, Gurnji Put/bb,21485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69166839906</item>
      <item>, OIB 85821130368</item>
    </izvorni_sadrzaj>
    <derivirana_varijabla naziv="DomainObject.Predmet.SudioniciListNazivOIB_1">
      <item>, OIB 69166839906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1931</properties:Characters>
  <properties:Lines>49</properties:Lines>
  <properties:Paragraphs>16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2019-03-11T09:00:00Z</cp:lastPrinted>
  <dcterms:modified xmlns:xsi="http://www.w3.org/2001/XMLSchema-instance" xsi:type="dcterms:W3CDTF">2019-03-11T09:00:00Z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