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e6e0d" w14:paraId="b1e6e0d" w:rsidRDefault="005E1854" w:rsidP="005E1854" w:rsidR="005E1854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854" w:rsidP="005E1854" w:rsidR="005E1854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E1854" w:rsidP="005E1854" w:rsidR="005E18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E1854" w:rsidP="005E1854" w:rsidR="005E1854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5E1854" w:rsidP="005E1854" w:rsidR="005E1854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E1854" w:rsidP="005E1854" w:rsidR="005E1854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5E1854" w:rsidP="005E1854" w:rsidR="005E1854" w:rsidRPr="005D578C">
      <w:pPr>
        <w:jc w:val="center"/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 w:rsidRPr="00DB5EC4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>na temelj</w:t>
      </w:r>
      <w:r w:rsidRPr="005D578C">
        <w:rPr>
          <w:rFonts w:cs="Times New Roman" w:eastAsia="Times New Roman"/>
          <w:szCs w:val="24"/>
        </w:rPr>
        <w:t>u</w:t>
      </w:r>
      <w:r>
        <w:rPr>
          <w:rFonts w:cs="Times New Roman" w:eastAsia="Times New Roman"/>
          <w:szCs w:val="24"/>
        </w:rPr>
        <w:t xml:space="preserve"> prijedloga sudske savjetnice Mihaele Kaligari, u 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>, nad pravnom osobom (dužnikom) RUKOMETNI KLUB „ISTRA“ – LABIN, Labin, Rudarska 1, OIB 49986854755, reg. br. 18001023, 20. travnja 2016.</w:t>
      </w: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RUKOMETNI KLUB „ISTRA“ – LABIN, Labin, Rudarska 1, OIB 49986854755, reg. br. 18001023.</w:t>
      </w:r>
    </w:p>
    <w:p w:rsidRDefault="005E1854" w:rsidP="005E1854" w:rsidR="005E1854" w:rsidRPr="005D578C">
      <w:pPr>
        <w:ind w:firstLine="709"/>
        <w:rPr>
          <w:rFonts w:cs="Times New Roman" w:eastAsia="Times New Roman"/>
          <w:szCs w:val="24"/>
        </w:rPr>
      </w:pPr>
    </w:p>
    <w:p w:rsidRDefault="005E1854" w:rsidP="005E1854" w:rsidR="005E1854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Pr="008022BA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5E1854" w:rsidP="005E1854" w:rsidR="005E1854">
      <w:pPr>
        <w:ind w:firstLine="708"/>
        <w:rPr>
          <w:rFonts w:cs="Times New Roman" w:eastAsia="Times New Roman"/>
          <w:szCs w:val="20"/>
        </w:rPr>
      </w:pPr>
    </w:p>
    <w:p w:rsidRDefault="005E1854" w:rsidP="005E1854" w:rsidR="005E18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RUKOMETNI KLUB „ISTRA“ – LABIN, Labin, Rudarska 1, OIB 49986854755, reg. br. 18001023.</w:t>
      </w:r>
    </w:p>
    <w:p w:rsidRDefault="005E1854" w:rsidP="005E1854" w:rsidR="005E1854">
      <w:pPr>
        <w:ind w:firstLine="709"/>
        <w:rPr>
          <w:rFonts w:cs="Times New Roman" w:eastAsia="Times New Roman"/>
          <w:szCs w:val="24"/>
        </w:rPr>
      </w:pPr>
    </w:p>
    <w:p w:rsidRDefault="005E1854" w:rsidP="005E1854" w:rsidR="005E185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>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Uredu državne uprave u Istarskoj županiji, Službi</w:t>
      </w:r>
      <w:r w:rsidRPr="00530965">
        <w:rPr>
          <w:rFonts w:cs="Times New Roman" w:eastAsia="Times New Roman"/>
          <w:szCs w:val="24"/>
        </w:rPr>
        <w:t xml:space="preserve"> za opću upravu i društvene djelatnosti</w:t>
      </w:r>
      <w:r>
        <w:rPr>
          <w:rFonts w:cs="Times New Roman" w:eastAsia="Times New Roman"/>
          <w:szCs w:val="24"/>
        </w:rPr>
        <w:t>, radi brisanja dužnika RUKOMETNI KLUB „ISTRA“ – LABIN, Labin, Rudarska 1, OIB 49986854755, reg. br. 18001023, iz Registra udruga u Republici Hrvatskoj.</w:t>
      </w:r>
    </w:p>
    <w:p w:rsidRDefault="005E1854" w:rsidP="005E1854" w:rsidR="005E1854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5E1854" w:rsidP="005E1854" w:rsidR="005E1854">
      <w:pPr>
        <w:ind w:firstLine="708"/>
        <w:rPr>
          <w:rFonts w:cs="Times New Roman" w:eastAsia="Times New Roman"/>
          <w:szCs w:val="24"/>
        </w:rPr>
      </w:pPr>
    </w:p>
    <w:p w:rsidRDefault="005E1854" w:rsidP="005E1854" w:rsidR="005E1854" w:rsidRPr="003571D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RUKOMETNI KLUB „ISTRA“ – LABIN.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>nisu ispunjene pretpostavke za pokretanje drugog postupka radi brisanja iz registra</w:t>
      </w:r>
      <w:r>
        <w:t>, što je utvrđeno uvidom u zahtjev Financijske agencije i registar udruga za dužnika</w:t>
      </w:r>
      <w:r>
        <w:rPr>
          <w:rFonts w:eastAsiaTheme="minorHAnsi"/>
          <w:lang w:eastAsia="en-US"/>
        </w:rPr>
        <w:t xml:space="preserve">, sud je rješenjem posl. br. 11 St-440/2015-3 od 30. studenog 2015. pokrenuo skraćeni stečajni postupak na dužnikom te je, sukladno </w:t>
      </w:r>
      <w:r w:rsidRPr="00F10AAD">
        <w:rPr>
          <w:rFonts w:cs="Times New Roman" w:eastAsia="Times New Roman"/>
          <w:szCs w:val="24"/>
        </w:rPr>
        <w:t>čl. 430. Stečajnog zak</w:t>
      </w:r>
      <w:r>
        <w:rPr>
          <w:rFonts w:cs="Times New Roman" w:eastAsia="Times New Roman"/>
          <w:szCs w:val="24"/>
        </w:rPr>
        <w:t>ona, na mrežnoj stranici e-Oglasna ploča sudova 16. prosinca 2015. objavio oglas posl. br. 11 St-440/2015-4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</w:t>
      </w:r>
      <w:r>
        <w:rPr>
          <w:rFonts w:cs="Times New Roman" w:eastAsia="Times New Roman"/>
          <w:szCs w:val="24"/>
        </w:rPr>
        <w:lastRenderedPageBreak/>
        <w:t xml:space="preserve">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5E1854" w:rsidP="005E1854" w:rsidR="005E1854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20.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5E1854" w:rsidP="005E1854" w:rsidR="005E1854" w:rsidRPr="005D578C">
      <w:pPr>
        <w:jc w:val="center"/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E1854" w:rsidP="005E1854" w:rsidR="005E1854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A279EC">
        <w:rPr>
          <w:rFonts w:cs="Times New Roman" w:eastAsia="Times New Roman"/>
          <w:szCs w:val="24"/>
        </w:rPr>
        <w:t>, v. r.</w:t>
      </w:r>
    </w:p>
    <w:p w:rsidRDefault="005E1854" w:rsidP="005E1854" w:rsidR="005E1854">
      <w:pPr>
        <w:jc w:val="left"/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left"/>
        <w:rPr>
          <w:rFonts w:cs="Times New Roman" w:eastAsia="Times New Roman"/>
          <w:szCs w:val="24"/>
        </w:rPr>
      </w:pPr>
    </w:p>
    <w:p w:rsidRDefault="005E1854" w:rsidP="005E1854" w:rsidR="005E185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E1854" w:rsidP="005E1854" w:rsidR="005E1854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</w:t>
      </w:r>
      <w:r>
        <w:rPr>
          <w:rFonts w:cs="Times New Roman" w:eastAsia="Times New Roman"/>
          <w:szCs w:val="24"/>
        </w:rPr>
        <w:t>učuje sudac pojedinac ovog suda.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5E1854" w:rsidP="005E1854" w:rsidR="005E1854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rPr>
          <w:rFonts w:cs="Times New Roman" w:eastAsia="Times New Roman"/>
          <w:szCs w:val="24"/>
        </w:rPr>
      </w:pPr>
    </w:p>
    <w:p w:rsidRDefault="005E1854" w:rsidP="005E1854" w:rsidR="005E1854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RUKOMETNI KLUB „ISTRA“ – LABIN, Labin, Rudarska 1, OIB 49986854755, reg. br. 18001023,</w:t>
      </w:r>
    </w:p>
    <w:p w:rsidRDefault="005E1854" w:rsidP="005E1854" w:rsidR="005E1854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5E1854" w:rsidP="005E1854" w:rsidR="005E1854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Ivan Gjurašić iz Zagreba, Petrinjska 28,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radi zabilježbe otvaranja skraćenog stečajnog postupka u registru udruga,</w:t>
      </w:r>
    </w:p>
    <w:p w:rsidRDefault="005E1854" w:rsidP="005E1854" w:rsidR="005E1854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Ured državne uprave u Istarskoj županiji, </w:t>
      </w:r>
      <w:r w:rsidRPr="00530965">
        <w:rPr>
          <w:rFonts w:cs="Times New Roman" w:eastAsia="Times New Roman"/>
          <w:szCs w:val="24"/>
        </w:rPr>
        <w:t>Služba za opću upravu i društvene djelatnosti</w:t>
      </w:r>
      <w:r>
        <w:rPr>
          <w:rFonts w:cs="Times New Roman" w:eastAsia="Times New Roman"/>
          <w:szCs w:val="24"/>
        </w:rPr>
        <w:t>, Pula, Splitska 14 – po pravomoćnosti – radi brisanja dužnika iz registra udruga.</w:t>
      </w:r>
    </w:p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5E1854" w:rsidP="005E1854" w:rsidR="005E1854"/>
    <w:p w:rsidRDefault="004F5027" w:rsidR="004F5027"/>
    <w:sectPr w:rsidSect="00E31E29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6584" w:rsidP="005E1854" w:rsidR="008C6584">
      <w:r>
        <w:separator/>
      </w:r>
    </w:p>
  </w:endnote>
  <w:endnote w:id="0" w:type="continuationSeparator">
    <w:p w:rsidRDefault="008C6584" w:rsidP="005E1854" w:rsidR="008C65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6584" w:rsidP="005E1854" w:rsidR="008C6584">
      <w:r>
        <w:separator/>
      </w:r>
    </w:p>
  </w:footnote>
  <w:footnote w:id="0" w:type="continuationSeparator">
    <w:p w:rsidRDefault="008C6584" w:rsidP="005E1854" w:rsidR="008C65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584" w:rsidP="00AE43C7" w:rsidR="00E31E29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7E7C1A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</w:t>
    </w:r>
    <w:r w:rsidR="005E1854">
      <w:rPr>
        <w:szCs w:val="24"/>
      </w:rPr>
      <w:t>440</w:t>
    </w:r>
    <w:r>
      <w:rPr>
        <w:szCs w:val="24"/>
      </w:rPr>
      <w:t>/2015-7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6584" w:rsidP="00AE43C7" w:rsidR="00DB5EC4" w:rsidRPr="00A074C3">
    <w:pPr>
      <w:pStyle w:val="Zaglavlje"/>
      <w:jc w:val="right"/>
      <w:rPr>
        <w:szCs w:val="24"/>
      </w:rPr>
    </w:pPr>
    <w:r>
      <w:rPr>
        <w:szCs w:val="24"/>
      </w:rPr>
      <w:t>2 St-</w:t>
    </w:r>
    <w:r w:rsidR="005E1854">
      <w:rPr>
        <w:szCs w:val="24"/>
      </w:rPr>
      <w:t>440</w:t>
    </w:r>
    <w:r>
      <w:rPr>
        <w:szCs w:val="24"/>
      </w:rPr>
      <w:t>/2015-7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7AFE"/>
    <w:rsid w:val="003C7AFE"/>
    <w:rsid w:val="004F5027"/>
    <w:rsid w:val="005E1854"/>
    <w:rsid w:val="007E7C1A"/>
    <w:rsid w:val="008C6584"/>
    <w:rsid w:val="00A279E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185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8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5E185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8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185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85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185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C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7C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E7C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E7C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E7C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185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185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5E185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18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185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185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185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C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7C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E7C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E7C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E7C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St-440/2015</izvorni_sadrzaj>
    <derivirana_varijabla naziv="DomainObject.Predmet.OznakaBroj_1">St-440/2015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"ISTRA", LABIN</izvorni_sadrzaj>
    <derivirana_varijabla naziv="DomainObject.Predmet.ProtustrankaFormated_1">  RUKOMETNI KLUB "ISTRA", LABIN</derivirana_varijabla>
  </DomainObject.Predmet.ProtustrankaFormated>
  <DomainObject.Predmet.ProtustrankaFormatedOIB>
    <izvorni_sadrzaj>  RUKOMETNI KLUB "ISTRA", LABIN, OIB 49986854755</izvorni_sadrzaj>
    <derivirana_varijabla naziv="DomainObject.Predmet.ProtustrankaFormatedOIB_1">  RUKOMETNI KLUB "ISTRA", LABIN, OIB 49986854755</derivirana_varijabla>
  </DomainObject.Predmet.ProtustrankaFormatedOIB>
  <DomainObject.Predmet.ProtustrankaFormatedWithAdress>
    <izvorni_sadrzaj> RUKOMETNI KLUB "ISTRA", LABIN, Rudarska 1, 52220 Labin</izvorni_sadrzaj>
    <derivirana_varijabla naziv="DomainObject.Predmet.ProtustrankaFormatedWithAdress_1"> RUKOMETNI KLUB "ISTRA", LABIN, Rudarska 1, 52220 Labin</derivirana_varijabla>
  </DomainObject.Predmet.ProtustrankaFormatedWithAdress>
  <DomainObject.Predmet.ProtustrankaFormatedWithAdressOIB>
    <izvorni_sadrzaj> RUKOMETNI KLUB "ISTRA", LABIN, OIB 49986854755, Rudarska 1, 52220 Labin</izvorni_sadrzaj>
    <derivirana_varijabla naziv="DomainObject.Predmet.ProtustrankaFormatedWithAdressOIB_1"> RUKOMETNI KLUB "ISTRA", LABIN, OIB 49986854755, Rudarska 1, 52220 Labin</derivirana_varijabla>
  </DomainObject.Predmet.ProtustrankaFormatedWithAdressOIB>
  <DomainObject.Predmet.ProtustrankaWithAdress>
    <izvorni_sadrzaj>RUKOMETNI KLUB "ISTRA", LABIN Rudarska 1, 52220 Labin</izvorni_sadrzaj>
    <derivirana_varijabla naziv="DomainObject.Predmet.ProtustrankaWithAdress_1">RUKOMETNI KLUB "ISTRA", LABIN Rudarska 1, 52220 Labin</derivirana_varijabla>
  </DomainObject.Predmet.ProtustrankaWithAdress>
  <DomainObject.Predmet.ProtustrankaWithAdressOIB>
    <izvorni_sadrzaj>RUKOMETNI KLUB "ISTRA", LABIN, OIB 49986854755, Rudarska 1, 52220 Labin</izvorni_sadrzaj>
    <derivirana_varijabla naziv="DomainObject.Predmet.ProtustrankaWithAdressOIB_1">RUKOMETNI KLUB "ISTRA", LABIN, OIB 49986854755, Rudarska 1, 52220 Labin</derivirana_varijabla>
  </DomainObject.Predmet.ProtustrankaWithAdressOIB>
  <DomainObject.Predmet.ProtustrankaNazivFormated>
    <izvorni_sadrzaj>RUKOMETNI KLUB "ISTRA", LABIN</izvorni_sadrzaj>
    <derivirana_varijabla naziv="DomainObject.Predmet.ProtustrankaNazivFormated_1">RUKOMETNI KLUB "ISTRA", LABIN</derivirana_varijabla>
  </DomainObject.Predmet.ProtustrankaNazivFormated>
  <DomainObject.Predmet.ProtustrankaNazivFormatedOIB>
    <izvorni_sadrzaj>RUKOMETNI KLUB "ISTRA", LABIN, OIB 49986854755</izvorni_sadrzaj>
    <derivirana_varijabla naziv="DomainObject.Predmet.ProtustrankaNazivFormatedOIB_1">RUKOMETNI KLUB "ISTRA", LABIN, OIB 49986854755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59591.11</izvorni_sadrzaj>
    <derivirana_varijabla naziv="DomainObject.Predmet.TrenutnaVrijednost_1">59591.11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RUKOMETNI KLUB "ISTRA", LABIN</item>
    </izvorni_sadrzaj>
    <derivirana_varijabla naziv="DomainObject.Predmet.ProtuStrankaListFormated_1">
      <item>RUKOMETNI KLUB "ISTRA", LABIN</item>
    </derivirana_varijabla>
  </DomainObject.Predmet.ProtuStrankaListFormated>
  <DomainObject.Predmet.ProtuStrankaListFormatedOIB>
    <izvorni_sadrzaj>
      <item>RUKOMETNI KLUB "ISTRA", LABIN, OIB 49986854755</item>
    </izvorni_sadrzaj>
    <derivirana_varijabla naziv="DomainObject.Predmet.ProtuStrankaListFormatedOIB_1">
      <item>RUKOMETNI KLUB "ISTRA", LABIN, OIB 49986854755</item>
    </derivirana_varijabla>
  </DomainObject.Predmet.ProtuStrankaListFormatedOIB>
  <DomainObject.Predmet.ProtuStrankaListFormatedWithAdress>
    <izvorni_sadrzaj>
      <item>RUKOMETNI KLUB "ISTRA", LABIN, Rudarska 1, 52220 Labin</item>
    </izvorni_sadrzaj>
    <derivirana_varijabla naziv="DomainObject.Predmet.ProtuStrankaListFormatedWithAdress_1">
      <item>RUKOMETNI KLUB "ISTRA", LABIN, Rudarska 1, 52220 Labin</item>
    </derivirana_varijabla>
  </DomainObject.Predmet.ProtuStrankaListFormatedWithAdress>
  <DomainObject.Predmet.ProtuStrankaListFormatedWithAdressOIB>
    <izvorni_sadrzaj>
      <item>RUKOMETNI KLUB "ISTRA", LABIN, OIB 49986854755, Rudarska 1, 52220 Labin</item>
    </izvorni_sadrzaj>
    <derivirana_varijabla naziv="DomainObject.Predmet.ProtuStrankaListFormatedWithAdressOIB_1">
      <item>RUKOMETNI KLUB "ISTRA", LABIN, OIB 49986854755, Rudarska 1, 52220 Labin</item>
    </derivirana_varijabla>
  </DomainObject.Predmet.ProtuStrankaListFormatedWithAdressOIB>
  <DomainObject.Predmet.ProtuStrankaListNazivFormated>
    <izvorni_sadrzaj>
      <item>RUKOMETNI KLUB "ISTRA", LABIN</item>
    </izvorni_sadrzaj>
    <derivirana_varijabla naziv="DomainObject.Predmet.ProtuStrankaListNazivFormated_1">
      <item>RUKOMETNI KLUB "ISTRA", LABIN</item>
    </derivirana_varijabla>
  </DomainObject.Predmet.ProtuStrankaListNazivFormated>
  <DomainObject.Predmet.ProtuStrankaListNazivFormatedOIB>
    <izvorni_sadrzaj>
      <item>RUKOMETNI KLUB "ISTRA", LABIN, OIB 49986854755</item>
    </izvorni_sadrzaj>
    <derivirana_varijabla naziv="DomainObject.Predmet.ProtuStrankaListNazivFormatedOIB_1">
      <item>RUKOMETNI KLUB "ISTRA", LABIN, OIB 49986854755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RUKOMETNI KLUB "ISTRA", LABIN</izvorni_sadrzaj>
    <derivirana_varijabla naziv="DomainObject.Predmet.ProtustrankaIDrugi_1">RUKOMETNI KLUB "ISTRA", LABIN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RUKOMETNI KLUB "ISTRA", LABIN, OIB 49986854755, Rudarska 1, 52220 Labin</izvorni_sadrzaj>
    <derivirana_varijabla naziv="DomainObject.Predmet.ProtustrankaIDrugiAdressOIB_1">RUKOMETNI KLUB "ISTRA", LABIN, OIB 49986854755, Rudarska 1,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RUKOMETNI KLUB "ISTRA", LABIN</item>
    </izvorni_sadrzaj>
    <derivirana_varijabla naziv="DomainObject.Predmet.SudioniciListNaziv_1">
      <item>FINANCIJSKA AGENCIJA, RC RIJEKA, PODRUŽNICA PULA, PULA</item>
      <item>RUKOMETNI KLUB "ISTRA", LABIN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RUKOMETNI KLUB "ISTRA", LABIN, OIB 49986854755, Rudarska 1,52220 Labin</item>
    </izvorni_sadrzaj>
    <derivirana_varijabla naziv="DomainObject.Predmet.SudioniciListAdressOIB_1">
      <item>FINANCIJSKA AGENCIJA, RC RIJEKA, PODRUŽNICA PULA, PULA, OIB 85821130368, Ulica grada Vukovara 70,Zagreb</item>
      <item>RUKOMETNI KLUB "ISTRA", LABIN, OIB 49986854755,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49986854755</item>
    </izvorni_sadrzaj>
    <derivirana_varijabla naziv="DomainObject.Predmet.SudioniciListNazivOIB_1">
      <item>, OIB 85821130368</item>
      <item>, OIB 49986854755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3736</properties:Characters>
  <properties:Lines>94</properties:Lines>
  <properties:Paragraphs>29</properties:Paragraphs>
  <properties:TotalTime>4</properties:TotalTime>
  <properties:ScaleCrop>false</properties:ScaleCrop>
  <properties:LinksUpToDate>false</properties:LinksUpToDate>
  <properties:CharactersWithSpaces>4443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2016-04-18T13:00:00Z</dcterms:created>
  <dc:creator>Mihaela Kaligari</dc:creator>
  <dc:description/>
  <cp:keywords/>
  <cp:lastModifiedBy>Jasmina Matika</cp:lastModifiedBy>
  <cp:lastPrinted>2016-04-20T06:00:00Z</cp:lastPrinted>
  <dcterms:modified xmlns:xsi="http://www.w3.org/2001/XMLSchema-instance" xsi:type="dcterms:W3CDTF">2016-04-20T07:34:00Z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