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87ee" w14:paraId="51a87ee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6694">
        <w:rPr>
          <w:sz w:val="24"/>
          <w:szCs w:val="24"/>
          <w:lang w:val="hr-HR"/>
        </w:rPr>
        <w:t>452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562761">
        <w:rPr>
          <w:szCs w:val="24"/>
        </w:rPr>
        <w:t>TAURUS</w:t>
      </w:r>
      <w:r w:rsidR="008639A6">
        <w:rPr>
          <w:szCs w:val="24"/>
        </w:rPr>
        <w:t xml:space="preserve"> d.o.o., Zadar, </w:t>
      </w:r>
      <w:r w:rsidR="00562761">
        <w:rPr>
          <w:szCs w:val="24"/>
        </w:rPr>
        <w:t>Ulica Marijane Radev 0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562761">
        <w:rPr>
          <w:szCs w:val="24"/>
        </w:rPr>
        <w:t>63685650893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7E6694">
        <w:rPr>
          <w:szCs w:val="24"/>
        </w:rPr>
        <w:t>25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562761">
        <w:rPr>
          <w:sz w:val="24"/>
          <w:szCs w:val="24"/>
          <w:lang w:val="hr-HR"/>
        </w:rPr>
        <w:t xml:space="preserve">MATI ŠESTANU iz Zadra, </w:t>
      </w:r>
      <w:r w:rsidR="00761BFC" w:rsidRPr="00761BFC">
        <w:rPr>
          <w:sz w:val="24"/>
          <w:szCs w:val="24"/>
        </w:rPr>
        <w:t>Ulica Marijane Radev 2</w:t>
      </w:r>
      <w:r w:rsidR="000169F0" w:rsidRPr="00761BFC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562761">
        <w:rPr>
          <w:sz w:val="24"/>
          <w:szCs w:val="24"/>
          <w:lang w:val="hr-HR"/>
        </w:rPr>
        <w:t>56529516859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62761">
        <w:rPr>
          <w:sz w:val="24"/>
          <w:szCs w:val="24"/>
          <w:lang w:val="hr-HR"/>
        </w:rPr>
        <w:t>452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562761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562761" w:rsidRPr="00562761">
        <w:rPr>
          <w:sz w:val="24"/>
          <w:szCs w:val="24"/>
        </w:rPr>
        <w:t>TAURUS d.o.o., Zadar</w:t>
      </w:r>
      <w:r w:rsidR="000632FD" w:rsidRPr="00562761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7E6694">
        <w:rPr>
          <w:sz w:val="24"/>
          <w:szCs w:val="24"/>
        </w:rPr>
        <w:t>25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62761">
        <w:rPr>
          <w:szCs w:val="24"/>
        </w:rPr>
        <w:t xml:space="preserve">MATE ŠESTAN iz Zadra, </w:t>
      </w:r>
      <w:r w:rsidR="00761BFC" w:rsidRPr="00761BFC">
        <w:rPr>
          <w:szCs w:val="24"/>
        </w:rPr>
        <w:t>Ulica Marijane Radev 2</w:t>
      </w:r>
      <w:r w:rsidR="00EE3BE6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E0F8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E6694">
      <w:rPr>
        <w:sz w:val="24"/>
        <w:szCs w:val="24"/>
        <w:lang w:val="hr-HR"/>
      </w:rPr>
      <w:t>452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0F8B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F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F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F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F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F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F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F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F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97941.49</izvorni_sadrzaj>
    <derivirana_varijabla naziv="DomainObject.Predmet.TrenutnaVrijednost_1">97941.49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>
      <item>Mate Šestan</item>
    </izvorni_sadrzaj>
    <derivirana_varijabla naziv="DomainObject.Predmet.OstaliListFormated_1">
      <item>Mate Šestan</item>
    </derivirana_varijabla>
  </DomainObject.Predmet.OstaliListFormated>
  <DomainObject.Predmet.OstaliListFormatedOIB>
    <izvorni_sadrzaj>
      <item>Mate Šestan, OIB 56529516859</item>
    </izvorni_sadrzaj>
    <derivirana_varijabla naziv="DomainObject.Predmet.OstaliListFormatedOIB_1">
      <item>Mate Šestan, OIB 56529516859</item>
    </derivirana_varijabla>
  </DomainObject.Predmet.OstaliListFormatedOIB>
  <DomainObject.Predmet.OstaliListFormatedWithAdress>
    <izvorni_sadrzaj>
      <item>Mate Šestan</item>
    </izvorni_sadrzaj>
    <derivirana_varijabla naziv="DomainObject.Predmet.OstaliListFormatedWithAdress_1">
      <item>Mate Šestan</item>
    </derivirana_varijabla>
  </DomainObject.Predmet.OstaliListFormatedWithAdress>
  <DomainObject.Predmet.OstaliListFormatedWithAdressOIB>
    <izvorni_sadrzaj>
      <item>Mate Šestan, OIB 56529516859</item>
    </izvorni_sadrzaj>
    <derivirana_varijabla naziv="DomainObject.Predmet.OstaliListFormatedWithAdressOIB_1">
      <item>Mate Šestan, OIB 56529516859</item>
    </derivirana_varijabla>
  </DomainObject.Predmet.OstaliListFormatedWithAdressOIB>
  <DomainObject.Predmet.OstaliListNazivFormated>
    <izvorni_sadrzaj>
      <item>Mate Šestan</item>
    </izvorni_sadrzaj>
    <derivirana_varijabla naziv="DomainObject.Predmet.OstaliListNazivFormated_1">
      <item>Mate Šestan</item>
    </derivirana_varijabla>
  </DomainObject.Predmet.OstaliListNazivFormated>
  <DomainObject.Predmet.OstaliListNazivFormatedOIB>
    <izvorni_sadrzaj>
      <item>Mate Šestan, OIB 56529516859</item>
    </izvorni_sadrzaj>
    <derivirana_varijabla naziv="DomainObject.Predmet.OstaliListNazivFormatedOIB_1">
      <item>Mate Šestan, OIB 56529516859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TAURUS društvo s ograničenom odgovornošću za skladištenje i trgovinu</item>
      <item>Mate Šestan</item>
    </izvorni_sadrzaj>
    <derivirana_varijabla naziv="DomainObject.Predmet.SudioniciListNaziv_1">
      <item>Financijska agencija</item>
      <item>TAURUS društvo s ograničenom odgovornošću za skladištenje i trgovinu</item>
      <item>Mate Šestan</item>
    </derivirana_varijabla>
  </DomainObject.Predmet.SudioniciListNaziv>
  <DomainObject.Predmet.SudioniciListAdressOIB>
    <izvorni_sadrzaj>
      <item>Financijska agencija, OIB 85821130368, Ivana Danila 4,23000 Zadar</item>
      <item>TAURUS društvo s ograničenom odgovornošću za skladištenje i trgovinu, OIB 63685650893, Ulica Marijane Radev 0,23000 Zadar</item>
      <item>Mate Šestan, OIB 56529516859</item>
    </izvorni_sadrzaj>
    <derivirana_varijabla naziv="DomainObject.Predmet.SudioniciListAdressOIB_1">
      <item>Financijska agencija, OIB 85821130368, Ivana Danila 4,23000 Zadar</item>
      <item>TAURUS društvo s ograničenom odgovornošću za skladištenje i trgovinu, OIB 63685650893, Ulica Marijane Radev 0,23000 Zadar</item>
      <item>Mate Šestan, OIB 56529516859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  <item>, OIB 56529516859</item>
    </izvorni_sadrzaj>
    <derivirana_varijabla naziv="DomainObject.Predmet.SudioniciListNazivOIB_1">
      <item>, OIB 85821130368</item>
      <item>, OIB 63685650893</item>
      <item>, OIB 56529516859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1A8CE-8998-4862-91BB-6769F3343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1686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2016-03-25T08:18:00Z</dcterms:created>
  <dc:creator>Josipa Dorkin</dc:creator>
  <cp:lastModifiedBy>wsadmin</cp:lastModifiedBy>
  <cp:lastPrinted>2016-03-23T11:43:00Z</cp:lastPrinted>
  <dcterms:modified xmlns:xsi="http://www.w3.org/2001/XMLSchema-instance" xsi:type="dcterms:W3CDTF">2016-03-25T10:25:00Z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