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379f5" w14:paraId="7f379f5" w:rsidRDefault="005078C7" w:rsidP="005078C7" w:rsidR="005078C7" w:rsidRPr="000D1686">
      <w:pPr>
        <w15:collapsed w:val="false"/>
      </w:pPr>
      <w:bookmarkStart w:name="_GoBack" w:id="0"/>
      <w:bookmarkEnd w:id="0"/>
    </w:p>
    <w:p w:rsidRDefault="00575691" w:rsidR="00575691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8C7" w:rsidP="005078C7" w:rsidR="005078C7" w:rsidRPr="000D1686">
      <w:r w:rsidRPr="000D1686">
        <w:t xml:space="preserve">   </w:t>
      </w:r>
      <w:r w:rsidR="00727700" w:rsidRPr="000D1686">
        <w:t xml:space="preserve"> </w:t>
      </w:r>
      <w:r w:rsidRPr="000D1686">
        <w:t xml:space="preserve">REPUBLIKA HRVATSKA  </w:t>
      </w:r>
    </w:p>
    <w:p w:rsidRDefault="005078C7" w:rsidP="005078C7" w:rsidR="005078C7" w:rsidRPr="000D1686">
      <w:r w:rsidRPr="000D1686">
        <w:t>TRGOVAČKI SUD U ZAGREBU</w:t>
      </w:r>
    </w:p>
    <w:p w:rsidRDefault="00727700" w:rsidP="005078C7" w:rsidR="005078C7" w:rsidRPr="000D1686">
      <w:r w:rsidRPr="000D1686">
        <w:t xml:space="preserve">          </w:t>
      </w:r>
      <w:r w:rsidR="005078C7" w:rsidRPr="000D1686">
        <w:t xml:space="preserve">Zagreb, </w:t>
      </w:r>
      <w:proofErr w:type="spellStart"/>
      <w:r w:rsidR="005078C7" w:rsidRPr="000D1686">
        <w:t>Amruševa</w:t>
      </w:r>
      <w:proofErr w:type="spellEnd"/>
      <w:r w:rsidR="005078C7" w:rsidRPr="000D1686">
        <w:t xml:space="preserve"> </w:t>
      </w:r>
      <w:r w:rsidR="005447B3" w:rsidRPr="000D1686">
        <w:t>2</w:t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82101B">
        <w:tab/>
      </w:r>
      <w:r w:rsidR="00A77317" w:rsidRPr="000D1686">
        <w:t>72. St-</w:t>
      </w:r>
      <w:r w:rsidR="00946441">
        <w:t>4097/2016</w:t>
      </w:r>
      <w:r w:rsidR="0079510D">
        <w:t>-219</w:t>
      </w:r>
    </w:p>
    <w:p w:rsidRDefault="001C1AA0" w:rsidP="001C1AA0" w:rsidR="005078C7" w:rsidRPr="000D1686">
      <w:pPr>
        <w:jc w:val="center"/>
      </w:pPr>
      <w:r w:rsidRPr="000D1686">
        <w:t>REPUBLIKA HRVATSKA</w:t>
      </w:r>
    </w:p>
    <w:p w:rsidRDefault="001C1AA0" w:rsidP="001C1AA0" w:rsidR="001C1AA0">
      <w:pPr>
        <w:ind w:left="3540"/>
      </w:pPr>
      <w:r w:rsidRPr="00575691">
        <w:t xml:space="preserve">Z A K LJ U Č A K </w:t>
      </w:r>
    </w:p>
    <w:p w:rsidRDefault="00946441" w:rsidP="001C1AA0" w:rsidR="00946441" w:rsidRPr="00575691">
      <w:pPr>
        <w:ind w:left="3540"/>
      </w:pPr>
    </w:p>
    <w:p w:rsidRDefault="00946441" w:rsidP="00946441" w:rsidR="00946441">
      <w:pPr>
        <w:jc w:val="both"/>
      </w:pPr>
      <w:r w:rsidRPr="003A5C4D">
        <w:t xml:space="preserve">Trgovački sud u Zagrebu, po sucu Nikoli Ribariću, u stečajnom postupku nad stečajnim dužnikom NOVABELA 1995. d.o.o. – u stečaju, Zagreb, </w:t>
      </w:r>
      <w:proofErr w:type="spellStart"/>
      <w:r w:rsidRPr="003A5C4D">
        <w:t>Vranovinski</w:t>
      </w:r>
      <w:proofErr w:type="spellEnd"/>
      <w:r w:rsidRPr="003A5C4D">
        <w:t xml:space="preserve"> odv</w:t>
      </w:r>
      <w:r>
        <w:t>ojak I, OIB: 15286025904, dana 2</w:t>
      </w:r>
      <w:r w:rsidR="00D412F2">
        <w:t>0</w:t>
      </w:r>
      <w:r w:rsidRPr="003A5C4D">
        <w:t>.</w:t>
      </w:r>
      <w:r>
        <w:t xml:space="preserve"> veljače</w:t>
      </w:r>
      <w:r w:rsidRPr="003A5C4D">
        <w:t xml:space="preserve"> 201</w:t>
      </w:r>
      <w:r>
        <w:t>8</w:t>
      </w:r>
      <w:r w:rsidRPr="003A5C4D">
        <w:t>. godine</w:t>
      </w:r>
    </w:p>
    <w:p w:rsidRDefault="001C1AA0" w:rsidP="001C1AA0" w:rsidR="001C1AA0" w:rsidRPr="00F268B0"/>
    <w:p w:rsidRDefault="001C1AA0" w:rsidP="00A77317" w:rsidR="0090700A" w:rsidRPr="00575691">
      <w:pPr>
        <w:ind w:left="3540"/>
      </w:pPr>
      <w:r w:rsidRPr="00575691">
        <w:t>zaključio je</w:t>
      </w:r>
    </w:p>
    <w:p w:rsidRDefault="001C1AA0" w:rsidP="00A77317" w:rsidR="001C1AA0" w:rsidRPr="000D1686">
      <w:pPr>
        <w:ind w:left="3540"/>
        <w:rPr>
          <w:b/>
        </w:rPr>
      </w:pPr>
    </w:p>
    <w:p w:rsidRDefault="0090700A" w:rsidP="0090700A" w:rsidR="0090700A" w:rsidRPr="000D1686">
      <w:pPr>
        <w:numPr>
          <w:ilvl w:val="0"/>
          <w:numId w:val="2"/>
        </w:numPr>
        <w:jc w:val="both"/>
      </w:pPr>
      <w:r w:rsidRPr="000D1686">
        <w:t xml:space="preserve">Saziva se skupština vjerovnika u stečajnom postupku nad dužnikom </w:t>
      </w:r>
      <w:r w:rsidR="00946441" w:rsidRPr="003A5C4D">
        <w:t xml:space="preserve">NOVABELA 1995. d.o.o. – u stečaju, Zagreb, </w:t>
      </w:r>
      <w:proofErr w:type="spellStart"/>
      <w:r w:rsidR="00946441" w:rsidRPr="003A5C4D">
        <w:t>Vranovinski</w:t>
      </w:r>
      <w:proofErr w:type="spellEnd"/>
      <w:r w:rsidR="00946441" w:rsidRPr="003A5C4D">
        <w:t xml:space="preserve"> odv</w:t>
      </w:r>
      <w:r w:rsidR="00946441">
        <w:t>ojak I, OIB: 15286025904</w:t>
      </w:r>
      <w:r w:rsidRPr="000D1686">
        <w:t xml:space="preserve">, za dan: </w:t>
      </w:r>
    </w:p>
    <w:p w:rsidRDefault="0090700A" w:rsidP="0090700A" w:rsidR="0090700A" w:rsidRPr="000D1686">
      <w:pPr>
        <w:ind w:left="708"/>
        <w:jc w:val="both"/>
      </w:pPr>
    </w:p>
    <w:p w:rsidRDefault="00D412F2" w:rsidP="0090700A" w:rsidR="0090700A" w:rsidRPr="000D1686">
      <w:pPr>
        <w:ind w:firstLine="708" w:left="2124"/>
        <w:jc w:val="both"/>
      </w:pPr>
      <w:r>
        <w:rPr>
          <w:b/>
          <w:u w:val="single"/>
        </w:rPr>
        <w:t>12</w:t>
      </w:r>
      <w:r w:rsidR="0090700A" w:rsidRPr="000D1686">
        <w:rPr>
          <w:b/>
          <w:u w:val="single"/>
        </w:rPr>
        <w:t>.</w:t>
      </w:r>
      <w:r>
        <w:rPr>
          <w:b/>
          <w:u w:val="single"/>
        </w:rPr>
        <w:t xml:space="preserve"> ožujka</w:t>
      </w:r>
      <w:r w:rsidR="0090700A" w:rsidRPr="000D1686">
        <w:rPr>
          <w:b/>
          <w:u w:val="single"/>
        </w:rPr>
        <w:t xml:space="preserve"> 201</w:t>
      </w:r>
      <w:r w:rsidR="003139E4">
        <w:rPr>
          <w:b/>
          <w:u w:val="single"/>
        </w:rPr>
        <w:t>8</w:t>
      </w:r>
      <w:r w:rsidR="0090700A" w:rsidRPr="000D1686">
        <w:rPr>
          <w:b/>
          <w:u w:val="single"/>
        </w:rPr>
        <w:t xml:space="preserve">. godine za </w:t>
      </w:r>
      <w:r w:rsidR="003139E4">
        <w:rPr>
          <w:b/>
          <w:u w:val="single"/>
        </w:rPr>
        <w:t>11,</w:t>
      </w:r>
      <w:r>
        <w:rPr>
          <w:b/>
          <w:u w:val="single"/>
        </w:rPr>
        <w:t>3</w:t>
      </w:r>
      <w:r w:rsidR="003139E4">
        <w:rPr>
          <w:b/>
          <w:u w:val="single"/>
        </w:rPr>
        <w:t>0</w:t>
      </w:r>
      <w:r w:rsidR="0090700A" w:rsidRPr="000D1686">
        <w:rPr>
          <w:b/>
          <w:u w:val="single"/>
        </w:rPr>
        <w:t xml:space="preserve"> sati</w:t>
      </w:r>
      <w:r w:rsidR="0090700A" w:rsidRPr="000D1686">
        <w:t xml:space="preserve"> </w:t>
      </w:r>
    </w:p>
    <w:p w:rsidRDefault="0090700A" w:rsidP="0090700A" w:rsidR="0090700A" w:rsidRPr="000D1686">
      <w:pPr>
        <w:ind w:firstLine="708" w:left="2124"/>
        <w:jc w:val="both"/>
      </w:pPr>
    </w:p>
    <w:p w:rsidRDefault="0090700A" w:rsidP="0090700A" w:rsidR="0090700A" w:rsidRPr="000D1686">
      <w:pPr>
        <w:ind w:firstLine="708" w:left="708"/>
        <w:jc w:val="both"/>
      </w:pPr>
      <w:r w:rsidRPr="000D1686">
        <w:t>u zgradi T</w:t>
      </w:r>
      <w:r w:rsidR="00DD66FA">
        <w:t>rgovačkog suda u Zagrebu,</w:t>
      </w:r>
      <w:r w:rsidR="001C1AA0">
        <w:t xml:space="preserve"> dvorana 96</w:t>
      </w:r>
      <w:r w:rsidRPr="000D1686">
        <w:t>/II – ulična zgrada sa slijedećim:</w:t>
      </w:r>
    </w:p>
    <w:p w:rsidRDefault="0090700A" w:rsidP="0090700A" w:rsidR="0090700A" w:rsidRPr="000D1686">
      <w:pPr>
        <w:ind w:firstLine="708" w:left="708"/>
        <w:jc w:val="both"/>
      </w:pPr>
      <w:r w:rsidRPr="000D1686">
        <w:t xml:space="preserve"> </w:t>
      </w:r>
    </w:p>
    <w:p w:rsidRDefault="0090700A" w:rsidP="0090700A" w:rsidR="0090700A" w:rsidRPr="000D1686">
      <w:pPr>
        <w:ind w:left="708"/>
        <w:jc w:val="center"/>
      </w:pPr>
      <w:r w:rsidRPr="000D1686">
        <w:t>Dnevnim redom</w:t>
      </w:r>
    </w:p>
    <w:p w:rsidRDefault="0090700A" w:rsidP="0090700A" w:rsidR="0090700A" w:rsidRPr="000D1686">
      <w:pPr>
        <w:ind w:left="708"/>
        <w:jc w:val="center"/>
      </w:pPr>
    </w:p>
    <w:p w:rsidRDefault="00EC59CB" w:rsidP="0090700A" w:rsidR="00EC59CB">
      <w:pPr>
        <w:numPr>
          <w:ilvl w:val="1"/>
          <w:numId w:val="2"/>
        </w:numPr>
        <w:jc w:val="both"/>
      </w:pPr>
      <w:r>
        <w:t xml:space="preserve">Izvještaj stečajnog upravitelja o stanju u svim sudskim postupcima u kojima sudjeluje stečajni vjerovnik, a osobito o poduzetim radnjama u tim postupcima, od trenutka preuzimanja dužnosti stečajnog upravitelja </w:t>
      </w:r>
    </w:p>
    <w:p w:rsidRDefault="00EC59CB" w:rsidP="0090700A" w:rsidR="00EC59CB">
      <w:pPr>
        <w:numPr>
          <w:ilvl w:val="1"/>
          <w:numId w:val="2"/>
        </w:numPr>
        <w:jc w:val="both"/>
      </w:pPr>
      <w:r>
        <w:t>Osnivanje odbora vjerovnika.</w:t>
      </w:r>
    </w:p>
    <w:p w:rsidRDefault="001C1AA0" w:rsidP="0090700A" w:rsidR="001C1AA0">
      <w:pPr>
        <w:numPr>
          <w:ilvl w:val="1"/>
          <w:numId w:val="2"/>
        </w:numPr>
        <w:jc w:val="both"/>
      </w:pPr>
      <w:r>
        <w:t>Razno.</w:t>
      </w:r>
    </w:p>
    <w:p w:rsidRDefault="0090700A" w:rsidP="00DD66FA" w:rsidR="0090700A" w:rsidRPr="000D1686">
      <w:pPr>
        <w:ind w:left="1428"/>
        <w:jc w:val="both"/>
      </w:pP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  <w:r w:rsidRPr="000D1686">
        <w:tab/>
      </w:r>
    </w:p>
    <w:p w:rsidRDefault="00632398" w:rsidP="000D1686" w:rsidR="0090700A" w:rsidRPr="000D1686">
      <w:pPr>
        <w:numPr>
          <w:ilvl w:val="0"/>
          <w:numId w:val="2"/>
        </w:numPr>
        <w:jc w:val="both"/>
      </w:pPr>
      <w:r>
        <w:t>Ovo rješenje objavit će se na mrežnim stranicama E oglasna ploča</w:t>
      </w:r>
      <w:r w:rsidR="0090700A" w:rsidRPr="000D1686">
        <w:t>.</w:t>
      </w:r>
    </w:p>
    <w:p w:rsidRDefault="000D1686" w:rsidP="000D1686" w:rsidR="000D1686" w:rsidRPr="000D1686">
      <w:pPr>
        <w:ind w:left="708"/>
        <w:jc w:val="both"/>
      </w:pPr>
    </w:p>
    <w:p w:rsidRDefault="000D1686" w:rsidP="000D1686" w:rsidR="000D1686" w:rsidRPr="000D1686">
      <w:pPr>
        <w:jc w:val="center"/>
      </w:pPr>
      <w:r w:rsidRPr="000D1686">
        <w:t>Obrazloženje</w:t>
      </w:r>
    </w:p>
    <w:p w:rsidRDefault="000D1686" w:rsidP="000D1686" w:rsidR="000D1686" w:rsidRPr="000D1686">
      <w:pPr>
        <w:jc w:val="center"/>
      </w:pPr>
    </w:p>
    <w:p w:rsidRDefault="000D1686" w:rsidP="004A0F08" w:rsidR="004A0F08">
      <w:pPr>
        <w:jc w:val="both"/>
      </w:pPr>
      <w:r w:rsidRPr="000D1686">
        <w:tab/>
      </w:r>
      <w:r w:rsidR="004A0F08">
        <w:t xml:space="preserve">Vjerovnici </w:t>
      </w:r>
      <w:r w:rsidR="004A0F08" w:rsidRPr="00720D2E">
        <w:t xml:space="preserve">Hrvoje Šimić, Zagreb, </w:t>
      </w:r>
      <w:proofErr w:type="spellStart"/>
      <w:r w:rsidR="004A0F08" w:rsidRPr="00720D2E">
        <w:t>Bleiweisova</w:t>
      </w:r>
      <w:proofErr w:type="spellEnd"/>
      <w:r w:rsidR="004A0F08" w:rsidRPr="00720D2E">
        <w:t xml:space="preserve"> 27, Maja Šimić, Zagreb, </w:t>
      </w:r>
      <w:proofErr w:type="spellStart"/>
      <w:r w:rsidR="004A0F08" w:rsidRPr="00720D2E">
        <w:t>Fratščica</w:t>
      </w:r>
      <w:proofErr w:type="spellEnd"/>
      <w:r w:rsidR="004A0F08" w:rsidRPr="00720D2E">
        <w:t xml:space="preserve"> 60, </w:t>
      </w:r>
      <w:proofErr w:type="spellStart"/>
      <w:r w:rsidR="004A0F08" w:rsidRPr="00720D2E">
        <w:t>Novabela</w:t>
      </w:r>
      <w:proofErr w:type="spellEnd"/>
      <w:r w:rsidR="004A0F08" w:rsidRPr="00720D2E">
        <w:t xml:space="preserve"> Grupa d.o.o.</w:t>
      </w:r>
      <w:r w:rsidR="004A0F08">
        <w:t>,</w:t>
      </w:r>
      <w:r w:rsidR="004A0F08" w:rsidRPr="00720D2E">
        <w:t xml:space="preserve"> Zagreb, Augusta Šenoe 3, Aris 2000 d.o.o., Zagreb, </w:t>
      </w:r>
      <w:proofErr w:type="spellStart"/>
      <w:r w:rsidR="004A0F08" w:rsidRPr="00720D2E">
        <w:t>Fraterščica</w:t>
      </w:r>
      <w:proofErr w:type="spellEnd"/>
      <w:r w:rsidR="004A0F08" w:rsidRPr="00720D2E">
        <w:t xml:space="preserve"> 60, Dragutin Šimić iz Zagreba, Augusta Šenoe 3 i Slobodana Šimića iz Zagreba, Augusta Šenoe 3,</w:t>
      </w:r>
      <w:r w:rsidR="004A0F08">
        <w:t xml:space="preserve"> podnijeli su </w:t>
      </w:r>
      <w:r w:rsidR="00EC59CB">
        <w:t>18</w:t>
      </w:r>
      <w:r w:rsidR="004A0F08">
        <w:t>.</w:t>
      </w:r>
      <w:r w:rsidR="00EC59CB">
        <w:t xml:space="preserve"> srpnja</w:t>
      </w:r>
      <w:r w:rsidR="004A0F08">
        <w:t xml:space="preserve"> 201</w:t>
      </w:r>
      <w:r w:rsidR="00EC59CB">
        <w:t>2</w:t>
      </w:r>
      <w:r w:rsidR="004A0F08">
        <w:t>. godine prijedlog za sazivanjem skupštine vjerovnika sa dnevnim redom kako je to navedeno u izreci zaključka.</w:t>
      </w:r>
    </w:p>
    <w:p w:rsidRDefault="004A0F08" w:rsidP="004A0F08" w:rsidR="004A0F08">
      <w:pPr>
        <w:ind w:firstLine="708"/>
        <w:jc w:val="both"/>
      </w:pPr>
      <w:r>
        <w:t xml:space="preserve">Odredbom članka 104. Stečajnog zakona određeni su uvjeti temeljem kojih vjerovnici mogu predložiti sazivanje skupštine vjerovnika. </w:t>
      </w:r>
    </w:p>
    <w:p w:rsidRDefault="004A0F08" w:rsidP="000D1686" w:rsidR="000D1686" w:rsidRPr="000D1686">
      <w:pPr>
        <w:ind w:firstLine="708"/>
        <w:jc w:val="both"/>
      </w:pPr>
      <w:r>
        <w:t xml:space="preserve">S obzirom da je udovoljeno uvjetima iz članka 104. Stečajnog zakona, </w:t>
      </w:r>
      <w:r w:rsidR="000D1686" w:rsidRPr="000D1686">
        <w:t>odlučeno je kao u izreci.</w:t>
      </w:r>
    </w:p>
    <w:p w:rsidRDefault="0090700A" w:rsidP="0090700A" w:rsidR="0090700A" w:rsidRPr="000D1686">
      <w:pPr>
        <w:jc w:val="center"/>
        <w:rPr>
          <w:b/>
        </w:rPr>
      </w:pPr>
    </w:p>
    <w:p w:rsidRDefault="004A0F08" w:rsidP="00632398" w:rsidR="005078C7" w:rsidRPr="000D1686">
      <w:pPr>
        <w:jc w:val="center"/>
      </w:pPr>
      <w:r>
        <w:t>U Zagrebu, 2</w:t>
      </w:r>
      <w:r w:rsidR="00EC59CB">
        <w:t>0</w:t>
      </w:r>
      <w:r w:rsidR="00632398">
        <w:t>.</w:t>
      </w:r>
      <w:r>
        <w:t xml:space="preserve"> veljače</w:t>
      </w:r>
      <w:r w:rsidR="0090700A" w:rsidRPr="000D1686">
        <w:t xml:space="preserve"> 201</w:t>
      </w:r>
      <w:r>
        <w:t>8</w:t>
      </w:r>
      <w:r w:rsidR="0090700A" w:rsidRPr="000D1686">
        <w:t xml:space="preserve">. godine </w:t>
      </w:r>
    </w:p>
    <w:p w:rsidRDefault="005078C7" w:rsidP="005078C7" w:rsidR="005078C7" w:rsidRPr="000D1686"/>
    <w:p w:rsidRDefault="00575691" w:rsidP="00E91121" w:rsidR="0057569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79510D" w:rsidP="00E91121" w:rsidR="007951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79510D" w:rsidP="00E91121" w:rsidR="0079510D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79510D" w:rsidP="00E91121" w:rsidR="0079510D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79510D" w:rsidP="00E91121" w:rsidR="0079510D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Za točnost </w:t>
      </w:r>
      <w:proofErr w:type="spellStart"/>
      <w:r>
        <w:rPr>
          <w:rFonts w:hAnsi="Times New Roman" w:ascii="Times New Roman"/>
          <w:b w:val="false"/>
          <w:color w:val="auto"/>
          <w:szCs w:val="24"/>
        </w:rPr>
        <w:t>otpravka</w:t>
      </w:r>
      <w:proofErr w:type="spellEnd"/>
      <w:r>
        <w:rPr>
          <w:rFonts w:hAnsi="Times New Roman" w:ascii="Times New Roman"/>
          <w:b w:val="false"/>
          <w:color w:val="auto"/>
          <w:szCs w:val="24"/>
        </w:rPr>
        <w:t xml:space="preserve"> – ovlašteni službenik:</w:t>
      </w:r>
    </w:p>
    <w:p w:rsidRDefault="0079510D" w:rsidP="00E91121" w:rsidR="0079510D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0D1686" w:rsidP="00EC59CB" w:rsidR="000D1686" w:rsidRPr="000D1686">
      <w:pPr>
        <w:pStyle w:val="Podnaslov"/>
        <w:ind w:firstLine="708" w:left="4956"/>
      </w:pPr>
    </w:p>
    <w:p w:rsidRDefault="000D1686" w:rsidP="000D1686" w:rsidR="000D1686" w:rsidRPr="000D1686">
      <w:pPr>
        <w:jc w:val="both"/>
      </w:pPr>
    </w:p>
    <w:p w:rsidRDefault="000D1686" w:rsidP="000D1686" w:rsidR="000D1686" w:rsidRPr="000D1686">
      <w:pPr>
        <w:jc w:val="both"/>
      </w:pPr>
      <w:r w:rsidRPr="000D1686">
        <w:rPr>
          <w:b/>
        </w:rPr>
        <w:t>UPUTA O PRAVNOM LIJEKU:</w:t>
      </w:r>
    </w:p>
    <w:p w:rsidRDefault="000D1686" w:rsidP="000D1686" w:rsidR="000D1686">
      <w:pPr>
        <w:jc w:val="both"/>
      </w:pPr>
      <w:r w:rsidRPr="000D1686">
        <w:t>Protiv ovog zaključka nije dopuštena žalba (čl.11.st.9. SZ).</w:t>
      </w:r>
    </w:p>
    <w:p w:rsidRDefault="00A55291" w:rsidP="000D1686" w:rsidR="00A55291">
      <w:pPr>
        <w:jc w:val="both"/>
      </w:pPr>
    </w:p>
    <w:p w:rsidRDefault="003F09CE" w:rsidP="000D1686" w:rsidR="003F09CE">
      <w:pPr>
        <w:jc w:val="both"/>
      </w:pPr>
    </w:p>
    <w:p w:rsidRDefault="0082101B" w:rsidP="000D1686" w:rsidR="0082101B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79510D" w:rsidP="000D1686" w:rsidR="0079510D">
      <w:pPr>
        <w:jc w:val="both"/>
      </w:pPr>
    </w:p>
    <w:p w:rsidRDefault="005078C7" w:rsidP="005078C7" w:rsidR="005078C7" w:rsidRPr="000D1686"/>
    <w:p w:rsidRDefault="005078C7" w:rsidP="005078C7" w:rsidR="005078C7" w:rsidRPr="000D1686"/>
    <w:p w:rsidRDefault="00575691" w:rsidP="005078C7" w:rsidR="00575691">
      <w:pPr>
        <w:rPr>
          <w:b/>
        </w:rPr>
      </w:pPr>
    </w:p>
    <w:p w:rsidRDefault="00575691" w:rsidP="005078C7" w:rsidR="00575691">
      <w:pPr>
        <w:rPr>
          <w:b/>
        </w:rPr>
      </w:pPr>
    </w:p>
    <w:sectPr w:rsidSect="004A0F08" w:rsidR="00575691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A0F08" w:rsidP="004A0F08" w:rsidR="004A0F08">
      <w:r>
        <w:separator/>
      </w:r>
    </w:p>
  </w:endnote>
  <w:endnote w:id="0" w:type="continuationSeparator">
    <w:p w:rsidRDefault="004A0F08" w:rsidP="004A0F08" w:rsidR="004A0F0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A0F08" w:rsidP="004A0F08" w:rsidR="004A0F08">
      <w:r>
        <w:separator/>
      </w:r>
    </w:p>
  </w:footnote>
  <w:footnote w:id="0" w:type="continuationSeparator">
    <w:p w:rsidRDefault="004A0F08" w:rsidP="004A0F08" w:rsidR="004A0F0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0F08" w:rsidR="004A0F08">
    <w:pPr>
      <w:pStyle w:val="Zaglavlje"/>
    </w:pPr>
    <w:r>
      <w:tab/>
    </w:r>
    <w:r>
      <w:tab/>
    </w:r>
    <w:r w:rsidRPr="000D1686">
      <w:t>72. St-</w:t>
    </w:r>
    <w:r>
      <w:t>4097/2016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DD1724"/>
    <w:multiLevelType w:val="hybridMultilevel"/>
    <w:tmpl w:val="098A67B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9172D43"/>
    <w:multiLevelType w:val="hybridMultilevel"/>
    <w:tmpl w:val="3EDA9542"/>
    <w:lvl w:tplc="E8C08E18" w:ilvl="0">
      <w:start w:val="1"/>
      <w:numFmt w:val="upperRoman"/>
      <w:lvlText w:val="%1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tplc="6AF23F92" w:ilvl="1">
      <w:start w:val="1"/>
      <w:numFmt w:val="decimal"/>
      <w:lvlText w:val="%2."/>
      <w:lvlJc w:val="left"/>
      <w:pPr>
        <w:tabs>
          <w:tab w:pos="1788" w:val="num"/>
        </w:tabs>
        <w:ind w:hanging="360" w:left="1788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078C7"/>
    <w:rsid w:val="000441FF"/>
    <w:rsid w:val="000C4A2B"/>
    <w:rsid w:val="000D1686"/>
    <w:rsid w:val="0014525B"/>
    <w:rsid w:val="001C1AA0"/>
    <w:rsid w:val="003139E4"/>
    <w:rsid w:val="003E1CBB"/>
    <w:rsid w:val="003F09CE"/>
    <w:rsid w:val="0046020C"/>
    <w:rsid w:val="004A0F08"/>
    <w:rsid w:val="005078C7"/>
    <w:rsid w:val="005447B3"/>
    <w:rsid w:val="00575691"/>
    <w:rsid w:val="00632398"/>
    <w:rsid w:val="00642B6B"/>
    <w:rsid w:val="006644E0"/>
    <w:rsid w:val="00727700"/>
    <w:rsid w:val="0079510D"/>
    <w:rsid w:val="0082101B"/>
    <w:rsid w:val="0090700A"/>
    <w:rsid w:val="009151C4"/>
    <w:rsid w:val="00946441"/>
    <w:rsid w:val="00A55291"/>
    <w:rsid w:val="00A66BD2"/>
    <w:rsid w:val="00A70B81"/>
    <w:rsid w:val="00A77317"/>
    <w:rsid w:val="00BB4D3C"/>
    <w:rsid w:val="00CB2690"/>
    <w:rsid w:val="00D412F2"/>
    <w:rsid w:val="00DB5A41"/>
    <w:rsid w:val="00DD66FA"/>
    <w:rsid w:val="00E75EA5"/>
    <w:rsid w:val="00EC59CB"/>
    <w:rsid w:val="00FD77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575691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4644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2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452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52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52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52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57569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575691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94644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4644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4A0F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A0F08"/>
    <w:rPr>
      <w:sz w:val="24"/>
      <w:szCs w:val="24"/>
    </w:rPr>
  </w:style>
  <w:style w:styleId="Podnoje" w:type="paragraph">
    <w:name w:val="footer"/>
    <w:basedOn w:val="Normal"/>
    <w:link w:val="PodnojeChar"/>
    <w:rsid w:val="004A0F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A0F0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452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452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52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52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52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860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61087603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7182127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8512680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2583655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1323235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19440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75466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169985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46831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0483732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8791067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30598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2415653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632515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86586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740946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282154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78343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2428382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451493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08200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632709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82446926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341823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059622653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557821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8743427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048019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096122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573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2832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4768490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8654367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49047519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746415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94965864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99539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78546486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03103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6296755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390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7929391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329513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veljače 2018.</izvorni_sadrzaj>
    <derivirana_varijabla naziv="DomainObject.DatumDonosenjaOdluke_1">20.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4097</izvorni_sadrzaj>
    <derivirana_varijabla naziv="DomainObject.Predmet.Broj_1">4097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
2 preslike spisa uz II-stupanjske odluke u ref. - 20.02.2018.</izvorni_sadrzaj>
    <derivirana_varijabla naziv="DomainObject.Predmet.Opis_1">12 Su-30/16 i 12 Su-19/16 od 1.4.2016.
2 preslike spisa uz II-stupanjske odluke u ref. - 20.02.2018.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St-4097/2016</izvorni_sadrzaj>
    <derivirana_varijabla naziv="DomainObject.Predmet.OznakaBroj_1">St-4097/2016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NOVABELA 1995 d.o.o.</izvorni_sadrzaj>
    <derivirana_varijabla naziv="DomainObject.Predmet.ProtustrankaFormated_1">  NOVABELA 1995 d.o.o.</derivirana_varijabla>
  </DomainObject.Predmet.ProtustrankaFormated>
  <DomainObject.Predmet.ProtustrankaFormatedOIB>
    <izvorni_sadrzaj>  NOVABELA 1995 d.o.o., OIB 15286025904</izvorni_sadrzaj>
    <derivirana_varijabla naziv="DomainObject.Predmet.ProtustrankaFormatedOIB_1">  NOVABELA 1995 d.o.o., OIB 15286025904</derivirana_varijabla>
  </DomainObject.Predmet.ProtustrankaFormatedOIB>
  <DomainObject.Predmet.ProtustrankaFormatedWithAdress>
    <izvorni_sadrzaj> NOVABELA 1995 d.o.o., Vranovinski odvojak I, 2, 10000 Zagreb</izvorni_sadrzaj>
    <derivirana_varijabla naziv="DomainObject.Predmet.ProtustrankaFormatedWithAdress_1"> NOVABELA 1995 d.o.o., Vranovinski odvojak I, 2, 10000 Zagreb</derivirana_varijabla>
  </DomainObject.Predmet.ProtustrankaFormatedWithAdress>
  <DomainObject.Predmet.ProtustrankaFormatedWithAdressOIB>
    <izvorni_sadrzaj> NOVABELA 1995 d.o.o., OIB 15286025904, Vranovinski odvojak I, 2, 10000 Zagreb</izvorni_sadrzaj>
    <derivirana_varijabla naziv="DomainObject.Predmet.ProtustrankaFormatedWithAdressOIB_1"> NOVABELA 1995 d.o.o., OIB 15286025904, Vranovinski odvojak I, 2, 10000 Zagreb</derivirana_varijabla>
  </DomainObject.Predmet.ProtustrankaFormatedWithAdressOIB>
  <DomainObject.Predmet.ProtustrankaWithAdress>
    <izvorni_sadrzaj>NOVABELA 1995 d.o.o. Vranovinski odvojak I, 2, 10000 Zagreb</izvorni_sadrzaj>
    <derivirana_varijabla naziv="DomainObject.Predmet.ProtustrankaWithAdress_1">NOVABELA 1995 d.o.o. Vranovinski odvojak I, 2, 10000 Zagreb</derivirana_varijabla>
  </DomainObject.Predmet.ProtustrankaWithAdress>
  <DomainObject.Predmet.ProtustrankaWithAdressOIB>
    <izvorni_sadrzaj>NOVABELA 1995 d.o.o., OIB 15286025904, Vranovinski odvojak I, 2, 10000 Zagreb</izvorni_sadrzaj>
    <derivirana_varijabla naziv="DomainObject.Predmet.ProtustrankaWithAdressOIB_1">NOVABELA 1995 d.o.o., OIB 15286025904, Vranovinski odvojak I, 2, 10000 Zagreb</derivirana_varijabla>
  </DomainObject.Predmet.ProtustrankaWithAdressOIB>
  <DomainObject.Predmet.ProtustrankaNazivFormated>
    <izvorni_sadrzaj>NOVABELA 1995 d.o.o.</izvorni_sadrzaj>
    <derivirana_varijabla naziv="DomainObject.Predmet.ProtustrankaNazivFormated_1">NOVABELA 1995 d.o.o.</derivirana_varijabla>
  </DomainObject.Predmet.ProtustrankaNazivFormated>
  <DomainObject.Predmet.ProtustrankaNazivFormatedOIB>
    <izvorni_sadrzaj>NOVABELA 1995 d.o.o., OIB 15286025904</izvorni_sadrzaj>
    <derivirana_varijabla naziv="DomainObject.Predmet.ProtustrankaNazivFormatedOIB_1">NOVABELA 1995 d.o.o., OIB 15286025904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RAIFFEISENBANK AUSTRIA d.d. zastupanog po punomoćniku ODVJETNIČKO DRUŠTVO GLAMUZINA &amp; GROŠETA; Hrvoje Šimić</izvorni_sadrzaj>
    <derivirana_varijabla naziv="DomainObject.Predmet.StrankaFormated_1">  RAIFFEISENBANK AUSTRIA d.d. zastupanog po punomoćniku ODVJETNIČKO DRUŠTVO GLAMUZINA &amp; GROŠETA; Hrvoje Šimić</derivirana_varijabla>
  </DomainObject.Predmet.StrankaFormated>
  <DomainObject.Predmet.StrankaFormatedOIB>
    <izvorni_sadrzaj>  RAIFFEISENBANK AUSTRIA d.d., OIB 53056966535 zastupanog po punomoćniku ODVJETNIČKO DRUŠTVO GLAMUZINA &amp; GROŠETA; Hrvoje Šimić, OIB 45735250142</izvorni_sadrzaj>
    <derivirana_varijabla naziv="DomainObject.Predmet.StrankaFormatedOIB_1">  RAIFFEISENBANK AUSTRIA d.d., OIB 53056966535 zastupanog po punomoćniku ODVJETNIČKO DRUŠTVO GLAMUZINA &amp; GROŠETA; Hrvoje Šimić, OIB 45735250142</derivirana_varijabla>
  </DomainObject.Predmet.StrankaFormatedOIB>
  <DomainObject.Predmet.StrankaFormatedWithAdress>
    <izvorni_sadrzaj> RAIFFEISENBANK AUSTRIA d.d., PETRINJSKA 59, 10000 Zagreb zastupanog po punomoćniku ODVJETNIČKO DRUŠTVO GLAMUZINA &amp; GROŠETA; Hrvoje Šimić, Bleiweisova Ulica 27, 10000 Zagreb</izvorni_sadrzaj>
    <derivirana_varijabla naziv="DomainObject.Predmet.StrankaFormatedWithAdress_1"> RAIFFEISENBANK AUSTRIA d.d., PETRINJSKA 59, 10000 Zagreb zastupanog po punomoćniku ODVJETNIČKO DRUŠTVO GLAMUZINA &amp; GROŠETA; Hrvoje Šimić, Bleiweisova Ulica 27, 10000 Zagreb</derivirana_varijabla>
  </DomainObject.Predmet.StrankaFormatedWithAdress>
  <DomainObject.Predmet.StrankaFormatedWithAdressOIB>
    <izvorni_sadrzaj> RAIFFEISENBANK AUSTRIA d.d., OIB 53056966535, PETRINJSKA 59, 10000 Zagreb zastupanog po punomoćniku ODVJETNIČKO DRUŠTVO GLAMUZINA &amp; GROŠETA; Hrvoje Šimić, OIB 45735250142, Bleiweisova Ulica 27, 10000 Zagreb</izvorni_sadrzaj>
    <derivirana_varijabla naziv="DomainObject.Predmet.StrankaFormatedWithAdressOIB_1"> RAIFFEISENBANK AUSTRIA d.d., OIB 53056966535, PETRINJSKA 59, 10000 Zagreb zastupanog po punomoćniku ODVJETNIČKO DRUŠTVO GLAMUZINA &amp; GROŠETA; Hrvoje Šimić, OIB 45735250142, Bleiweisova Ulica 27, 10000 Zagreb</derivirana_varijabla>
  </DomainObject.Predmet.StrankaFormatedWithAdressOIB>
  <DomainObject.Predmet.StrankaWithAdress>
    <izvorni_sadrzaj>RAIFFEISENBANK AUSTRIA d.d. PETRINJSKA 59,10000 Zagreb,Hrvoje Šimić Bleiweisova Ulica 27,10000 Zagreb</izvorni_sadrzaj>
    <derivirana_varijabla naziv="DomainObject.Predmet.StrankaWithAdress_1">RAIFFEISENBANK AUSTRIA d.d. PETRINJSKA 59,10000 Zagreb,Hrvoje Šimić Bleiweisova Ulica 27,10000 Zagreb</derivirana_varijabla>
  </DomainObject.Predmet.StrankaWithAdress>
  <DomainObject.Predmet.StrankaWithAdressOIB>
    <izvorni_sadrzaj>RAIFFEISENBANK AUSTRIA d.d., OIB 53056966535, PETRINJSKA 59,10000 Zagreb,Hrvoje Šimić, OIB 45735250142, Bleiweisova Ulica 27,10000 Zagreb</izvorni_sadrzaj>
    <derivirana_varijabla naziv="DomainObject.Predmet.StrankaWithAdressOIB_1">RAIFFEISENBANK AUSTRIA d.d., OIB 53056966535, PETRINJSKA 59,10000 Zagreb,Hrvoje Šimić, OIB 45735250142, Bleiweisova Ulica 27,10000 Zagreb</derivirana_varijabla>
  </DomainObject.Predmet.StrankaWithAdressOIB>
  <DomainObject.Predmet.StrankaNazivFormated>
    <izvorni_sadrzaj>RAIFFEISENBANK AUSTRIA d.d.,Hrvoje Šimić</izvorni_sadrzaj>
    <derivirana_varijabla naziv="DomainObject.Predmet.StrankaNazivFormated_1">RAIFFEISENBANK AUSTRIA d.d.,Hrvoje Šimić</derivirana_varijabla>
  </DomainObject.Predmet.StrankaNazivFormated>
  <DomainObject.Predmet.StrankaNazivFormatedOIB>
    <izvorni_sadrzaj>RAIFFEISENBANK AUSTRIA d.d., OIB 53056966535,Hrvoje Šimić, OIB 45735250142</izvorni_sadrzaj>
    <derivirana_varijabla naziv="DomainObject.Predmet.StrankaNazivFormatedOIB_1">RAIFFEISENBANK AUSTRIA d.d., OIB 53056966535,Hrvoje Šimić, OIB 45735250142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RAIFFEISENBANK AUSTRIA d.d. zastupanog po punomoćniku ODVJETNIČKO DRUŠTVO GLAMUZINA &amp; GROŠETA</item>
      <item>Hrvoje Šimić</item>
    </izvorni_sadrzaj>
    <derivirana_varijabla naziv="DomainObject.Predmet.StrankaListFormated_1">
      <item>RAIFFEISENBANK AUSTRIA d.d. zastupanog po punomoćniku ODVJETNIČKO DRUŠTVO GLAMUZINA &amp; GROŠETA</item>
      <item>Hrvoje Šimić</item>
    </derivirana_varijabla>
  </DomainObject.Predmet.StrankaListFormated>
  <DomainObject.Predmet.StrankaListFormatedOIB>
    <izvorni_sadrzaj>
      <item>RAIFFEISENBANK AUSTRIA d.d., OIB 53056966535 zastupanog po punomoćniku ODVJETNIČKO DRUŠTVO GLAMUZINA &amp; GROŠETA</item>
      <item>Hrvoje Šimić, OIB 45735250142</item>
    </izvorni_sadrzaj>
    <derivirana_varijabla naziv="DomainObject.Predmet.StrankaListFormatedOIB_1">
      <item>RAIFFEISENBANK AUSTRIA d.d., OIB 53056966535 zastupanog po punomoćniku ODVJETNIČKO DRUŠTVO GLAMUZINA &amp; GROŠETA</item>
      <item>Hrvoje Šimić, OIB 45735250142</item>
    </derivirana_varijabla>
  </DomainObject.Predmet.StrankaListFormatedOIB>
  <DomainObject.Predmet.StrankaListFormatedWithAdress>
    <izvorni_sadrzaj>
      <item>RAIFFEISENBANK AUSTRIA d.d., PETRINJSKA 59, 10000 Zagreb zastupanog po punomoćniku ODVJETNIČKO DRUŠTVO GLAMUZINA &amp; GROŠETA</item>
      <item>Hrvoje Šimić, Bleiweisova Ulica 27, 10000 Zagreb</item>
    </izvorni_sadrzaj>
    <derivirana_varijabla naziv="DomainObject.Predmet.StrankaListFormatedWithAdress_1">
      <item>RAIFFEISENBANK AUSTRIA d.d., PETRINJSKA 59, 10000 Zagreb zastupanog po punomoćniku ODVJETNIČKO DRUŠTVO GLAMUZINA &amp; GROŠETA</item>
      <item>Hrvoje Šimić, Bleiweisova Ulica 27, 10000 Zagreb</item>
    </derivirana_varijabla>
  </DomainObject.Predmet.StrankaListFormatedWithAdress>
  <DomainObject.Predmet.StrankaListFormatedWithAdressOIB>
    <izvorni_sadrzaj>
      <item>RAIFFEISENBANK AUSTRIA d.d., OIB 53056966535, PETRINJSKA 59, 10000 Zagreb zastupanog po punomoćniku ODVJETNIČKO DRUŠTVO GLAMUZINA &amp; GROŠETA</item>
      <item>Hrvoje Šimić, OIB 45735250142, Bleiweisova Ulica 27, 10000 Zagreb</item>
    </izvorni_sadrzaj>
    <derivirana_varijabla naziv="DomainObject.Predmet.StrankaListFormatedWithAdressOIB_1">
      <item>RAIFFEISENBANK AUSTRIA d.d., OIB 53056966535, PETRINJSKA 59, 10000 Zagreb zastupanog po punomoćniku ODVJETNIČKO DRUŠTVO GLAMUZINA &amp; GROŠETA</item>
      <item>Hrvoje Šimić, OIB 45735250142, Bleiweisova Ulica 27, 10000 Zagreb</item>
    </derivirana_varijabla>
  </DomainObject.Predmet.StrankaListFormatedWithAdressOIB>
  <DomainObject.Predmet.StrankaListNazivFormated>
    <izvorni_sadrzaj>
      <item>RAIFFEISENBANK AUSTRIA d.d.</item>
      <item>Hrvoje Šimić</item>
    </izvorni_sadrzaj>
    <derivirana_varijabla naziv="DomainObject.Predmet.StrankaListNazivFormated_1">
      <item>RAIFFEISENBANK AUSTRIA d.d.</item>
      <item>Hrvoje Šimić</item>
    </derivirana_varijabla>
  </DomainObject.Predmet.StrankaListNazivFormated>
  <DomainObject.Predmet.StrankaListNazivFormatedOIB>
    <izvorni_sadrzaj>
      <item>RAIFFEISENBANK AUSTRIA d.d., OIB 53056966535</item>
      <item>Hrvoje Šimić, OIB 45735250142</item>
    </izvorni_sadrzaj>
    <derivirana_varijabla naziv="DomainObject.Predmet.StrankaListNazivFormatedOIB_1">
      <item>RAIFFEISENBANK AUSTRIA d.d., OIB 53056966535</item>
      <item>Hrvoje Šimić, OIB 45735250142</item>
    </derivirana_varijabla>
  </DomainObject.Predmet.StrankaListNazivFormatedOIB>
  <DomainObject.Predmet.ProtuStrankaListFormated>
    <izvorni_sadrzaj>
      <item>NOVABELA 1995 d.o.o.</item>
    </izvorni_sadrzaj>
    <derivirana_varijabla naziv="DomainObject.Predmet.ProtuStrankaListFormated_1">
      <item>NOVABELA 1995 d.o.o.</item>
    </derivirana_varijabla>
  </DomainObject.Predmet.ProtuStrankaListFormated>
  <DomainObject.Predmet.ProtuStrankaListFormatedOIB>
    <izvorni_sadrzaj>
      <item>NOVABELA 1995 d.o.o., OIB 15286025904</item>
    </izvorni_sadrzaj>
    <derivirana_varijabla naziv="DomainObject.Predmet.ProtuStrankaListFormatedOIB_1">
      <item>NOVABELA 1995 d.o.o., OIB 15286025904</item>
    </derivirana_varijabla>
  </DomainObject.Predmet.ProtuStrankaListFormatedOIB>
  <DomainObject.Predmet.ProtuStrankaListFormatedWithAdress>
    <izvorni_sadrzaj>
      <item>NOVABELA 1995 d.o.o., Vranovinski odvojak I, 2, 10000 Zagreb</item>
    </izvorni_sadrzaj>
    <derivirana_varijabla naziv="DomainObject.Predmet.ProtuStrankaListFormatedWithAdress_1">
      <item>NOVABELA 1995 d.o.o., Vranovinski odvojak I, 2, 10000 Zagreb</item>
    </derivirana_varijabla>
  </DomainObject.Predmet.ProtuStrankaListFormatedWithAdress>
  <DomainObject.Predmet.ProtuStrankaListFormatedWithAdressOIB>
    <izvorni_sadrzaj>
      <item>NOVABELA 1995 d.o.o., OIB 15286025904, Vranovinski odvojak I, 2, 10000 Zagreb</item>
    </izvorni_sadrzaj>
    <derivirana_varijabla naziv="DomainObject.Predmet.ProtuStrankaListFormatedWithAdressOIB_1">
      <item>NOVABELA 1995 d.o.o., OIB 15286025904, Vranovinski odvojak I, 2, 10000 Zagreb</item>
    </derivirana_varijabla>
  </DomainObject.Predmet.ProtuStrankaListFormatedWithAdressOIB>
  <DomainObject.Predmet.ProtuStrankaListNazivFormated>
    <izvorni_sadrzaj>
      <item>NOVABELA 1995 d.o.o.</item>
    </izvorni_sadrzaj>
    <derivirana_varijabla naziv="DomainObject.Predmet.ProtuStrankaListNazivFormated_1">
      <item>NOVABELA 1995 d.o.o.</item>
    </derivirana_varijabla>
  </DomainObject.Predmet.ProtuStrankaListNazivFormated>
  <DomainObject.Predmet.ProtuStrankaListNazivFormatedOIB>
    <izvorni_sadrzaj>
      <item>NOVABELA 1995 d.o.o., OIB 15286025904</item>
    </izvorni_sadrzaj>
    <derivirana_varijabla naziv="DomainObject.Predmet.ProtuStrankaListNazivFormatedOIB_1">
      <item>NOVABELA 1995 d.o.o., OIB 15286025904</item>
    </derivirana_varijabla>
  </DomainObject.Predmet.ProtuStrankaListNazivFormatedOIB>
  <DomainObject.Predmet.OstaliListFormated>
    <izvorni_sadrzaj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Zagreb</item>
    </izvorni_sadrzaj>
    <derivirana_varijabla naziv="DomainObject.Predmet.OstaliListFormated_1">
      <item>ODVJETNIČKO DRUŠTVO GLAMUZINA &amp; GROŠETA punomoćnik sudionika u postupku RAIFFEISENBANK AUSTRIA d.d.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Zagreb</item>
    </derivirana_varijabla>
  </DomainObject.Predmet.OstaliListFormated>
  <DomainObject.Predmet.OstaliListFormatedOIB>
    <izvorni_sadrzaj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Zagreb, OIB 16488001145</item>
    </izvorni_sadrzaj>
    <derivirana_varijabla naziv="DomainObject.Predmet.OstaliListFormatedOIB_1">
      <item>ODVJETNIČKO DRUŠTVO GLAMUZINA &amp; GROŠETA, OIB 69402757072 punomoćnik sudionika u postupku RAIFFEISENBANK AUSTRIA d.d.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Zagreb, OIB 16488001145</item>
    </derivirana_varijabla>
  </DomainObject.Predmet.OstaliListFormatedOIB>
  <DomainObject.Predmet.OstaliListFormatedWithAdress>
    <izvorni_sadrzaj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Zagreb</item>
    </izvorni_sadrzaj>
    <derivirana_varijabla naziv="DomainObject.Predmet.OstaliListFormatedWithAdress_1">
      <item>ODVJETNIČKO DRUŠTVO GLAMUZINA &amp; GROŠETA, KRAJIŠKA 27, 10000 Zagreb punomoćnik sudionika u postupku RAIFFEISENBANK AUSTRIA d.d.</item>
      <item>NOVABELA GRUPA, društvo s ograničenom odgovornošću za trgovinu i usluge, Augusta Šenoe 3, 10000 Zagreb</item>
      <item>ARIS 2000 d.o.o. za trgovinu i usluge, Fraterščica 60, 10000 Zagreb</item>
      <item>DESTILERIJA d.o.o. za proizvodnju u stečaju, Kolodvorska 4a, 49247 Zlatar-Bistrica</item>
      <item>Hrvoje Šimić, Bleiweisova Ulica 27, 10000 Zagreb</item>
      <item>Maja Šimić, Fraterščica 60, 10000 Zagreb</item>
      <item>OPĆINSKI GRAĐANSKI SUD U ZAGREBU, Ulica Grada Vukovara 84, 10000 Zagreb</item>
      <item>Odvjetničko društvo DRAGIČEVIĆ I PARTNERI društvo s ograničenom odgovornošću, Palmotićeva 60II, 10000 Zagreb</item>
      <item>ŠTEDBANKA dioničko društvo, Slavonska Avenija 3, 10000 Zagreb</item>
      <item>Hrvoje Šimić, Bleiweisova Ulica 27, 10000 Zagreb</item>
      <item>Slobodana Šimić, Augusta Šenoe 3, 10000 Zagreb</item>
      <item>Dragutin Šimić, Augusta Šenoe 3, 10000 Zagreb</item>
      <item>ANAMUNDI društvo s ograničenom odgovornošću za proizvodnju, trgovinu i usluge, Vranovinski odvojak 1, 2 , 10000 Zagreb</item>
      <item>Branko Petanjek, Zemljakova 13, 10000 Zagreb</item>
      <item>ŽDO Zagreb</item>
    </derivirana_varijabla>
  </DomainObject.Predmet.OstaliListFormatedWithAdress>
  <DomainObject.Predmet.OstaliListFormatedWithAdressOIB>
    <izvorni_sadrzaj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Zagreb, OIB 16488001145</item>
    </izvorni_sadrzaj>
    <derivirana_varijabla naziv="DomainObject.Predmet.OstaliListFormatedWithAdressOIB_1">
      <item>ODVJETNIČKO DRUŠTVO GLAMUZINA &amp; GROŠETA, OIB 69402757072, KRAJIŠKA 27, 10000 Zagreb punomoćnik sudionika u postupku RAIFFEISENBANK AUSTRIA d.d.</item>
      <item>NOVABELA GRUPA, društvo s ograničenom odgovornošću za trgovinu i usluge, OIB 83565636972, Augusta Šenoe 3, 10000 Zagreb</item>
      <item>ARIS 2000 d.o.o. za trgovinu i usluge, OIB 06571045637, Fraterščica 60, 10000 Zagreb</item>
      <item>DESTILERIJA d.o.o. za proizvodnju u stečaju, OIB 02267491884, Kolodvorska 4a, 49247 Zlatar-Bistrica</item>
      <item>Hrvoje Šimić, OIB 45735250142, Bleiweisova Ulica 27, 10000 Zagreb</item>
      <item>Maja Šimić, OIB 47549266260, Fraterščica 60, 10000 Zagreb</item>
      <item>OPĆINSKI GRAĐANSKI SUD U ZAGREBU, OIB 01252163117, Ulica Grada Vukovara 84, 10000 Zagreb</item>
      <item>Odvjetničko društvo DRAGIČEVIĆ I PARTNERI društvo s ograničenom odgovornošću, OIB 23479386645, Palmotićeva 60II, 10000 Zagreb</item>
      <item>ŠTEDBANKA dioničko društvo, OIB 58063088591, Slavonska Avenija 3, 10000 Zagreb</item>
      <item>Hrvoje Šimić, OIB 45735250142, Bleiweisova Ulica 27, 10000 Zagreb</item>
      <item>Slobodana Šimić, OIB 36924267646, Augusta Šenoe 3, 10000 Zagreb</item>
      <item>Dragutin Šimić, OIB 87500575292, Augusta Šenoe 3, 10000 Zagreb</item>
      <item>ANAMUNDI društvo s ograničenom odgovornošću za proizvodnju, trgovinu i usluge, OIB 92137138794, Vranovinski odvojak 1, 2 , 10000 Zagreb</item>
      <item>Branko Petanjek, OIB 65439233259, Zemljakova 13, 10000 Zagreb</item>
      <item>ŽDO Zagreb, OIB 16488001145</item>
    </derivirana_varijabla>
  </DomainObject.Predmet.OstaliListFormatedWithAdressOIB>
  <DomainObject.Predmet.OstaliListNazivFormated>
    <izvorni_sadrzaj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Zagreb</item>
    </izvorni_sadrzaj>
    <derivirana_varijabla naziv="DomainObject.Predmet.OstaliListNazivFormated_1">
      <item>ODVJETNIČKO DRUŠTVO GLAMUZINA &amp; GROŠETA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Slobodana Šimić</item>
      <item>Dragutin Šimić</item>
      <item>ANAMUNDI društvo s ograničenom odgovornošću za proizvodnju, trgovinu i usluge</item>
      <item>Branko Petanjek</item>
      <item>ŽDO Zagreb</item>
    </derivirana_varijabla>
  </DomainObject.Predmet.OstaliListNazivFormated>
  <DomainObject.Predmet.OstaliListNazivFormatedOIB>
    <izvorni_sadrzaj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Zagreb, OIB 16488001145</item>
    </izvorni_sadrzaj>
    <derivirana_varijabla naziv="DomainObject.Predmet.OstaliListNazivFormatedOIB_1">
      <item>ODVJETNIČKO DRUŠTVO GLAMUZINA &amp; GROŠETA, OIB 69402757072</item>
      <item>NOVABELA GRUPA, društvo s ograničenom odgovornošću za trgovinu i usluge, OIB 83565636972</item>
      <item>ARIS 2000 d.o.o. za trgovinu i usluge, OIB 06571045637</item>
      <item>DESTILERIJA d.o.o. za proizvodnju u stečaju, OIB 02267491884</item>
      <item>Hrvoje Šimić, OIB 45735250142</item>
      <item>Maja Šimić, OIB 47549266260</item>
      <item>OPĆINSKI GRAĐANSKI SUD U ZAGREBU, OIB 01252163117</item>
      <item>Odvjetničko društvo DRAGIČEVIĆ I PARTNERI društvo s ograničenom odgovornošću, OIB 23479386645</item>
      <item>ŠTEDBANKA dioničko društvo, OIB 58063088591</item>
      <item>Hrvoje Šimić, OIB 45735250142</item>
      <item>Slobodana Šimić, OIB 36924267646</item>
      <item>Dragutin Šimić, OIB 87500575292</item>
      <item>ANAMUNDI društvo s ograničenom odgovornošću za proizvodnju, trgovinu i usluge, OIB 92137138794</item>
      <item>Branko Petanjek, OIB 65439233259</item>
      <item>ŽDO Zagreb,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veljače 2018.</izvorni_sadrzaj>
    <derivirana_varijabla naziv="DomainObject.Datum_1">21.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RAIFFEISENBANK AUSTRIA d.d. i dr.</izvorni_sadrzaj>
    <derivirana_varijabla naziv="DomainObject.Predmet.StrankaIDrugi_1">RAIFFEISENBANK AUSTRIA d.d. i dr.</derivirana_varijabla>
  </DomainObject.Predmet.StrankaIDrugi>
  <DomainObject.Predmet.ProtustrankaIDrugi>
    <izvorni_sadrzaj>NOVABELA 1995 d.o.o.</izvorni_sadrzaj>
    <derivirana_varijabla naziv="DomainObject.Predmet.ProtustrankaIDrugi_1">NOVABELA 1995 d.o.o.</derivirana_varijabla>
  </DomainObject.Predmet.ProtustrankaIDrugi>
  <DomainObject.Predmet.StrankaIDrugiAdressOIB>
    <izvorni_sadrzaj>RAIFFEISENBANK AUSTRIA d.d., OIB 53056966535, PETRINJSKA 59, 10000 Zagreb i dr.</izvorni_sadrzaj>
    <derivirana_varijabla naziv="DomainObject.Predmet.StrankaIDrugiAdressOIB_1">RAIFFEISENBANK AUSTRIA d.d., OIB 53056966535, PETRINJSKA 59, 10000 Zagreb i dr.</derivirana_varijabla>
  </DomainObject.Predmet.StrankaIDrugiAdressOIB>
  <DomainObject.Predmet.ProtustrankaIDrugiAdressOIB>
    <izvorni_sadrzaj>NOVABELA 1995 d.o.o., OIB 15286025904, Vranovinski odvojak I, 2, 10000 Zagreb</izvorni_sadrzaj>
    <derivirana_varijabla naziv="DomainObject.Predmet.ProtustrankaIDrugiAdressOIB_1">NOVABELA 1995 d.o.o., OIB 15286025904, Vranovinski odvojak I,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Zagreb</item>
    </izvorni_sadrzaj>
    <derivirana_varijabla naziv="DomainObject.Predmet.SudioniciListNaziv_1">
      <item>RAIFFEISENBANK AUSTRIA d.d.</item>
      <item>ODVJETNIČKO DRUŠTVO GLAMUZINA &amp; GROŠETA</item>
      <item>NOVABELA 1995 d.o.o.</item>
      <item>NOVABELA GRUPA, društvo s ograničenom odgovornošću za trgovinu i usluge</item>
      <item>ARIS 2000 d.o.o. za trgovinu i usluge</item>
      <item>DESTILERIJA d.o.o. za proizvodnju u stečaju</item>
      <item>Hrvoje Šimić</item>
      <item>Maja Šimić</item>
      <item>OPĆINSKI GRAĐANSKI SUD U ZAGREBU</item>
      <item>Odvjetničko društvo DRAGIČEVIĆ I PARTNERI društvo s ograničenom odgovornošću</item>
      <item>ŠTEDBANKA dioničko društvo</item>
      <item>Hrvoje Šimić</item>
      <item>Hrvoje Šimić</item>
      <item>Slobodana Šimić</item>
      <item>Dragutin Šimić</item>
      <item>ANAMUNDI društvo s ograničenom odgovornošću za proizvodnju, trgovinu i usluge</item>
      <item>Branko Petanjek</item>
      <item>ŽDO Zagreb</item>
    </derivirana_varijabla>
  </DomainObject.Predmet.SudioniciListNaziv>
  <DomainObject.Predmet.SudioniciListAdressOIB>
    <izvorni_sadrzaj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Zagreb, OIB 16488001145</item>
    </izvorni_sadrzaj>
    <derivirana_varijabla naziv="DomainObject.Predmet.SudioniciListAdressOIB_1">
      <item>RAIFFEISENBANK AUSTRIA d.d., OIB 53056966535, PETRINJSKA 59,10000 Zagreb</item>
      <item>ODVJETNIČKO DRUŠTVO GLAMUZINA &amp; GROŠETA, OIB 69402757072, KRAJIŠKA 27,10000 Zagreb</item>
      <item>NOVABELA 1995 d.o.o., OIB 15286025904, Vranovinski odvojak I, 2,10000 Zagreb</item>
      <item>NOVABELA GRUPA, društvo s ograničenom odgovornošću za trgovinu i usluge, OIB 83565636972, Augusta Šenoe 3,10000 Zagreb</item>
      <item>ARIS 2000 d.o.o. za trgovinu i usluge, OIB 06571045637, Fraterščica 60,10000 Zagreb</item>
      <item>DESTILERIJA d.o.o. za proizvodnju u stečaju, OIB 02267491884, Kolodvorska 4a,49247 Zlatar-Bistrica</item>
      <item>Hrvoje Šimić, OIB 45735250142, Bleiweisova Ulica 27,10000 Zagreb</item>
      <item>Maja Šimić, OIB 47549266260, Fraterščica 60,10000 Zagreb</item>
      <item>OPĆINSKI GRAĐANSKI SUD U ZAGREBU, OIB 01252163117, Ulica Grada Vukovara 84,10000 Zagreb</item>
      <item>Odvjetničko društvo DRAGIČEVIĆ I PARTNERI društvo s ograničenom odgovornošću, OIB 23479386645, Palmotićeva 60II,10000 Zagreb</item>
      <item>ŠTEDBANKA dioničko društvo, OIB 58063088591, Slavonska Avenija 3,10000 Zagreb</item>
      <item>Hrvoje Šimić, OIB 45735250142, Bleiweisova Ulica 27,10000 Zagreb</item>
      <item>Hrvoje Šimić, OIB 45735250142, Bleiweisova Ulica 27,10000 Zagreb</item>
      <item>Slobodana Šimić, OIB 36924267646, Augusta Šenoe 3,10000 Zagreb</item>
      <item>Dragutin Šimić, OIB 87500575292, Augusta Šenoe 3,10000 Zagreb</item>
      <item>ANAMUNDI društvo s ograničenom odgovornošću za proizvodnju, trgovinu i usluge, OIB 92137138794, Vranovinski odvojak 1, 2 ,10000 Zagreb</item>
      <item>Branko Petanjek, OIB 65439233259, Zemljakova 13,10000 Zagreb</item>
      <item>ŽDO Zagreb, OIB 16488001145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16488001145</item>
    </izvorni_sadrzaj>
    <derivirana_varijabla naziv="DomainObject.Predmet.SudioniciListNazivOIB_1">
      <item>, OIB 53056966535</item>
      <item>, OIB 69402757072</item>
      <item>, OIB 15286025904</item>
      <item>, OIB 83565636972</item>
      <item>, OIB 06571045637</item>
      <item>, OIB 02267491884</item>
      <item>, OIB 45735250142</item>
      <item>, OIB 47549266260</item>
      <item>, OIB 01252163117</item>
      <item>, OIB 23479386645</item>
      <item>, OIB 58063088591</item>
      <item>, OIB 45735250142</item>
      <item>, OIB 45735250142</item>
      <item>, OIB 36924267646</item>
      <item>, OIB 87500575292</item>
      <item>, OIB 92137138794</item>
      <item>, OIB 65439233259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267</properties:Words>
  <properties:Characters>1544</properties:Characters>
  <properties:Lines>101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2018-02-21T09:22:00Z</dcterms:created>
  <dc:creator>nribaric</dc:creator>
  <cp:lastModifiedBy>Jadranka Zelić</cp:lastModifiedBy>
  <cp:lastPrinted>2018-02-21T09:21:00Z</cp:lastPrinted>
  <dcterms:modified xmlns:xsi="http://www.w3.org/2001/XMLSchema-instance" xsi:type="dcterms:W3CDTF">2018-02-21T09:23:00Z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zaključak za skupštinu vjerovnika  - 20.2.2018. anabella 1995- po prijedlogu 18.7.2012.docx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