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b2cf2a4" w14:paraId="b2cf2a4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9F24D9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9F24D9">
              <w:rPr>
                <w:rFonts w:cs="Times New Roman" w:eastAsia="Times New Roman"/>
                <w:kern w:val="0"/>
                <w:lang w:bidi="ar-SA" w:eastAsia="hr-HR"/>
              </w:rPr>
              <w:t>398/2018-8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9F24D9">
        <w:rPr>
          <w:rFonts w:cs="Times New Roman"/>
          <w:kern w:val="2"/>
        </w:rPr>
        <w:t xml:space="preserve"> MOR j.d.o.o., Matije Gupca 19, Donja Dubrava, OIB: 07314177269, 22</w:t>
      </w:r>
      <w:r w:rsidR="00FE35AF">
        <w:rPr>
          <w:rFonts w:cs="Times New Roman"/>
        </w:rPr>
        <w:t>. siječnja 2019.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9F24D9">
        <w:rPr>
          <w:rFonts w:cs="Times New Roman"/>
          <w:kern w:val="2"/>
        </w:rPr>
        <w:t xml:space="preserve"> MOR j.d.o.o., Matije Gupca 19, Donja Dubrava, OIB: 07314177269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9F24D9">
        <w:t>398</w:t>
      </w:r>
      <w:r w:rsidR="00FE35AF">
        <w:t>/2018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24D9">
        <w:rPr>
          <w:rFonts w:cs="Times New Roman"/>
        </w:rPr>
        <w:t>22</w:t>
      </w:r>
      <w:r w:rsidR="00FE35AF">
        <w:rPr>
          <w:rFonts w:cs="Times New Roman"/>
        </w:rPr>
        <w:t>. siječnja 2019</w:t>
      </w:r>
      <w:r w:rsidR="00CE6118">
        <w:rPr>
          <w:rFonts w:cs="Times New Roman"/>
        </w:rPr>
        <w:t>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5D0" w:rsidP="00BA0147" w:rsidR="004835D0">
      <w:r>
        <w:separator/>
      </w:r>
    </w:p>
  </w:endnote>
  <w:endnote w:id="0" w:type="continuationSeparator">
    <w:p w:rsidRDefault="004835D0" w:rsidP="00BA0147" w:rsidR="00483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5D0" w:rsidP="00BA0147" w:rsidR="004835D0">
      <w:r>
        <w:separator/>
      </w:r>
    </w:p>
  </w:footnote>
  <w:footnote w:id="0" w:type="continuationSeparator">
    <w:p w:rsidRDefault="004835D0" w:rsidP="00BA0147" w:rsidR="004835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D1938"/>
    <w:rsid w:val="003F0BEA"/>
    <w:rsid w:val="00406AF2"/>
    <w:rsid w:val="0044358D"/>
    <w:rsid w:val="0046016D"/>
    <w:rsid w:val="00461516"/>
    <w:rsid w:val="004835D0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A32"/>
    <w:rsid w:val="00953C7E"/>
    <w:rsid w:val="009668AE"/>
    <w:rsid w:val="00970E9C"/>
    <w:rsid w:val="00997629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2643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722C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  <w:rsid w:val="00FE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E2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643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BE2643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BE2643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BE2643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E2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64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BE2643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BE264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BE2643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 jednostavno društvo s ograničenom odgovornošću za ugostiteljstvo i usluge zastupanog po punomoćniku Predrag Pongrac</izvorni_sadrzaj>
    <derivirana_varijabla naziv="DomainObject.Predmet.ProtustrankaFormated_1">  MOR jednostavno društvo s ograničenom odgovornošću za ugostiteljstvo i usluge zastupanog po punomoćniku Predrag Pongrac</derivirana_varijabla>
  </DomainObject.Predmet.ProtustrankaFormated>
  <DomainObject.Predmet.ProtustrankaFormatedOIB>
    <izvorni_sadrzaj>  MOR jednostavno društvo s ograničenom odgovornošću za ugostiteljstvo i usluge, OIB 07314177269 zastupanog po punomoćniku Predrag Pongrac</izvorni_sadrzaj>
    <derivirana_varijabla naziv="DomainObject.Predmet.ProtustrankaFormatedOIB_1">  MOR jednostavno društvo s ograničenom odgovornošću za ugostiteljstvo i usluge, OIB 07314177269 zastupanog po punomoćniku Predrag Pongrac</derivirana_varijabla>
  </DomainObject.Predmet.ProtustrankaFormatedOIB>
  <DomainObject.Predmet.ProtustrankaFormatedWithAdress>
    <izvorni_sadrzaj> MOR jednostavno društvo s ograničenom odgovornošću za ugostiteljstvo i usluge, Matije Gupca 19, 40320 Donja Dubrava zastupanog po punomoćniku Predrag Pongrac</izvorni_sadrzaj>
    <derivirana_varijabla naziv="DomainObject.Predmet.ProtustrankaFormatedWithAdress_1"> MOR jednostavno društvo s ograničenom odgovornošću za ugostiteljstvo i usluge, Matije Gupca 19, 40320 Donja Dubrava zastupanog po punomoćniku Predrag Pongrac</derivirana_varijabla>
  </DomainObject.Predmet.ProtustrankaFormatedWithAdress>
  <DomainObject.Predmet.ProtustrankaFormatedWithAdressOIB>
    <izvorni_sadrzaj> MOR jednostavno društvo s ograničenom odgovornošću za ugostiteljstvo i usluge, OIB 07314177269, Matije Gupca 19, 40320 Donja Dubrava zastupanog po punomoćniku Predrag Pongrac</izvorni_sadrzaj>
    <derivirana_varijabla naziv="DomainObject.Predmet.ProtustrankaFormatedWithAdressOIB_1"> MOR jednostavno društvo s ograničenom odgovornošću za ugostiteljstvo i usluge, OIB 07314177269, Matije Gupca 19, 40320 Donja Dubrava zastupanog po punomoćniku Predrag Pongrac</derivirana_varijabla>
  </DomainObject.Predmet.ProtustrankaFormatedWithAdressOIB>
  <DomainObject.Predmet.ProtustrankaWithAdress>
    <izvorni_sadrzaj>MOR jednostavno društvo s ograničenom odgovornošću za ugostiteljstvo i usluge Matije Gupca 19, 40320 Donja Dubrava</izvorni_sadrzaj>
    <derivirana_varijabla naziv="DomainObject.Predmet.ProtustrankaWithAdress_1">MOR jednostavno društvo s ograničenom odgovornošću za ugostiteljstvo i usluge Matije Gupca 19, 40320 Donja Dubrava</derivirana_varijabla>
  </DomainObject.Predmet.ProtustrankaWithAdress>
  <DomainObject.Predmet.ProtustrankaWithAdressOIB>
    <izvorni_sadrzaj>MOR jednostavno društvo s ograničenom odgovornošću za ugostiteljstvo i usluge, OIB 07314177269, Matije Gupca 19, 40320 Donja Dubrava</izvorni_sadrzaj>
    <derivirana_varijabla naziv="DomainObject.Predmet.ProtustrankaWithAdressOIB_1">MOR jednostavno društvo s ograničenom odgovornošću za ugostiteljstvo i usluge, OIB 07314177269, Matije Gupca 19, 40320 Donja Dubrava</derivirana_varijabla>
  </DomainObject.Predmet.ProtustrankaWithAdressOIB>
  <DomainObject.Predmet.ProtustrankaNazivFormated>
    <izvorni_sadrzaj>MOR jednostavno društvo s ograničenom odgovornošću za ugostiteljstvo i usluge</izvorni_sadrzaj>
    <derivirana_varijabla naziv="DomainObject.Predmet.ProtustrankaNazivFormated_1">MOR jednostavno društvo s ograničenom odgovornošću za ugostiteljstvo i usluge</derivirana_varijabla>
  </DomainObject.Predmet.ProtustrankaNazivFormated>
  <DomainObject.Predmet.ProtustrankaNazivFormatedOIB>
    <izvorni_sadrzaj>MOR jednostavno društvo s ograničenom odgovornošću za ugostiteljstvo i usluge, OIB 07314177269</izvorni_sadrzaj>
    <derivirana_varijabla naziv="DomainObject.Predmet.ProtustrankaNazivFormatedOIB_1">MOR jednostavno društvo s ograničenom odgovornošću za ugostiteljstvo i usluge, OIB 07314177269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20707.49</izvorni_sadrzaj>
    <derivirana_varijabla naziv="DomainObject.Predmet.TrenutnaVrijednost_1">20707.49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 jednostavno društvo s ograničenom odgovornošću za ugostiteljstvo i usluge zastupanog po punomoćniku Predrag Pongrac</item>
    </izvorni_sadrzaj>
    <derivirana_varijabla naziv="DomainObject.Predmet.ProtuStrankaListFormated_1">
      <item>MOR jednostavno društvo s ograničenom odgovornošću za ugostiteljstvo i usluge zastupanog po punomoćniku Predrag Pongrac</item>
    </derivirana_varijabla>
  </DomainObject.Predmet.ProtuStrankaListFormated>
  <DomainObject.Predmet.ProtuStrankaListFormatedOIB>
    <izvorni_sadrzaj>
      <item>MOR jednostavno društvo s ograničenom odgovornošću za ugostiteljstvo i usluge, OIB 07314177269 zastupanog po punomoćniku Predrag Pongrac</item>
    </izvorni_sadrzaj>
    <derivirana_varijabla naziv="DomainObject.Predmet.ProtuStrankaListFormatedOIB_1">
      <item>MOR jednostavno društvo s ograničenom odgovornošću za ugostiteljstvo i usluge, OIB 07314177269 zastupanog po punomoćniku Predrag Pongrac</item>
    </derivirana_varijabla>
  </DomainObject.Predmet.ProtuStrankaListFormatedOIB>
  <DomainObject.Predmet.ProtuStrankaListFormatedWithAdress>
    <izvorni_sadrzaj>
      <item>MOR jednostavno društvo s ograničenom odgovornošću za ugostiteljstvo i usluge, Matije Gupca 19, 40320 Donja Dubrava zastupanog po punomoćniku Predrag Pongrac</item>
    </izvorni_sadrzaj>
    <derivirana_varijabla naziv="DomainObject.Predmet.ProtuStrankaListFormatedWithAdress_1">
      <item>MOR jednostavno društvo s ograničenom odgovornošću za ugostiteljstvo i usluge, Matije Gupca 19, 40320 Donja Dubrava zastupanog po punomoćniku Predrag Pongrac</item>
    </derivirana_varijabla>
  </DomainObject.Predmet.ProtuStrankaListFormatedWithAdress>
  <DomainObject.Predmet.ProtuStrankaListFormatedWithAdressOIB>
    <izvorni_sadrzaj>
      <item>MOR jednostavno društvo s ograničenom odgovornošću za ugostiteljstvo i usluge, OIB 07314177269, Matije Gupca 19, 40320 Donja Dubrava zastupanog po punomoćniku Predrag Pongrac</item>
    </izvorni_sadrzaj>
    <derivirana_varijabla naziv="DomainObject.Predmet.ProtuStrankaListFormatedWithAdressOIB_1">
      <item>MOR jednostavno društvo s ograničenom odgovornošću za ugostiteljstvo i usluge, OIB 07314177269, Matije Gupca 19, 40320 Donja Dubrava zastupanog po punomoćniku Predrag Pongrac</item>
    </derivirana_varijabla>
  </DomainObject.Predmet.ProtuStrankaListFormatedWithAdressOIB>
  <DomainObject.Predmet.ProtuStrankaListNazivFormated>
    <izvorni_sadrzaj>
      <item>MOR jednostavno društvo s ograničenom odgovornošću za ugostiteljstvo i usluge</item>
    </izvorni_sadrzaj>
    <derivirana_varijabla naziv="DomainObject.Predmet.ProtuStrankaListNazivFormated_1">
      <item>MOR jednostavno društvo s ograničenom odgovornošću za ugostiteljstvo i usluge</item>
    </derivirana_varijabla>
  </DomainObject.Predmet.ProtuStrankaListNazivFormated>
  <DomainObject.Predmet.ProtuStrankaListNazivFormatedOIB>
    <izvorni_sadrzaj>
      <item>MOR jednostavno društvo s ograničenom odgovornošću za ugostiteljstvo i usluge, OIB 07314177269</item>
    </izvorni_sadrzaj>
    <derivirana_varijabla naziv="DomainObject.Predmet.ProtuStrankaListNazivFormatedOIB_1">
      <item>MOR jednostavno društvo s ograničenom odgovornošću za ugostiteljstvo i usluge, OIB 07314177269</item>
    </derivirana_varijabla>
  </DomainObject.Predmet.ProtuStrankaListNazivFormatedOIB>
  <DomainObject.Predmet.OstaliListFormated>
    <izvorni_sadrzaj>
      <item>Sudski registar</item>
      <item>Predrag Pongrac punomoćnik sudionika u postupku MOR jednostavno društvo s ograničenom odgovornošću za ugostiteljstvo i usluge</item>
    </izvorni_sadrzaj>
    <derivirana_varijabla naziv="DomainObject.Predmet.OstaliListFormated_1">
      <item>Sudski registar</item>
      <item>Predrag Pongrac punomoćnik sudionika u postupku MOR jednostavno društvo s ograničenom odgovornošću za ugostiteljstvo i usluge</item>
    </derivirana_varijabla>
  </DomainObject.Predmet.OstaliListFormated>
  <DomainObject.Predmet.OstaliListFormatedOIB>
    <izvorni_sadrzaj>
      <item>Sudski registar</item>
      <item>Predrag Pongrac, OIB 34317120431 punomoćnik sudionika u postupku MOR jednostavno društvo s ograničenom odgovornošću za ugostiteljstvo i usluge</item>
    </izvorni_sadrzaj>
    <derivirana_varijabla naziv="DomainObject.Predmet.OstaliListFormatedOIB_1">
      <item>Sudski registar</item>
      <item>Predrag Pongrac, OIB 34317120431 punomoćnik sudionika u postupku MOR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Predrag Pongrac, Matije Gupca 19, 40320 Donja Dubrava punomoćnik sudionika u postupku MOR jednostavno društvo s ograničenom odgovornošću za ugostiteljstvo i usluge</item>
    </izvorni_sadrzaj>
    <derivirana_varijabla naziv="DomainObject.Predmet.OstaliListFormatedWithAdress_1">
      <item>Sudski registar</item>
      <item>Predrag Pongrac, Matije Gupca 19, 40320 Donja Dubrava punomoćnik sudionika u postupku MOR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Predrag Pongrac, OIB 34317120431, Matije Gupca 19, 40320 Donja Dubrava punomoćnik sudionika u postupku MOR jednostavno društvo s ograničenom odgovornošću za ugostiteljstvo i usluge</item>
    </izvorni_sadrzaj>
    <derivirana_varijabla naziv="DomainObject.Predmet.OstaliListFormatedWithAdressOIB_1">
      <item>Sudski registar</item>
      <item>Predrag Pongrac, OIB 34317120431, Matije Gupca 19, 40320 Donja Dubrava punomoćnik sudionika u postupku MOR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Predrag Pongrac</item>
    </izvorni_sadrzaj>
    <derivirana_varijabla naziv="DomainObject.Predmet.OstaliListNazivFormated_1">
      <item>Sudski registar</item>
      <item>Predrag Pongrac</item>
    </derivirana_varijabla>
  </DomainObject.Predmet.OstaliListNazivFormated>
  <DomainObject.Predmet.OstaliListNazivFormatedOIB>
    <izvorni_sadrzaj>
      <item>Sudski registar</item>
      <item>Predrag Pongrac, OIB 34317120431</item>
    </izvorni_sadrzaj>
    <derivirana_varijabla naziv="DomainObject.Predmet.OstaliListNazivFormatedOIB_1">
      <item>Sudski registar</item>
      <item>Predrag Pongrac, OIB 34317120431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 jednostavno društvo s ograničenom odgovornošću za ugostiteljstvo i usluge</izvorni_sadrzaj>
    <derivirana_varijabla naziv="DomainObject.Predmet.ProtustrankaIDrugi_1">MOR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MOR jednostavno društvo s ograničenom odgovornošću za ugostiteljstvo i usluge, OIB 07314177269, Matije Gupca 19, 40320 Donja Dubrava</izvorni_sadrzaj>
    <derivirana_varijabla naziv="DomainObject.Predmet.ProtustrankaIDrugiAdressOIB_1">MOR jednostavno društvo s ograničenom odgovornošću za ugostiteljstvo i usluge, OIB 07314177269, Matije Gupca 19,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 jednostavno društvo s ograničenom odgovornošću za ugostiteljstvo i usluge</item>
      <item>Sudski registar</item>
      <item>Predrag Pongrac</item>
    </izvorni_sadrzaj>
    <derivirana_varijabla naziv="DomainObject.Predmet.SudioniciListNaziv_1">
      <item>Financijska agencija</item>
      <item>MOR jednostavno društvo s ograničenom odgovornošću za ugostiteljstvo i usluge</item>
      <item>Sudski registar</item>
      <item>Predrag Pongrac</item>
    </derivirana_varijabla>
  </DomainObject.Predmet.SudioniciListNaziv>
  <DomainObject.Predmet.SudioniciListAdressOIB>
    <izvorni_sadrzaj>
      <item>Financijska agencija, OIB 85821130368, A. Cesarca 2,42000 Varaždin</item>
      <item>MOR jednostavno društvo s ograničenom odgovornošću za ugostiteljstvo i usluge, OIB 07314177269, Matije Gupca 19,40320 Donja Dubrava</item>
      <item>Sudski registar</item>
      <item>Predrag Pongrac, OIB 34317120431, Matije Gupca 19,40320 Donja Dubrava</item>
    </izvorni_sadrzaj>
    <derivirana_varijabla naziv="DomainObject.Predmet.SudioniciListAdressOIB_1">
      <item>Financijska agencija, OIB 85821130368, A. Cesarca 2,42000 Varaždin</item>
      <item>MOR jednostavno društvo s ograničenom odgovornošću za ugostiteljstvo i usluge, OIB 07314177269, Matije Gupca 19,40320 Donja Dubrava</item>
      <item>Sudski registar</item>
      <item>Predrag Pongrac, OIB 34317120431, Matije Gupca 19,40320 Donja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07314177269</item>
      <item>, OIB null</item>
      <item>, OIB 34317120431</item>
    </izvorni_sadrzaj>
    <derivirana_varijabla naziv="DomainObject.Predmet.SudioniciListNazivOIB_1">
      <item>, OIB 85821130368</item>
      <item>, OIB 07314177269</item>
      <item>, OIB null</item>
      <item>, OIB 34317120431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FA4A9-283D-4303-A9CA-E2D680062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1092</properties:Characters>
  <properties:Lines>43</properties:Lines>
  <properties:Paragraphs>16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2019-01-22T09:06:00Z</cp:lastPrinted>
  <dcterms:modified xmlns:xsi="http://www.w3.org/2001/XMLSchema-instance" xsi:type="dcterms:W3CDTF">2019-01-22T09:08:00Z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(ST-398-18-8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