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dd37" w14:paraId="d6cdd37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F528A" w:rsidRPr="006F528A">
        <w:rPr>
          <w:lang w:val="hr-HR"/>
        </w:rPr>
        <w:t>LAETITIA d.o.o. Split, Križine 8, OIB: 79704010436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22.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F528A" w:rsidRPr="006F528A">
        <w:rPr>
          <w:lang w:val="hr-HR"/>
        </w:rPr>
        <w:t>LAETITIA d.o.o. Split, Križine 8, OIB: 79704010436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22.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14:00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F528A">
        <w:rPr>
          <w:lang w:val="hr-HR"/>
        </w:rPr>
        <w:t>Vencel Čuljak iz Osijeka, Plješevička 16E, OIB: 60951188779.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F528A" w:rsidRPr="006F528A">
        <w:rPr>
          <w:lang w:val="hr-HR"/>
        </w:rPr>
        <w:t>LAETITIA d.o.o. Split, Križine 8, OIB: 79704010436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F528A" w:rsidRPr="006F528A">
        <w:rPr>
          <w:lang w:val="hr-HR"/>
        </w:rPr>
        <w:t>LAETITIA d.o.o. Split, Križine 8, OIB: 79704010436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6F528A">
        <w:rPr>
          <w:lang w:val="hr-HR"/>
        </w:rPr>
        <w:t>559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6F528A">
        <w:rPr>
          <w:lang w:val="hr-HR"/>
        </w:rPr>
        <w:t>14.454.571,54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4F3F86" w:rsidRPr="0094096C">
        <w:rPr>
          <w:lang w:val="hr-HR"/>
        </w:rPr>
        <w:t>29. siječnja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 w:rsidRPr="0094096C"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22.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890AE0" w:rsidP="0094096C" w:rsidR="00890AE0">
      <w:pPr>
        <w:spacing w:before="160"/>
        <w:jc w:val="both"/>
        <w:rPr>
          <w:lang w:val="hr-HR"/>
        </w:rPr>
      </w:pPr>
      <w:r w:rsidRPr="00890AE0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6F528A">
      <w:t>933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6F528A">
      <w:t>933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86806"/>
    <w:rsid w:val="002C3EEF"/>
    <w:rsid w:val="002D048F"/>
    <w:rsid w:val="002D3D3D"/>
    <w:rsid w:val="003148C7"/>
    <w:rsid w:val="0032488A"/>
    <w:rsid w:val="00327698"/>
    <w:rsid w:val="00334223"/>
    <w:rsid w:val="00341AF1"/>
    <w:rsid w:val="00364C56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0AE0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64EE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LAETITIA d.o.o. za projektiranje,građenje i promet nekretnina</izvorni_sadrzaj>
    <derivirana_varijabla naziv="DomainObject.Predmet.ProtustrankaFormated_1">  LAETITIA d.o.o. za projektiranje,građenje i promet nekretnina</derivirana_varijabla>
  </DomainObject.Predmet.ProtustrankaFormated>
  <DomainObject.Predmet.ProtustrankaFormatedOIB>
    <izvorni_sadrzaj>  LAETITIA d.o.o. za projektiranje,građenje i promet nekretnina, OIB 79704010436</izvorni_sadrzaj>
    <derivirana_varijabla naziv="DomainObject.Predmet.ProtustrankaFormatedOIB_1">  LAETITIA d.o.o. za projektiranje,građenje i promet nekretnina, OIB 79704010436</derivirana_varijabla>
  </DomainObject.Predmet.ProtustrankaFormatedOIB>
  <DomainObject.Predmet.ProtustrankaFormatedWithAdress>
    <izvorni_sadrzaj> LAETITIA d.o.o. za projektiranje,građenje i promet nekretnina, Križine 8, 21000 Split</izvorni_sadrzaj>
    <derivirana_varijabla naziv="DomainObject.Predmet.ProtustrankaFormatedWithAdress_1"> LAETITIA d.o.o. za projektiranje,građenje i promet nekretnina, Križine 8, 21000 Split</derivirana_varijabla>
  </DomainObject.Predmet.ProtustrankaFormatedWithAdress>
  <DomainObject.Predmet.ProtustrankaFormatedWithAdressOIB>
    <izvorni_sadrzaj> LAETITIA d.o.o. za projektiranje,građenje i promet nekretnina, OIB 79704010436, Križine 8, 21000 Split</izvorni_sadrzaj>
    <derivirana_varijabla naziv="DomainObject.Predmet.ProtustrankaFormatedWithAdressOIB_1"> LAETITIA d.o.o. za projektiranje,građenje i promet nekretnina, OIB 79704010436, Križine 8, 21000 Split</derivirana_varijabla>
  </DomainObject.Predmet.ProtustrankaFormatedWithAdressOIB>
  <DomainObject.Predmet.ProtustrankaWithAdress>
    <izvorni_sadrzaj>LAETITIA d.o.o. za projektiranje,građenje i promet nekretnina Križine 8, 21000 Split</izvorni_sadrzaj>
    <derivirana_varijabla naziv="DomainObject.Predmet.ProtustrankaWithAdress_1">LAETITIA d.o.o. za projektiranje,građenje i promet nekretnina Križine 8, 21000 Split</derivirana_varijabla>
  </DomainObject.Predmet.ProtustrankaWithAdress>
  <DomainObject.Predmet.ProtustrankaWithAdressOIB>
    <izvorni_sadrzaj>LAETITIA d.o.o. za projektiranje,građenje i promet nekretnina, OIB 79704010436, Križine 8, 21000 Split</izvorni_sadrzaj>
    <derivirana_varijabla naziv="DomainObject.Predmet.ProtustrankaWithAdressOIB_1">LAETITIA d.o.o. za projektiranje,građenje i promet nekretnina, OIB 79704010436, Križine 8, 21000 Split</derivirana_varijabla>
  </DomainObject.Predmet.ProtustrankaWithAdressOIB>
  <DomainObject.Predmet.ProtustrankaNazivFormated>
    <izvorni_sadrzaj>LAETITIA d.o.o. za projektiranje,građenje i promet nekretnina</izvorni_sadrzaj>
    <derivirana_varijabla naziv="DomainObject.Predmet.ProtustrankaNazivFormated_1">LAETITIA d.o.o. za projektiranje,građenje i promet nekretnina</derivirana_varijabla>
  </DomainObject.Predmet.ProtustrankaNazivFormated>
  <DomainObject.Predmet.ProtustrankaNazivFormatedOIB>
    <izvorni_sadrzaj>LAETITIA d.o.o. za projektiranje,građenje i promet nekretnina, OIB 79704010436</izvorni_sadrzaj>
    <derivirana_varijabla naziv="DomainObject.Predmet.ProtustrankaNazivFormatedOIB_1">LAETITIA d.o.o. za projektiranje,građenje i promet nekretnina, OIB 79704010436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14454571.54</izvorni_sadrzaj>
    <derivirana_varijabla naziv="DomainObject.Predmet.TrenutnaVrijednost_1">14454571.54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LAETITIA d.o.o. za projektiranje,građenje i promet nekretnina</item>
    </izvorni_sadrzaj>
    <derivirana_varijabla naziv="DomainObject.Predmet.ProtuStrankaListFormated_1">
      <item>LAETITIA d.o.o. za projektiranje,građenje i promet nekretnina</item>
    </derivirana_varijabla>
  </DomainObject.Predmet.ProtuStrankaListFormated>
  <DomainObject.Predmet.ProtuStrankaListFormatedOIB>
    <izvorni_sadrzaj>
      <item>LAETITIA d.o.o. za projektiranje,građenje i promet nekretnina, OIB 79704010436</item>
    </izvorni_sadrzaj>
    <derivirana_varijabla naziv="DomainObject.Predmet.ProtuStrankaListFormatedOIB_1">
      <item>LAETITIA d.o.o. za projektiranje,građenje i promet nekretnina, OIB 79704010436</item>
    </derivirana_varijabla>
  </DomainObject.Predmet.ProtuStrankaListFormatedOIB>
  <DomainObject.Predmet.ProtuStrankaListFormatedWithAdress>
    <izvorni_sadrzaj>
      <item>LAETITIA d.o.o. za projektiranje,građenje i promet nekretnina, Križine 8, 21000 Split</item>
    </izvorni_sadrzaj>
    <derivirana_varijabla naziv="DomainObject.Predmet.ProtuStrankaListFormatedWithAdress_1">
      <item>LAETITIA d.o.o. za projektiranje,građenje i promet nekretnina, Križine 8, 21000 Split</item>
    </derivirana_varijabla>
  </DomainObject.Predmet.ProtuStrankaListFormatedWithAdress>
  <DomainObject.Predmet.ProtuStrankaListFormatedWithAdressOIB>
    <izvorni_sadrzaj>
      <item>LAETITIA d.o.o. za projektiranje,građenje i promet nekretnina, OIB 79704010436, Križine 8, 21000 Split</item>
    </izvorni_sadrzaj>
    <derivirana_varijabla naziv="DomainObject.Predmet.ProtuStrankaListFormatedWithAdressOIB_1">
      <item>LAETITIA d.o.o. za projektiranje,građenje i promet nekretnina, OIB 79704010436, Križine 8, 21000 Split</item>
    </derivirana_varijabla>
  </DomainObject.Predmet.ProtuStrankaListFormatedWithAdressOIB>
  <DomainObject.Predmet.ProtuStrankaListNazivFormated>
    <izvorni_sadrzaj>
      <item>LAETITIA d.o.o. za projektiranje,građenje i promet nekretnina</item>
    </izvorni_sadrzaj>
    <derivirana_varijabla naziv="DomainObject.Predmet.ProtuStrankaListNazivFormated_1">
      <item>LAETITIA d.o.o. za projektiranje,građenje i promet nekretnina</item>
    </derivirana_varijabla>
  </DomainObject.Predmet.ProtuStrankaListNazivFormated>
  <DomainObject.Predmet.ProtuStrankaListNazivFormatedOIB>
    <izvorni_sadrzaj>
      <item>LAETITIA d.o.o. za projektiranje,građenje i promet nekretnina, OIB 79704010436</item>
    </izvorni_sadrzaj>
    <derivirana_varijabla naziv="DomainObject.Predmet.ProtuStrankaListNazivFormatedOIB_1">
      <item>LAETITIA d.o.o. za projektiranje,građenje i promet nekretnina, OIB 79704010436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LAETITIA d.o.o. za projektiranje,građenje i promet nekretnina</izvorni_sadrzaj>
    <derivirana_varijabla naziv="DomainObject.Predmet.ProtustrankaIDrugi_1">LAETITIA d.o.o. za projektiranje,građenje i promet nekretnina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LAETITIA d.o.o. za projektiranje,građenje i promet nekretnina, OIB 79704010436, Križine 8, 21000 Split</izvorni_sadrzaj>
    <derivirana_varijabla naziv="DomainObject.Predmet.ProtustrankaIDrugiAdressOIB_1">LAETITIA d.o.o. za projektiranje,građenje i promet nekretnina, OIB 79704010436,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LAETITIA d.o.o. za projektiranje,građenje i promet nekretnina</item>
      <item>FINANCIJSKA AGENCIJA, RC SPLIT</item>
    </izvorni_sadrzaj>
    <derivirana_varijabla naziv="DomainObject.Predmet.SudioniciListNaziv_1">
      <item>LAETITIA d.o.o. za projektiranje,građenje i promet nekretnina</item>
      <item>FINANCIJSKA AGENCIJA, RC SPLIT</item>
    </derivirana_varijabla>
  </DomainObject.Predmet.SudioniciListNaziv>
  <DomainObject.Predmet.SudioniciListAdressOIB>
    <izvorni_sadrzaj>
      <item>LAETITIA d.o.o. za projektiranje,građenje i promet nekretnina, OIB 79704010436, Križine 8,21000 Split</item>
      <item>FINANCIJSKA AGENCIJA, RC SPLIT, OIB 85821130368, Mažur. šet. 24 b,21000 Split</item>
    </izvorni_sadrzaj>
    <derivirana_varijabla naziv="DomainObject.Predmet.SudioniciListAdressOIB_1">
      <item>LAETITIA d.o.o. za projektiranje,građenje i promet nekretnina, OIB 79704010436, Križine 8,21000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79704010436</item>
      <item>, OIB 85821130368</item>
    </izvorni_sadrzaj>
    <derivirana_varijabla naziv="DomainObject.Predmet.SudioniciListNazivOIB_1">
      <item>, OIB 79704010436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AB965-6918-47D5-A81A-10B3E35E6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4074</properties:Characters>
  <properties:Lines>83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2016-04-22T11:42:00Z</cp:lastPrinted>
  <dcterms:modified xmlns:xsi="http://www.w3.org/2001/XMLSchema-instance" xsi:type="dcterms:W3CDTF">2016-04-22T12:10:00Z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