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d6c6" w14:paraId="47ad6c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6A525D" w:rsidRPr="006A525D">
        <w:t>UGOSTITELJSTVO REGNUM društvo s ograničenom odgovornošću za usluge i trgovinu Rijeka, Riva 6 (MBS 040266299 – OIB 84467448641)</w:t>
      </w:r>
      <w:r w:rsidR="0064065E">
        <w:t xml:space="preserve"> </w:t>
      </w:r>
      <w:r w:rsidR="006927C9">
        <w:t xml:space="preserve">za otvaranje predstečajnog postupka </w:t>
      </w:r>
      <w:r w:rsidRPr="00FD10DE">
        <w:t xml:space="preserve"> dana </w:t>
      </w:r>
      <w:r w:rsidR="006A525D">
        <w:t xml:space="preserve">25. rujna </w:t>
      </w:r>
      <w:r w:rsidRPr="00FD10DE">
        <w:t>201</w:t>
      </w:r>
      <w:r w:rsidR="006A525D">
        <w:t>7</w:t>
      </w:r>
      <w:r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>I.</w:t>
      </w:r>
      <w:r w:rsidRPr="00FD10DE">
        <w:tab/>
        <w:t xml:space="preserve">Otvara se predstečajni postupak nad dužnikom </w:t>
      </w:r>
      <w:r w:rsidR="006A525D" w:rsidRPr="006A525D">
        <w:t>UGOSTITELJSTVO REGNUM društvo s ograničenom odgovornošću za usluge i trgovinu Rijeka, Riva 6 (MBS 040266299 – OIB 84467448641)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A42896">
      <w:pPr>
        <w:jc w:val="both"/>
      </w:pPr>
      <w:r w:rsidRPr="00A42896">
        <w:t>II.</w:t>
      </w:r>
      <w:r w:rsidRPr="00A42896">
        <w:tab/>
        <w:t>Za povjerenika se imenuje</w:t>
      </w:r>
      <w:r w:rsidR="006A525D">
        <w:t xml:space="preserve">  </w:t>
      </w:r>
      <w:r w:rsidR="003D342E" w:rsidRPr="003D342E">
        <w:t>Dušan Crljenko (OIB 03602703658), Brca 8c, Rijeka</w:t>
      </w:r>
      <w:r w:rsidR="004C2ED7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ED64D7">
      <w:pPr>
        <w:jc w:val="both"/>
      </w:pPr>
      <w:r w:rsidRPr="00FD10DE">
        <w:t>III.</w:t>
      </w:r>
      <w:r w:rsidRPr="00FD10DE">
        <w:tab/>
        <w:t xml:space="preserve">Pozivaju se vjerovnici dužnika </w:t>
      </w:r>
      <w:r w:rsidR="006A525D" w:rsidRPr="006A525D">
        <w:t>UGOSTITELJSTVO REGNUM društvo s ograničenom odgovornošću za usluge i trgovinu Rijeka, Riva 6 (MBS 040266299 – OIB 84467448641)</w:t>
      </w:r>
      <w:r w:rsidRPr="00FD10DE">
        <w:t xml:space="preserve">, da u roku od 15 (petnaest) dana od dana objave ovog rješenja na </w:t>
      </w:r>
      <w:r w:rsidR="0064065E">
        <w:t xml:space="preserve">mrežnoj stranici </w:t>
      </w:r>
      <w:r w:rsidRPr="00FD10DE">
        <w:t>e-Oglasn</w:t>
      </w:r>
      <w:r w:rsidR="0064065E">
        <w:t>e</w:t>
      </w:r>
      <w:r w:rsidRPr="00FD10DE">
        <w:t xml:space="preserve"> ploč</w:t>
      </w:r>
      <w:r w:rsidR="0064065E">
        <w:t>e sud</w:t>
      </w:r>
      <w:r w:rsidR="00ED64D7">
        <w:t>ova</w:t>
      </w:r>
      <w:r w:rsidRPr="00FD10DE">
        <w:t xml:space="preserve">, prijave svoje tražbine </w:t>
      </w:r>
      <w:r w:rsidR="00ED64D7" w:rsidRPr="00ED64D7">
        <w:rPr>
          <w:rFonts w:cstheme="minorBidi"/>
          <w:bCs w:val="false"/>
        </w:rPr>
        <w:t>nadležnoj jedinici</w:t>
      </w:r>
      <w:r w:rsidR="0064065E">
        <w:t xml:space="preserve"> </w:t>
      </w:r>
      <w:r w:rsidRPr="00FD10DE">
        <w:t>F</w:t>
      </w:r>
      <w:r w:rsidR="0064065E">
        <w:t>inancijsk</w:t>
      </w:r>
      <w:r w:rsidR="00ED64D7">
        <w:t>e</w:t>
      </w:r>
      <w:r w:rsidR="0064065E">
        <w:t xml:space="preserve"> agencij</w:t>
      </w:r>
      <w:r w:rsidR="00ED64D7">
        <w:t>e</w:t>
      </w:r>
      <w:r w:rsidRPr="00FD10DE">
        <w:t>,</w:t>
      </w:r>
      <w:r w:rsidR="00ED64D7">
        <w:t xml:space="preserve"> na adresu: </w:t>
      </w:r>
      <w:r w:rsidR="00ED64D7">
        <w:rPr>
          <w:color w:val="000000"/>
        </w:rPr>
        <w:t>FINA RIJEKA, Frana Kurelca 8, 51000 Rijeka</w:t>
      </w:r>
      <w:r w:rsidR="00ED64D7">
        <w:t>.</w:t>
      </w:r>
    </w:p>
    <w:p w:rsidRDefault="00ED64D7" w:rsidP="005557CA" w:rsidR="00ED64D7">
      <w:pPr>
        <w:jc w:val="both"/>
      </w:pPr>
    </w:p>
    <w:p w:rsidRDefault="005557CA" w:rsidP="005557CA" w:rsidR="005557CA" w:rsidRPr="00FD10DE">
      <w:pPr>
        <w:jc w:val="both"/>
      </w:pPr>
      <w:r w:rsidRPr="00FD10DE">
        <w:t>IV.</w:t>
      </w:r>
      <w:r w:rsidRPr="00FD10DE">
        <w:tab/>
        <w:t xml:space="preserve">Poziva se dužnik i povjerenik u roku od 8 (osam) dana od dana objave tablice prijavljenih tražbina, dostaviti </w:t>
      </w:r>
      <w:r w:rsidR="00ED64D7" w:rsidRPr="00ED64D7">
        <w:rPr>
          <w:rFonts w:cstheme="minorBidi"/>
          <w:bCs w:val="false"/>
        </w:rPr>
        <w:t>nadležnoj jedinici</w:t>
      </w:r>
      <w:r w:rsidR="00ED64D7">
        <w:t xml:space="preserve"> </w:t>
      </w:r>
      <w:r w:rsidR="00ED64D7" w:rsidRPr="00FD10DE">
        <w:t>F</w:t>
      </w:r>
      <w:r w:rsidR="00ED64D7">
        <w:t>inancijske agencije</w:t>
      </w:r>
      <w:r w:rsidR="00ED64D7" w:rsidRPr="00FD10DE">
        <w:t xml:space="preserve"> </w:t>
      </w:r>
      <w:r w:rsidRPr="00FD10DE">
        <w:t>pisano očitovanje o svakoj prijavljenoj tražbini</w:t>
      </w:r>
      <w:r w:rsidR="0064065E">
        <w:t xml:space="preserve"> priznaje li je ili je osporava,</w:t>
      </w:r>
      <w:r w:rsidRPr="00FD10DE">
        <w:t xml:space="preserve"> uz obveznu naznaku iznosa za koji se tražbina osporava i razlog osporavanja.</w:t>
      </w:r>
    </w:p>
    <w:p w:rsidRDefault="00ED64D7" w:rsidP="005557CA" w:rsidR="00ED64D7">
      <w:pPr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>V.</w:t>
      </w:r>
      <w:r w:rsidRPr="00FD10DE">
        <w:rPr>
          <w:rFonts w:cstheme="minorBidi"/>
          <w:bCs w:val="false"/>
        </w:rPr>
        <w:tab/>
      </w:r>
      <w:r w:rsidRPr="00FD10DE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>VI.</w:t>
      </w:r>
      <w:r w:rsidRPr="00FD10DE">
        <w:rPr>
          <w:rFonts w:cstheme="minorBidi"/>
          <w:bCs w:val="false"/>
        </w:rPr>
        <w:tab/>
      </w:r>
      <w:r w:rsidRPr="00FD10DE">
        <w:t>Poziva se dužnik da vjerovnicima i povjereniku omogući uvid u isprave iz kojih proizlaze tražbine navedene u popisu imovine i obveza.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>VII.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lastRenderedPageBreak/>
        <w:t>VIII.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dana</w:t>
      </w:r>
      <w:r w:rsidRPr="00FD10DE">
        <w:t xml:space="preserve"> </w:t>
      </w:r>
      <w:r w:rsidR="003D342E">
        <w:t>15</w:t>
      </w:r>
      <w:r w:rsidR="006A525D">
        <w:t>. studenog 2017</w:t>
      </w:r>
      <w:r w:rsidRPr="00FD10DE">
        <w:t>. u 1</w:t>
      </w:r>
      <w:r w:rsidR="006A525D">
        <w:t>1</w:t>
      </w:r>
      <w:r w:rsidR="00D92054">
        <w:t>,00</w:t>
      </w:r>
      <w:r w:rsidRPr="00FD10DE">
        <w:t xml:space="preserve"> sati, kod </w:t>
      </w:r>
      <w:r w:rsidR="00D92054" w:rsidRPr="00D92054">
        <w:t xml:space="preserve">ovog suda, </w:t>
      </w:r>
      <w:r w:rsidR="00D92054">
        <w:t xml:space="preserve"> </w:t>
      </w:r>
      <w:r w:rsidR="00D92054" w:rsidRPr="00D92054">
        <w:t xml:space="preserve">Zadarska 1 i 3, </w:t>
      </w:r>
      <w:r w:rsidR="00D92054">
        <w:t xml:space="preserve">Rijeka,  </w:t>
      </w:r>
      <w:r w:rsidR="00D92054" w:rsidRPr="00D92054">
        <w:t>sudnica broj 11</w:t>
      </w:r>
      <w:r w:rsidRPr="00FD10DE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FD10DE">
        <w:rPr>
          <w:rFonts w:cstheme="minorBidi"/>
          <w:bCs w:val="false"/>
        </w:rPr>
        <w:t>IX.</w:t>
      </w:r>
      <w:r w:rsidRPr="00FD10DE">
        <w:rPr>
          <w:rFonts w:cstheme="minorBidi"/>
          <w:bCs w:val="false"/>
        </w:rPr>
        <w:tab/>
      </w:r>
      <w:r w:rsidRPr="00FD10DE">
        <w:t>Rješenje o otvaranju predstečajnog postupka dostavit će se sudskom registru ovog suda radi upisa zabilježbe otvaranja predstečajnog postupka</w:t>
      </w:r>
      <w:r w:rsidR="00D92054">
        <w:t>.</w:t>
      </w:r>
    </w:p>
    <w:p w:rsidRDefault="008E4CE8" w:rsidP="005557CA" w:rsidR="005557CA">
      <w:pPr>
        <w:jc w:val="both"/>
      </w:pPr>
      <w:r>
        <w:tab/>
      </w:r>
    </w:p>
    <w:p w:rsidRDefault="00144A39" w:rsidP="005557CA" w:rsidR="00144A39" w:rsidRPr="00FD10DE">
      <w:pPr>
        <w:jc w:val="both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>
      <w:pPr>
        <w:pStyle w:val="Tijeloteksta"/>
        <w:spacing w:after="0"/>
        <w:jc w:val="center"/>
      </w:pPr>
    </w:p>
    <w:p w:rsidRDefault="00ED64D7" w:rsidP="006A525D" w:rsidR="00ED64D7" w:rsidRPr="00FD10DE">
      <w:pPr>
        <w:pStyle w:val="Tijeloteksta"/>
        <w:spacing w:after="0"/>
        <w:jc w:val="both"/>
      </w:pPr>
    </w:p>
    <w:p w:rsidRDefault="005557CA" w:rsidP="006A525D" w:rsidR="005557CA" w:rsidRPr="00FD10DE">
      <w:pPr>
        <w:ind w:firstLine="708"/>
        <w:jc w:val="both"/>
      </w:pPr>
      <w:r w:rsidRPr="00FD10DE">
        <w:t xml:space="preserve">Dužnik </w:t>
      </w:r>
      <w:r w:rsidR="006A525D" w:rsidRPr="006A525D">
        <w:t>UGOSTITELJSTVO REGNUM d</w:t>
      </w:r>
      <w:r w:rsidR="006A525D">
        <w:t xml:space="preserve">.o.o. </w:t>
      </w:r>
      <w:r w:rsidR="006A525D" w:rsidRPr="006A525D">
        <w:t>Rijeka, Riva 6 (OIB 84467448641)</w:t>
      </w:r>
      <w:r w:rsidR="00D92054" w:rsidRPr="0064065E">
        <w:t xml:space="preserve"> </w:t>
      </w:r>
      <w:r w:rsidRPr="00FD10DE">
        <w:t xml:space="preserve">podnio </w:t>
      </w:r>
      <w:r w:rsidR="00D92054">
        <w:t xml:space="preserve">je </w:t>
      </w:r>
      <w:r w:rsidRPr="00FD10DE">
        <w:t xml:space="preserve">ovome sudu prijedlog za otvaranje predstečajnog postupka, </w:t>
      </w:r>
      <w:r w:rsidR="00144A39">
        <w:t xml:space="preserve">sukladno </w:t>
      </w:r>
      <w:r w:rsidRPr="00FD10DE">
        <w:t>odredb</w:t>
      </w:r>
      <w:r w:rsidR="00144A39">
        <w:t>i</w:t>
      </w:r>
      <w:r w:rsidRPr="00FD10DE">
        <w:t xml:space="preserve"> čl</w:t>
      </w:r>
      <w:r w:rsidR="00D92054">
        <w:t xml:space="preserve">anka </w:t>
      </w:r>
      <w:r w:rsidRPr="00FD10DE">
        <w:t>25. st</w:t>
      </w:r>
      <w:r w:rsidR="00D92054">
        <w:t xml:space="preserve">avak </w:t>
      </w:r>
      <w:r w:rsidRPr="00FD10DE">
        <w:t>1. Stečajnog zakona ("Narodne novine" broj</w:t>
      </w:r>
      <w:r w:rsidR="00D92054">
        <w:t>:</w:t>
      </w:r>
      <w:r w:rsidRPr="00FD10DE">
        <w:t xml:space="preserve"> 71/2015</w:t>
      </w:r>
      <w:r w:rsidR="00D92054">
        <w:t xml:space="preserve">, u daljnjem tekstu: </w:t>
      </w:r>
      <w:r w:rsidRPr="00FD10DE">
        <w:t>SZ</w:t>
      </w:r>
      <w:r w:rsidR="00D92054">
        <w:t xml:space="preserve"> </w:t>
      </w:r>
      <w:r w:rsidRPr="00FD10DE">
        <w:t xml:space="preserve">). </w:t>
      </w:r>
    </w:p>
    <w:p w:rsidRDefault="00D92054" w:rsidP="009A379B" w:rsidR="00D92054" w:rsidRPr="004A4D8B">
      <w:pPr>
        <w:pStyle w:val="Bezproreda"/>
        <w:ind w:firstLine="708"/>
        <w:jc w:val="both"/>
      </w:pPr>
      <w:r>
        <w:t xml:space="preserve">Uvidom u spis utvrđeno je da je predlagatelj uz </w:t>
      </w:r>
      <w:r w:rsidR="005557CA" w:rsidRPr="00FD10DE">
        <w:t>prijedlog je dostavio isprave sukladno čl</w:t>
      </w:r>
      <w:r>
        <w:t xml:space="preserve">anku </w:t>
      </w:r>
      <w:r w:rsidR="005557CA" w:rsidRPr="00FD10DE">
        <w:t>26. SZ</w:t>
      </w:r>
      <w:r>
        <w:t xml:space="preserve">, i to: </w:t>
      </w:r>
      <w:r w:rsidRPr="004A4D8B">
        <w:t xml:space="preserve">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>
        <w:t xml:space="preserve">, </w:t>
      </w:r>
      <w:r w:rsidRPr="004A4D8B">
        <w:t>opis pregovora s vjerovnicima, ako su prethodili prijedlogu za otvaranje predstečajnoga postupka, dokaz o ukupnoj aktivi i dokaz o ukupnom prihodu za prethodnu godinu i broju zaposlenih na zadnji dan u mjesecu koji prethodi danu podnošenja prijedloga</w:t>
      </w:r>
      <w:r>
        <w:t xml:space="preserve"> te </w:t>
      </w:r>
      <w:r w:rsidRPr="004A4D8B">
        <w:t xml:space="preserve"> plan restrukturiranja.</w:t>
      </w:r>
    </w:p>
    <w:p w:rsidRDefault="00ED64D7" w:rsidP="006A525D" w:rsidR="002243F8" w:rsidRPr="004A4D8B">
      <w:pPr>
        <w:pStyle w:val="Bezproreda"/>
        <w:ind w:firstLine="708"/>
        <w:jc w:val="both"/>
      </w:pPr>
      <w:r>
        <w:t>Nadalje je t</w:t>
      </w:r>
      <w:r w:rsidR="00D92054">
        <w:t xml:space="preserve">ijekom prethodnog ispitivanja prijedloga utvrđeno da podnijeti plan </w:t>
      </w:r>
      <w:r w:rsidR="005557CA" w:rsidRPr="00FD10DE">
        <w:t xml:space="preserve"> restrukturiranja sadrži sve elemente propisane čl</w:t>
      </w:r>
      <w:r w:rsidR="00D92054">
        <w:t xml:space="preserve">ankom </w:t>
      </w:r>
      <w:r w:rsidR="005557CA" w:rsidRPr="00FD10DE">
        <w:t>27. SZ</w:t>
      </w:r>
      <w:r w:rsidR="00D92054">
        <w:t xml:space="preserve">, </w:t>
      </w:r>
      <w:r w:rsidR="002243F8">
        <w:t xml:space="preserve">kako slijedi: </w:t>
      </w:r>
      <w:r w:rsidR="002243F8" w:rsidRPr="004A4D8B">
        <w:t>činjenice i okolnosti iz kojih proizlazi postojanje prijeteće nesposobnosti za plaćanje</w:t>
      </w:r>
      <w:r w:rsidR="002243F8">
        <w:t xml:space="preserve">, </w:t>
      </w:r>
      <w:r w:rsidR="002243F8" w:rsidRPr="004A4D8B">
        <w:t>izračun manjka likvidnih sredstava na dan priloženih financijskih izvještaja</w:t>
      </w:r>
      <w:r w:rsidR="002243F8">
        <w:t xml:space="preserve">, </w:t>
      </w:r>
      <w:r w:rsidR="002243F8" w:rsidRPr="004A4D8B">
        <w:t>mjere financijskoga restrukturiranja i izračun njihovih učinaka na manjak likvidnih sredstava</w:t>
      </w:r>
      <w:r w:rsidR="002243F8">
        <w:t xml:space="preserve">, </w:t>
      </w:r>
      <w:r w:rsidR="002243F8" w:rsidRPr="004A4D8B">
        <w:t xml:space="preserve"> mjere operativnoga restrukturiranja i izračun njihovih učinaka na poslovanje</w:t>
      </w:r>
      <w:r w:rsidR="002243F8">
        <w:t xml:space="preserve">, </w:t>
      </w:r>
      <w:r w:rsidR="002243F8" w:rsidRPr="004A4D8B">
        <w:t>plan poslovanja za razdoblje do kraja tekuće i za dvije sljedeće kalendarske godine uz detaljno obrazloženje razloga za utvrđivanje svake pozicije plana</w:t>
      </w:r>
      <w:r w:rsidR="002243F8">
        <w:t>, p</w:t>
      </w:r>
      <w:r w:rsidR="002243F8" w:rsidRPr="004A4D8B">
        <w:t>laniranu bilancu na zadnji dan razdoblja za koje je sastavljen plan poslovanja</w:t>
      </w:r>
      <w:r w:rsidR="002243F8">
        <w:t xml:space="preserve">, </w:t>
      </w:r>
      <w:r w:rsidR="002243F8" w:rsidRPr="004A4D8B">
        <w:t>analizu svih tražbina prema visini i vrsti (tražbine radnika i prijašnjih dužnikovih radnika, izlučna prava, razlučna prava, tražbine za koje se vodi postupak, neosigurane tražbine i druge tražbine)</w:t>
      </w:r>
      <w:r w:rsidR="002243F8">
        <w:t xml:space="preserve">, </w:t>
      </w:r>
      <w:r w:rsidR="002243F8" w:rsidRPr="004A4D8B">
        <w:t>ponudu vjerovnicima razvrstanim u skupine odgovarajućom primjenom pravila o razvrstavanju sudionika u stečajnom planu o načinu, rokovima i uvjetima namirenja tražbina</w:t>
      </w:r>
      <w:r w:rsidR="002243F8">
        <w:t xml:space="preserve">, </w:t>
      </w:r>
      <w:r w:rsidR="002243F8" w:rsidRPr="004A4D8B">
        <w:t xml:space="preserve"> rok za dobrovoljno ispunjenje i</w:t>
      </w:r>
      <w:r w:rsidR="002243F8">
        <w:t xml:space="preserve"> </w:t>
      </w:r>
      <w:r w:rsidR="002243F8" w:rsidRPr="004A4D8B">
        <w:t>planirani iznos troškova restrukturiranja.</w:t>
      </w:r>
    </w:p>
    <w:p w:rsidRDefault="002243F8" w:rsidP="006A525D" w:rsidR="002243F8">
      <w:pPr>
        <w:ind w:firstLine="708"/>
        <w:jc w:val="both"/>
      </w:pPr>
      <w:r>
        <w:t xml:space="preserve">Kako je sud </w:t>
      </w:r>
      <w:r w:rsidRPr="004A4D8B">
        <w:rPr>
          <w:color w:val="000000"/>
        </w:rPr>
        <w:t>utvrdi</w:t>
      </w:r>
      <w:r>
        <w:rPr>
          <w:color w:val="000000"/>
        </w:rPr>
        <w:t>o</w:t>
      </w:r>
      <w:r w:rsidRPr="004A4D8B">
        <w:rPr>
          <w:color w:val="000000"/>
        </w:rPr>
        <w:t xml:space="preserve"> da su ispunjene pretpostavke </w:t>
      </w:r>
      <w:r w:rsidRPr="002243F8">
        <w:rPr>
          <w:color w:val="000000"/>
        </w:rPr>
        <w:t xml:space="preserve">za otvaranje predstečajnoga postupka, </w:t>
      </w:r>
      <w:r>
        <w:rPr>
          <w:color w:val="000000"/>
        </w:rPr>
        <w:t xml:space="preserve">valjalo je temeljem odredbe članka 33. stavak 1. i 2., te članka 34. SZ odlučiti kao u izreci ovog rješenja. </w:t>
      </w:r>
    </w:p>
    <w:p w:rsidRDefault="004736D2" w:rsidP="0009063B" w:rsidR="004736D2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U </w:t>
      </w:r>
      <w:r w:rsidR="002243F8">
        <w:t xml:space="preserve">Rijeci, </w:t>
      </w:r>
      <w:r w:rsidR="003D342E">
        <w:t xml:space="preserve">25. rujna </w:t>
      </w:r>
      <w:r w:rsidR="003D342E" w:rsidRPr="00FD10DE">
        <w:t>201</w:t>
      </w:r>
      <w:r w:rsidR="003D342E">
        <w:t>7</w:t>
      </w:r>
      <w:r w:rsidRPr="00FD10DE">
        <w:t>.</w:t>
      </w:r>
    </w:p>
    <w:p w:rsidRDefault="0009063B" w:rsidP="0009063B" w:rsidR="0009063B">
      <w:pPr>
        <w:jc w:val="center"/>
      </w:pPr>
      <w:r w:rsidRPr="00FD10DE">
        <w:t xml:space="preserve"> </w:t>
      </w:r>
    </w:p>
    <w:p w:rsidRDefault="00FD10DE" w:rsidP="0009063B" w:rsidR="00FD10DE" w:rsidRPr="00FD10D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09063B" w:rsidRPr="00FD10DE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EA2081">
        <w:t xml:space="preserve">          Liljana Ugrin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EA2081" w:rsidP="00FD10DE" w:rsidR="00EA2081"/>
    <w:p w:rsidRDefault="00EA2081" w:rsidP="00FD10DE" w:rsidR="00EA2081"/>
    <w:p w:rsidRDefault="00FD10DE" w:rsidP="00FD10DE" w:rsidR="00FD10DE" w:rsidRPr="00FD10DE">
      <w:r w:rsidRPr="00FD10DE">
        <w:t>UPUTA O PRAVNOM LIJEKU</w:t>
      </w:r>
    </w:p>
    <w:p w:rsidRDefault="00FD10DE" w:rsidP="003D342E" w:rsidR="00FD10DE" w:rsidRPr="00FD10DE">
      <w:pPr>
        <w:ind w:firstLine="708"/>
        <w:jc w:val="both"/>
      </w:pPr>
      <w:r w:rsidRPr="00FD10DE">
        <w:t>Protiv ovog rješenja žalbu može podnijeti osoba ovlaštena za zastupanje dužnika po zakonu (čl</w:t>
      </w:r>
      <w:r w:rsidR="00EA2081">
        <w:t xml:space="preserve">anka </w:t>
      </w:r>
      <w:r w:rsidRPr="00FD10DE">
        <w:t>33. st</w:t>
      </w:r>
      <w:r w:rsidR="00EA2081">
        <w:t xml:space="preserve">avak </w:t>
      </w:r>
      <w:r w:rsidRPr="00FD10DE">
        <w:t>4. S</w:t>
      </w:r>
      <w:r w:rsidR="00EA2081">
        <w:t xml:space="preserve">Z </w:t>
      </w:r>
      <w:r w:rsidRPr="00FD10DE">
        <w:t xml:space="preserve">) u roku od 8 dana od dana </w:t>
      </w:r>
      <w:r w:rsidR="00EA2081">
        <w:t xml:space="preserve">primitka </w:t>
      </w:r>
      <w:r w:rsidRPr="00FD10DE">
        <w:t>rješenja</w:t>
      </w:r>
      <w:r w:rsidR="00EA2081">
        <w:t>. D</w:t>
      </w:r>
      <w:r w:rsidRPr="00FD10DE">
        <w:t>ostava se smatra obavljenom istekom osmog dana od dana objave rješenja na mrežnoj stranici e-Oglasn</w:t>
      </w:r>
      <w:r w:rsidR="00EA2081">
        <w:t>e</w:t>
      </w:r>
      <w:r w:rsidRPr="00FD10DE">
        <w:t xml:space="preserve"> ploč</w:t>
      </w:r>
      <w:r w:rsidR="00EA2081">
        <w:t>e</w:t>
      </w:r>
      <w:r w:rsidRPr="00FD10DE">
        <w:t xml:space="preserve"> sud</w:t>
      </w:r>
      <w:r w:rsidR="00EA2081">
        <w:t>a</w:t>
      </w:r>
      <w:r w:rsidRPr="00FD10DE">
        <w:t xml:space="preserve"> (</w:t>
      </w:r>
      <w:r w:rsidR="00EA2081">
        <w:t xml:space="preserve"> </w:t>
      </w:r>
      <w:r w:rsidRPr="00FD10DE">
        <w:t>čl</w:t>
      </w:r>
      <w:r w:rsidR="00EA2081">
        <w:t xml:space="preserve">anak </w:t>
      </w:r>
      <w:r w:rsidRPr="00FD10DE">
        <w:t>12. st</w:t>
      </w:r>
      <w:r w:rsidR="00EA2081">
        <w:t xml:space="preserve">avak </w:t>
      </w:r>
      <w:r w:rsidRPr="00FD10DE">
        <w:t>1. i 2. S</w:t>
      </w:r>
      <w:r w:rsidR="00EA2081">
        <w:t>Z</w:t>
      </w:r>
      <w:r w:rsidRPr="00FD10DE">
        <w:t xml:space="preserve">). Žalba se ulaže putem ovog suda Visokom trgovačkom sudu Republike Hrvatske u 3 </w:t>
      </w:r>
      <w:r w:rsidR="00EA2081">
        <w:t xml:space="preserve">( tri ) istovjetna </w:t>
      </w:r>
      <w:r w:rsidRPr="00FD10DE">
        <w:t>primjerka.</w:t>
      </w:r>
    </w:p>
    <w:p w:rsidRDefault="00FD10DE" w:rsidP="0009063B" w:rsidR="00FD10DE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 w:rsidRPr="00FD10DE">
      <w:pPr>
        <w:jc w:val="both"/>
      </w:pPr>
    </w:p>
    <w:p w:rsidRDefault="0009063B" w:rsidP="0009063B" w:rsidR="0009063B">
      <w:pPr>
        <w:jc w:val="both"/>
      </w:pPr>
      <w:r w:rsidRPr="00FD10DE">
        <w:t>DNA</w:t>
      </w:r>
      <w:r w:rsidR="00EA2081">
        <w:t xml:space="preserve"> </w:t>
      </w: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  <w:r>
        <w:t>1.</w:t>
      </w:r>
      <w:r>
        <w:tab/>
        <w:t>Rješenje objaviti: na mrežnoj stranici e-Oglasne ploče suda</w:t>
      </w:r>
    </w:p>
    <w:p w:rsidRDefault="00EA2081" w:rsidP="0009063B" w:rsidR="00EA2081">
      <w:pPr>
        <w:jc w:val="both"/>
      </w:pPr>
      <w:r>
        <w:t>2.</w:t>
      </w:r>
      <w:r>
        <w:tab/>
        <w:t xml:space="preserve">Rješenje dostaviti:  </w:t>
      </w:r>
    </w:p>
    <w:p w:rsidRDefault="008E4CE8" w:rsidP="00EA2081" w:rsidR="00EA2081">
      <w:pPr>
        <w:ind w:left="1416"/>
        <w:jc w:val="both"/>
        <w:rPr>
          <w:lang w:val="sv-SE"/>
        </w:rPr>
      </w:pPr>
      <w:r w:rsidRPr="00FD10DE">
        <w:t xml:space="preserve">- </w:t>
      </w:r>
      <w:r w:rsidR="00EA2081">
        <w:rPr>
          <w:lang w:val="sv-SE"/>
        </w:rPr>
        <w:t xml:space="preserve">predlagatelju, osobama ovlaštenim za zastupanje </w:t>
      </w:r>
    </w:p>
    <w:p w:rsidRDefault="00A00233" w:rsidP="00EA2081" w:rsidR="008E4CE8" w:rsidRPr="00A42896">
      <w:pPr>
        <w:ind w:left="1416"/>
      </w:pPr>
      <w:r w:rsidRPr="00A42896">
        <w:t xml:space="preserve">- </w:t>
      </w:r>
      <w:r w:rsidR="008E4CE8" w:rsidRPr="00A42896">
        <w:t>povjerenik</w:t>
      </w:r>
      <w:r w:rsidR="00EA2081">
        <w:t>u</w:t>
      </w:r>
      <w:r w:rsidR="008E4CE8" w:rsidRPr="00A42896">
        <w:t xml:space="preserve"> </w:t>
      </w:r>
    </w:p>
    <w:p w:rsidRDefault="0009063B" w:rsidP="00EA2081" w:rsidR="0009063B" w:rsidRPr="008E4CE8">
      <w:pPr>
        <w:ind w:left="1416"/>
        <w:jc w:val="both"/>
        <w:rPr>
          <w:lang w:val="sv-SE"/>
        </w:rPr>
      </w:pPr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</w:p>
    <w:p w:rsidRDefault="008E4CE8" w:rsidP="00EA2081" w:rsidR="00FD10DE">
      <w:pPr>
        <w:ind w:left="1416"/>
      </w:pPr>
      <w:r>
        <w:t xml:space="preserve">- </w:t>
      </w:r>
      <w:r w:rsidR="00EA2081">
        <w:t>ovosudnom r</w:t>
      </w:r>
      <w:r w:rsidR="00FD10DE" w:rsidRPr="00FD10DE">
        <w:t>egistr</w:t>
      </w:r>
      <w:r w:rsidR="00EA2081">
        <w:t>u</w:t>
      </w:r>
    </w:p>
    <w:p w:rsidRDefault="00EA2081" w:rsidP="0009063B" w:rsidR="0009063B" w:rsidRPr="00FD10DE">
      <w:pPr>
        <w:jc w:val="both"/>
      </w:pPr>
      <w:r>
        <w:t xml:space="preserve">U Rijeci, </w:t>
      </w:r>
      <w:r w:rsidR="003D342E">
        <w:t xml:space="preserve">25. rujna </w:t>
      </w:r>
      <w:r w:rsidR="003D342E" w:rsidRPr="00FD10DE">
        <w:t>201</w:t>
      </w:r>
      <w:r w:rsidR="003D342E">
        <w:t>7</w:t>
      </w:r>
      <w:r>
        <w:t>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42F25" w:rsidR="00500701" w:rsidRPr="00FD10DE"/>
    <w:sectPr w:rsidSect="00887A5E" w:rsidR="00500701" w:rsidRPr="00FD10DE">
      <w:head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4FF" w:rsidP="0009063B" w:rsidR="005D24FF">
      <w:r>
        <w:separator/>
      </w:r>
    </w:p>
  </w:endnote>
  <w:endnote w:id="0" w:type="continuationSeparator">
    <w:p w:rsidRDefault="005D24FF" w:rsidP="0009063B" w:rsidR="005D2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A5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4FF" w:rsidP="0009063B" w:rsidR="005D24FF">
      <w:r>
        <w:separator/>
      </w:r>
    </w:p>
  </w:footnote>
  <w:footnote w:id="0" w:type="continuationSeparator">
    <w:p w:rsidRDefault="005D24FF" w:rsidP="0009063B" w:rsidR="005D2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A5E" w:rsidP="00887A5E" w:rsidR="00887A5E">
    <w:pPr>
      <w:pStyle w:val="Zaglavlje"/>
      <w:jc w:val="right"/>
    </w:pPr>
    <w:r>
      <w:t>Poslovni broj 7 St-442/2017-</w:t>
    </w:r>
    <w:r w:rsidR="003814FC">
      <w:t>4</w:t>
    </w:r>
  </w:p>
  <w:p w:rsidRDefault="00887A5E" w:rsidR="00887A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 </w:t>
    </w:r>
    <w:r w:rsidR="006A525D">
      <w:t>7 St-442</w:t>
    </w:r>
    <w:r>
      <w:t>/</w:t>
    </w:r>
    <w:r w:rsidR="006A525D">
      <w:t>20</w:t>
    </w:r>
    <w:r>
      <w:t>1</w:t>
    </w:r>
    <w:r w:rsidR="006A525D">
      <w:t>7</w:t>
    </w:r>
    <w:r>
      <w:t>-</w:t>
    </w:r>
    <w:r w:rsidR="00887A5E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2F25"/>
    <w:rsid w:val="0009063B"/>
    <w:rsid w:val="00144A39"/>
    <w:rsid w:val="002243F8"/>
    <w:rsid w:val="002D353D"/>
    <w:rsid w:val="003037C3"/>
    <w:rsid w:val="003814FC"/>
    <w:rsid w:val="003D342E"/>
    <w:rsid w:val="004736D2"/>
    <w:rsid w:val="004C2ED7"/>
    <w:rsid w:val="00554328"/>
    <w:rsid w:val="005557CA"/>
    <w:rsid w:val="00592450"/>
    <w:rsid w:val="005D24FF"/>
    <w:rsid w:val="0064065E"/>
    <w:rsid w:val="006927C9"/>
    <w:rsid w:val="006A525D"/>
    <w:rsid w:val="006E10FF"/>
    <w:rsid w:val="00702229"/>
    <w:rsid w:val="0079633A"/>
    <w:rsid w:val="00810325"/>
    <w:rsid w:val="00827C7E"/>
    <w:rsid w:val="00887A5E"/>
    <w:rsid w:val="008E4CE8"/>
    <w:rsid w:val="00985388"/>
    <w:rsid w:val="009A379B"/>
    <w:rsid w:val="00A00233"/>
    <w:rsid w:val="00A42896"/>
    <w:rsid w:val="00B21316"/>
    <w:rsid w:val="00BC1CE9"/>
    <w:rsid w:val="00BF0DCE"/>
    <w:rsid w:val="00C565DA"/>
    <w:rsid w:val="00C64DDC"/>
    <w:rsid w:val="00C84090"/>
    <w:rsid w:val="00D92054"/>
    <w:rsid w:val="00E50660"/>
    <w:rsid w:val="00EA2081"/>
    <w:rsid w:val="00EC6F43"/>
    <w:rsid w:val="00ED64D7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REGNUM d.o.o.</izvorni_sadrzaj>
    <derivirana_varijabla naziv="DomainObject.Predmet.StrankaFormated_1">  UGOSTITELJSTVO REGNUM d.o.o.</derivirana_varijabla>
  </DomainObject.Predmet.StrankaFormated>
  <DomainObject.Predmet.StrankaFormatedOIB>
    <izvorni_sadrzaj>  UGOSTITELJSTVO REGNUM d.o.o., OIB 84467448641</izvorni_sadrzaj>
    <derivirana_varijabla naziv="DomainObject.Predmet.StrankaFormatedOIB_1">  UGOSTITELJSTVO REGNUM d.o.o., OIB 84467448641</derivirana_varijabla>
  </DomainObject.Predmet.StrankaFormatedOIB>
  <DomainObject.Predmet.StrankaFormatedWithAdress>
    <izvorni_sadrzaj> UGOSTITELJSTVO REGNUM d.o.o., Riva 6, 51000 Rijeka</izvorni_sadrzaj>
    <derivirana_varijabla naziv="DomainObject.Predmet.StrankaFormatedWithAdress_1"> UGOSTITELJSTVO REGNUM d.o.o., Riva 6, 51000 Rijeka</derivirana_varijabla>
  </DomainObject.Predmet.StrankaFormatedWithAdress>
  <DomainObject.Predmet.StrankaFormatedWithAdressOIB>
    <izvorni_sadrzaj> UGOSTITELJSTVO REGNUM d.o.o., OIB 84467448641, Riva 6, 51000 Rijeka</izvorni_sadrzaj>
    <derivirana_varijabla naziv="DomainObject.Predmet.StrankaFormatedWithAdressOIB_1"> UGOSTITELJSTVO REGNUM d.o.o., OIB 84467448641, Riva 6, 51000 Rijeka</derivirana_varijabla>
  </DomainObject.Predmet.StrankaFormatedWithAdressOIB>
  <DomainObject.Predmet.StrankaWithAdress>
    <izvorni_sadrzaj>UGOSTITELJSTVO REGNUM d.o.o. Riva 6,51000 Rijeka</izvorni_sadrzaj>
    <derivirana_varijabla naziv="DomainObject.Predmet.StrankaWithAdress_1">UGOSTITELJSTVO REGNUM d.o.o. Riva 6,51000 Rijeka</derivirana_varijabla>
  </DomainObject.Predmet.StrankaWithAdress>
  <DomainObject.Predmet.StrankaWithAdressOIB>
    <izvorni_sadrzaj>UGOSTITELJSTVO REGNUM d.o.o., OIB 84467448641, Riva 6,51000 Rijeka</izvorni_sadrzaj>
    <derivirana_varijabla naziv="DomainObject.Predmet.StrankaWithAdressOIB_1">UGOSTITELJSTVO REGNUM d.o.o., OIB 84467448641, Riva 6,51000 Rijeka</derivirana_varijabla>
  </DomainObject.Predmet.StrankaWithAdressOIB>
  <DomainObject.Predmet.StrankaNazivFormated>
    <izvorni_sadrzaj>UGOSTITELJSTVO REGNUM d.o.o.</izvorni_sadrzaj>
    <derivirana_varijabla naziv="DomainObject.Predmet.StrankaNazivFormated_1">UGOSTITELJSTVO REGNUM d.o.o.</derivirana_varijabla>
  </DomainObject.Predmet.StrankaNazivFormated>
  <DomainObject.Predmet.StrankaNazivFormatedOIB>
    <izvorni_sadrzaj>UGOSTITELJSTVO REGNUM d.o.o., OIB 84467448641</izvorni_sadrzaj>
    <derivirana_varijabla naziv="DomainObject.Predmet.StrankaNazivFormatedOIB_1">UGOSTITELJSTVO REGNUM d.o.o., OIB 84467448641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UGOSTITELJSTVO REGNUM d.o.o.</item>
    </izvorni_sadrzaj>
    <derivirana_varijabla naziv="DomainObject.Predmet.StrankaListFormated_1">
      <item>UGOSTITELJSTVO REGNUM d.o.o.</item>
    </derivirana_varijabla>
  </DomainObject.Predmet.StrankaListFormated>
  <DomainObject.Predmet.StrankaListFormatedOIB>
    <izvorni_sadrzaj>
      <item>UGOSTITELJSTVO REGNUM d.o.o., OIB 84467448641</item>
    </izvorni_sadrzaj>
    <derivirana_varijabla naziv="DomainObject.Predmet.StrankaListFormatedOIB_1">
      <item>UGOSTITELJSTVO REGNUM d.o.o., OIB 84467448641</item>
    </derivirana_varijabla>
  </DomainObject.Predmet.StrankaListFormatedOIB>
  <DomainObject.Predmet.StrankaListFormatedWithAdress>
    <izvorni_sadrzaj>
      <item>UGOSTITELJSTVO REGNUM d.o.o., Riva 6, 51000 Rijeka</item>
    </izvorni_sadrzaj>
    <derivirana_varijabla naziv="DomainObject.Predmet.StrankaListFormatedWithAdress_1">
      <item>UGOSTITELJSTVO REGNUM d.o.o., Riva 6, 51000 Rijeka</item>
    </derivirana_varijabla>
  </DomainObject.Predmet.StrankaListFormatedWithAdress>
  <DomainObject.Predmet.StrankaListFormatedWithAdressOIB>
    <izvorni_sadrzaj>
      <item>UGOSTITELJSTVO REGNUM d.o.o., OIB 84467448641, Riva 6, 51000 Rijeka</item>
    </izvorni_sadrzaj>
    <derivirana_varijabla naziv="DomainObject.Predmet.StrankaListFormatedWithAdressOIB_1">
      <item>UGOSTITELJSTVO REGNUM d.o.o., OIB 84467448641, Riva 6, 51000 Rijeka</item>
    </derivirana_varijabla>
  </DomainObject.Predmet.StrankaListFormatedWithAdressOIB>
  <DomainObject.Predmet.StrankaListNazivFormated>
    <izvorni_sadrzaj>
      <item>UGOSTITELJSTVO REGNUM d.o.o.</item>
    </izvorni_sadrzaj>
    <derivirana_varijabla naziv="DomainObject.Predmet.StrankaListNazivFormated_1">
      <item>UGOSTITELJSTVO REGNUM d.o.o.</item>
    </derivirana_varijabla>
  </DomainObject.Predmet.StrankaListNazivFormated>
  <DomainObject.Predmet.StrankaListNazivFormatedOIB>
    <izvorni_sadrzaj>
      <item>UGOSTITELJSTVO REGNUM d.o.o., OIB 84467448641</item>
    </izvorni_sadrzaj>
    <derivirana_varijabla naziv="DomainObject.Predmet.StrankaListNazivFormatedOIB_1">
      <item>UGOSTITELJSTVO REGNUM d.o.o., OIB 84467448641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REGNUM d.o.o.</izvorni_sadrzaj>
    <derivirana_varijabla naziv="DomainObject.Predmet.StrankaIDrugi_1">UGOSTITELJSTVO REGNUM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REGNUM d.o.o., OIB 84467448641, Riva 6, 51000 Rijeka</izvorni_sadrzaj>
    <derivirana_varijabla naziv="DomainObject.Predmet.StrankaIDrugiAdressOIB_1">UGOSTITELJSTVO REGNUM d.o.o., OIB 84467448641, Riva 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REGNUM d.o.o.</item>
    </izvorni_sadrzaj>
    <derivirana_varijabla naziv="DomainObject.Predmet.SudioniciListNaziv_1">
      <item>UGOSTITELJSTVO REGNUM d.o.o.</item>
    </derivirana_varijabla>
  </DomainObject.Predmet.SudioniciListNaziv>
  <DomainObject.Predmet.SudioniciListAdressOIB>
    <izvorni_sadrzaj>
      <item>UGOSTITELJSTVO REGNUM d.o.o., OIB 84467448641, Riva 6,51000 Rijeka</item>
    </izvorni_sadrzaj>
    <derivirana_varijabla naziv="DomainObject.Predmet.SudioniciListAdressOIB_1">
      <item>UGOSTITELJSTVO REGNUM d.o.o., OIB 84467448641,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84467448641</item>
    </izvorni_sadrzaj>
    <derivirana_varijabla naziv="DomainObject.Predmet.SudioniciListNazivOIB_1">
      <item>, OIB 84467448641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FCD63-2DD4-4174-B8A2-BF4CB92D9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4526</properties:Characters>
  <properties:Lines>119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2017-09-25T08:04:00Z</dcterms:created>
  <dc:creator>Jasmina Matika</dc:creator>
  <cp:lastModifiedBy>Elizabet Jovanović</cp:lastModifiedBy>
  <cp:lastPrinted>2017-09-25T08:12:00Z</cp:lastPrinted>
  <dcterms:modified xmlns:xsi="http://www.w3.org/2001/XMLSchema-instance" xsi:type="dcterms:W3CDTF">2017-09-25T08:15:00Z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