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2fec" w14:paraId="74d2fec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</w:t>
      </w:r>
      <w:r w:rsidR="00C5674C">
        <w:t>2530</w:t>
      </w:r>
      <w:r w:rsidR="00B719DF">
        <w:t>/2016</w:t>
      </w:r>
      <w:r w:rsidR="00351352">
        <w:t>-22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C5674C" w:rsidP="00C5674C" w:rsidR="00C5674C" w:rsidRPr="008F1B34">
      <w:pPr>
        <w:jc w:val="both"/>
        <w:rPr>
          <w:lang w:val="pt-BR"/>
        </w:rPr>
      </w:pPr>
      <w:r w:rsidRPr="008F1B34">
        <w:rPr>
          <w:lang w:val="pt-BR"/>
        </w:rPr>
        <w:t xml:space="preserve">Trgovački sud u Zagrebu, po sucu Nikoli Ribariću, u stečajnom predmetu nad dužnikom  </w:t>
      </w:r>
    </w:p>
    <w:p w:rsidRDefault="00C5674C" w:rsidP="00C5674C" w:rsidR="00C5674C">
      <w:pPr>
        <w:jc w:val="both"/>
      </w:pPr>
      <w:r>
        <w:rPr>
          <w:lang w:eastAsia="en-US"/>
        </w:rPr>
        <w:t>GLOBUS STP d.o.o. u stečaju, OIB: 34088588183, Zagreb (Grad Zagreb), Siget 18/b7,</w:t>
      </w:r>
      <w:r>
        <w:rPr>
          <w:lang w:val="pt-BR"/>
        </w:rPr>
        <w:t xml:space="preserve"> dana 15. listopada</w:t>
      </w:r>
      <w:r w:rsidRPr="008D1AEE">
        <w:rPr>
          <w:lang w:val="pt-BR"/>
        </w:rPr>
        <w:t xml:space="preserve"> 201</w:t>
      </w:r>
      <w:r>
        <w:rPr>
          <w:lang w:val="pt-BR"/>
        </w:rPr>
        <w:t>8</w:t>
      </w:r>
      <w:r w:rsidRPr="008D1AEE">
        <w:rPr>
          <w:lang w:val="pt-BR"/>
        </w:rPr>
        <w:t>.</w:t>
      </w:r>
      <w:r w:rsidRPr="008D1AEE">
        <w:t>,</w:t>
      </w:r>
    </w:p>
    <w:p w:rsidRDefault="00C5674C" w:rsidP="00C5674C" w:rsidR="00C5674C" w:rsidRPr="008D1AEE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6CA7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C5674C">
        <w:t xml:space="preserve">koja dostava se </w:t>
      </w:r>
      <w:r w:rsidR="00D06CA7">
        <w:t xml:space="preserve">smatra obavljenom istekom osmoga dana od dana objave pismena na mrežnoj stranici e-Oglasna ploča sudova,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</w:t>
      </w:r>
      <w:r w:rsidR="00D06CA7">
        <w:t xml:space="preserve">on podnošenja zadnjeg izvješća te predložiti daljnje radnje u </w:t>
      </w:r>
      <w:proofErr w:type="spellStart"/>
      <w:r w:rsidR="00D06CA7">
        <w:t>ovosudnom</w:t>
      </w:r>
      <w:proofErr w:type="spellEnd"/>
      <w:r w:rsidR="00D06CA7">
        <w:t xml:space="preserve"> predmetu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D06CA7">
        <w:t>15</w:t>
      </w:r>
      <w:r w:rsidR="003812A3">
        <w:t>.</w:t>
      </w:r>
      <w:r w:rsidR="00D06CA7">
        <w:t xml:space="preserve"> listopada</w:t>
      </w:r>
      <w:r w:rsidR="003812A3">
        <w:t xml:space="preserve"> 201</w:t>
      </w:r>
      <w:r>
        <w:t>8</w:t>
      </w:r>
      <w:r w:rsidR="003812A3">
        <w:t>.</w:t>
      </w:r>
    </w:p>
    <w:p w:rsidRDefault="006D44F4" w:rsidP="00E93578" w:rsidR="00E9357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E9357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3578" w:rsidP="00E91121" w:rsidR="00E935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3578" w:rsidP="00E91121" w:rsidR="00E935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3578" w:rsidP="00E91121" w:rsidR="00E9357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93578" w:rsidP="00E91121" w:rsidR="00E935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E93578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A328E2" w:rsidP="003812A3" w:rsidR="00A328E2"/>
    <w:p w:rsidRDefault="00A328E2" w:rsidP="003812A3" w:rsidR="00A328E2"/>
    <w:p w:rsidRDefault="00E93578" w:rsidP="003812A3" w:rsidR="00E93578"/>
    <w:p w:rsidRDefault="00E93578" w:rsidP="003812A3" w:rsidR="00E93578"/>
    <w:p w:rsidRDefault="00E93578" w:rsidP="003812A3" w:rsidR="00E93578"/>
    <w:p w:rsidRDefault="00E93578" w:rsidP="003812A3" w:rsidR="00E93578"/>
    <w:p w:rsidRDefault="00E93578" w:rsidP="003812A3" w:rsidR="00E93578"/>
    <w:p w:rsidRDefault="00E93578" w:rsidP="003812A3" w:rsidR="00E93578"/>
    <w:p w:rsidRDefault="00E93578" w:rsidP="003812A3" w:rsidR="00E93578"/>
    <w:p w:rsidRDefault="00E93578" w:rsidP="003812A3" w:rsidR="00E93578"/>
    <w:p w:rsidRDefault="00E93578" w:rsidP="003812A3" w:rsidR="00E93578"/>
    <w:p w:rsidRDefault="00E93578" w:rsidP="003812A3" w:rsidR="00E93578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51352"/>
    <w:rsid w:val="003812A3"/>
    <w:rsid w:val="00470CCD"/>
    <w:rsid w:val="004719E0"/>
    <w:rsid w:val="00523F73"/>
    <w:rsid w:val="006B6778"/>
    <w:rsid w:val="006D44F4"/>
    <w:rsid w:val="007412DE"/>
    <w:rsid w:val="00866CC1"/>
    <w:rsid w:val="00A328E2"/>
    <w:rsid w:val="00A721FA"/>
    <w:rsid w:val="00A917BD"/>
    <w:rsid w:val="00A93ED3"/>
    <w:rsid w:val="00B07B04"/>
    <w:rsid w:val="00B719DF"/>
    <w:rsid w:val="00C5674C"/>
    <w:rsid w:val="00D05CE0"/>
    <w:rsid w:val="00D06CA7"/>
    <w:rsid w:val="00E9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35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352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352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352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35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352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352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352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2018.</izvorni_sadrzaj>
    <derivirana_varijabla naziv="DomainObject.Predmet.DatumZadnjeOdrzaneSudskeRadnje_1">15. svibnja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St-2530/2016-20</izvorni_sadrzaj>
    <derivirana_varijabla naziv="DomainObject.PredzadnjaOdlukaIzPredmeta.Oznaka_1">St-2530/2016-20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756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2018-10-15T13:07:00Z</dcterms:created>
  <dc:creator>Nikola Ribarić</dc:creator>
  <cp:lastModifiedBy>Jadranka Zelić</cp:lastModifiedBy>
  <cp:lastPrinted>2018-10-16T07:31:00Z</cp:lastPrinted>
  <dcterms:modified xmlns:xsi="http://www.w3.org/2001/XMLSchema-instance" xsi:type="dcterms:W3CDTF">2018-10-16T07:32:00Z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globus stp 15.10.2018..docx)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