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d8773" w14:paraId="63d8773" w:rsidRDefault="00D15EF3" w:rsidP="00EF72AD" w:rsidR="00D15EF3">
      <w:pPr>
        <w15:collapsed w:val="false"/>
      </w:pPr>
      <w:bookmarkStart w:name="_GoBack" w:id="0"/>
      <w:bookmarkEnd w:id="0"/>
    </w:p>
    <w:p w:rsidRDefault="00D15EF3" w:rsidP="00EF72AD" w:rsidR="00EF72AD">
      <w:r>
        <w:t xml:space="preserve">     </w:t>
      </w:r>
      <w:r w:rsidR="00EF72AD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50F4D" w:rsidR="00EF72AD" w:rsidRPr="002179C2">
        <w:tc>
          <w:tcPr>
            <w:tcW w:type="dxa" w:w="3060"/>
          </w:tcPr>
          <w:p w:rsidRDefault="00EF72AD" w:rsidP="00D15EF3" w:rsidR="00EF72AD" w:rsidRPr="002179C2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EF72AD" w:rsidP="00D15EF3" w:rsidR="00EF72AD" w:rsidRPr="002179C2">
            <w:pPr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EF72AD" w:rsidP="00D15EF3" w:rsidR="00EF72AD" w:rsidRPr="002179C2">
            <w:pPr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Zagreb, Amruševa 2/II</w:t>
            </w:r>
          </w:p>
        </w:tc>
      </w:tr>
    </w:tbl>
    <w:p w:rsidRDefault="00EF72AD" w:rsidP="00EF72AD" w:rsidR="00EF72AD">
      <w:pPr>
        <w:rPr>
          <w:b/>
          <w:sz w:val="24"/>
        </w:rPr>
      </w:pPr>
    </w:p>
    <w:p w:rsidRDefault="00EF72AD" w:rsidP="00EF72AD" w:rsidR="00EF72AD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EF72AD" w:rsidP="00EF72AD" w:rsidR="00EF72AD">
      <w:pPr>
        <w:jc w:val="center"/>
        <w:rPr>
          <w:sz w:val="24"/>
        </w:rPr>
      </w:pPr>
      <w:r>
        <w:rPr>
          <w:sz w:val="24"/>
        </w:rPr>
        <w:t>R E P U B L I K A  H R V A T S KA</w:t>
      </w:r>
    </w:p>
    <w:p w:rsidRDefault="00EF72AD" w:rsidP="00EF72AD" w:rsidR="00EF72AD" w:rsidRPr="00D15F12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  <w:r w:rsidRPr="00D15F12">
        <w:rPr>
          <w:sz w:val="24"/>
          <w:szCs w:val="24"/>
        </w:rPr>
        <w:t xml:space="preserve"> </w:t>
      </w:r>
    </w:p>
    <w:p w:rsidRDefault="00EF72AD" w:rsidP="00EF72AD" w:rsidR="00EF72AD">
      <w:pPr>
        <w:jc w:val="center"/>
        <w:rPr>
          <w:b/>
          <w:sz w:val="24"/>
          <w:szCs w:val="24"/>
        </w:rPr>
      </w:pPr>
    </w:p>
    <w:p w:rsidRDefault="00EF72AD" w:rsidP="00EF72AD" w:rsidR="00EF72AD">
      <w:pPr>
        <w:jc w:val="both"/>
        <w:rPr>
          <w:sz w:val="24"/>
          <w:szCs w:val="24"/>
        </w:rPr>
      </w:pPr>
      <w:r w:rsidRPr="0070063B">
        <w:rPr>
          <w:sz w:val="24"/>
          <w:szCs w:val="24"/>
        </w:rPr>
        <w:t xml:space="preserve">Trgovački sud u Zagrebu, po sucu Nikoli Ribarić, u predstečajnom postupku u povodu prijedloga dužnika PVC AP GRADNJA LOGISTICS d.o.o., Karlovac (Grad Karlovac), Vukmanić 18, OIB: 12229020450,  dana </w:t>
      </w:r>
      <w:r>
        <w:rPr>
          <w:sz w:val="24"/>
          <w:szCs w:val="24"/>
        </w:rPr>
        <w:t>23</w:t>
      </w:r>
      <w:r w:rsidRPr="0070063B">
        <w:rPr>
          <w:sz w:val="24"/>
          <w:szCs w:val="24"/>
        </w:rPr>
        <w:t xml:space="preserve">. </w:t>
      </w:r>
      <w:r>
        <w:rPr>
          <w:sz w:val="24"/>
          <w:szCs w:val="24"/>
        </w:rPr>
        <w:t>siječnja</w:t>
      </w:r>
      <w:r w:rsidR="00D15EF3">
        <w:rPr>
          <w:sz w:val="24"/>
          <w:szCs w:val="24"/>
        </w:rPr>
        <w:t xml:space="preserve"> 2019</w:t>
      </w:r>
      <w:r w:rsidRPr="0070063B">
        <w:rPr>
          <w:sz w:val="24"/>
          <w:szCs w:val="24"/>
        </w:rPr>
        <w:t>.</w:t>
      </w:r>
    </w:p>
    <w:p w:rsidRDefault="00A72C8B" w:rsidP="00CF56FE" w:rsidR="00A72C8B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>z a k l</w:t>
      </w:r>
      <w:r w:rsidR="00123529" w:rsidRPr="0073632A">
        <w:rPr>
          <w:sz w:val="24"/>
          <w:szCs w:val="24"/>
        </w:rPr>
        <w:t>j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F72AD" w:rsidP="008D2D37" w:rsidR="00EF72AD" w:rsidRPr="00BD5991">
      <w:pPr>
        <w:pStyle w:val="Odlomakpopisa"/>
        <w:numPr>
          <w:ilvl w:val="0"/>
          <w:numId w:val="16"/>
        </w:numPr>
        <w:jc w:val="both"/>
        <w:rPr>
          <w:b/>
          <w:sz w:val="24"/>
          <w:szCs w:val="24"/>
        </w:rPr>
      </w:pPr>
      <w:r w:rsidRPr="00BD5991">
        <w:rPr>
          <w:sz w:val="24"/>
          <w:szCs w:val="24"/>
        </w:rPr>
        <w:t>R</w:t>
      </w:r>
      <w:r w:rsidR="00B76C3C" w:rsidRPr="00BD5991">
        <w:rPr>
          <w:sz w:val="24"/>
          <w:szCs w:val="24"/>
        </w:rPr>
        <w:t xml:space="preserve">očište </w:t>
      </w:r>
      <w:r w:rsidRPr="00BD5991">
        <w:rPr>
          <w:sz w:val="24"/>
          <w:szCs w:val="24"/>
        </w:rPr>
        <w:t xml:space="preserve">radi ispitivanja tražbina zakazano za dan 24. siječnja 2019. </w:t>
      </w:r>
      <w:r w:rsidR="00BD5991" w:rsidRPr="00BD5991">
        <w:rPr>
          <w:sz w:val="24"/>
          <w:szCs w:val="24"/>
        </w:rPr>
        <w:t xml:space="preserve">godine u </w:t>
      </w:r>
      <w:r w:rsidRPr="00BD5991">
        <w:rPr>
          <w:sz w:val="24"/>
          <w:szCs w:val="24"/>
        </w:rPr>
        <w:t>10,00 sati, u prostorijama Trgovačkog suda u Zagrebu, Zagreb, Petrinjska 8, soba 96, II kat ulične zgrade</w:t>
      </w:r>
      <w:r w:rsidR="005B1505" w:rsidRPr="00BD5991">
        <w:rPr>
          <w:sz w:val="24"/>
          <w:szCs w:val="24"/>
        </w:rPr>
        <w:t xml:space="preserve">, </w:t>
      </w:r>
      <w:r w:rsidR="005B1505" w:rsidRPr="00BD5991">
        <w:rPr>
          <w:b/>
          <w:sz w:val="24"/>
          <w:szCs w:val="24"/>
        </w:rPr>
        <w:t>NEĆE SE ODRŽATI.</w:t>
      </w:r>
    </w:p>
    <w:p w:rsidRDefault="005B1505" w:rsidP="005B1505" w:rsidR="005B1505">
      <w:pPr>
        <w:jc w:val="both"/>
        <w:rPr>
          <w:b/>
          <w:sz w:val="24"/>
          <w:szCs w:val="24"/>
        </w:rPr>
      </w:pPr>
    </w:p>
    <w:p w:rsidRDefault="005B1505" w:rsidP="005B1505" w:rsidR="005B1505">
      <w:pPr>
        <w:jc w:val="both"/>
        <w:rPr>
          <w:b/>
          <w:sz w:val="24"/>
          <w:szCs w:val="24"/>
        </w:rPr>
      </w:pPr>
    </w:p>
    <w:p w:rsidRDefault="005B1505" w:rsidP="00CA0166" w:rsidR="005B150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 </w:t>
      </w:r>
      <w:r>
        <w:rPr>
          <w:sz w:val="24"/>
          <w:szCs w:val="24"/>
        </w:rPr>
        <w:tab/>
        <w:t>R</w:t>
      </w:r>
      <w:r w:rsidRPr="005B1505">
        <w:rPr>
          <w:sz w:val="24"/>
          <w:szCs w:val="24"/>
        </w:rPr>
        <w:t xml:space="preserve">očište radi ispitivanja tražbina </w:t>
      </w:r>
      <w:r>
        <w:rPr>
          <w:sz w:val="24"/>
          <w:szCs w:val="24"/>
        </w:rPr>
        <w:t xml:space="preserve">u predstečajnom postupku nad </w:t>
      </w:r>
      <w:r w:rsidR="007D4B1C" w:rsidRPr="0070063B">
        <w:rPr>
          <w:sz w:val="24"/>
          <w:szCs w:val="24"/>
        </w:rPr>
        <w:t>PVC AP GRADNJA LOGISTICS d.o.o., Karlovac (Grad Karlovac), Vukmanić 18, OIB: 12229020450</w:t>
      </w:r>
      <w:r w:rsidR="007D4B1C">
        <w:rPr>
          <w:sz w:val="24"/>
          <w:szCs w:val="24"/>
        </w:rPr>
        <w:t>, zakazuje se za</w:t>
      </w:r>
    </w:p>
    <w:p w:rsidRDefault="007D4B1C" w:rsidP="005B1505" w:rsidR="007D4B1C">
      <w:pPr>
        <w:rPr>
          <w:sz w:val="24"/>
          <w:szCs w:val="24"/>
        </w:rPr>
      </w:pPr>
    </w:p>
    <w:p w:rsidRDefault="007D4B1C" w:rsidP="00CA0166" w:rsidR="005B1505" w:rsidRPr="005B1505">
      <w:pPr>
        <w:ind w:left="708"/>
        <w:rPr>
          <w:sz w:val="24"/>
          <w:szCs w:val="24"/>
        </w:rPr>
      </w:pPr>
      <w:r>
        <w:rPr>
          <w:b/>
          <w:sz w:val="24"/>
          <w:szCs w:val="24"/>
        </w:rPr>
        <w:t>4. veljače 2019. godine u</w:t>
      </w:r>
      <w:r>
        <w:rPr>
          <w:sz w:val="24"/>
          <w:szCs w:val="24"/>
        </w:rPr>
        <w:t xml:space="preserve"> 10,3</w:t>
      </w:r>
      <w:r w:rsidR="005B1505" w:rsidRPr="005B1505">
        <w:rPr>
          <w:sz w:val="24"/>
          <w:szCs w:val="24"/>
        </w:rPr>
        <w:t>0 sati, u prostorijama Trgovačkog suda u Zagrebu, Zagreb, Petrinjska 8, soba 96, II kat ulične zgrade.</w:t>
      </w:r>
    </w:p>
    <w:p w:rsidRDefault="005B1505" w:rsidP="005B1505" w:rsidR="005B1505" w:rsidRPr="005B1505">
      <w:pPr>
        <w:jc w:val="both"/>
        <w:rPr>
          <w:b/>
          <w:sz w:val="24"/>
          <w:szCs w:val="24"/>
        </w:rPr>
      </w:pPr>
    </w:p>
    <w:p w:rsidRDefault="00EF72AD" w:rsidP="00EF72AD" w:rsidR="00EF72AD">
      <w:pPr>
        <w:ind w:left="708"/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7D4B1C">
        <w:rPr>
          <w:sz w:val="24"/>
          <w:szCs w:val="24"/>
        </w:rPr>
        <w:t>23</w:t>
      </w:r>
      <w:r w:rsidRPr="00DF4C52">
        <w:rPr>
          <w:sz w:val="24"/>
          <w:szCs w:val="24"/>
        </w:rPr>
        <w:t>.</w:t>
      </w:r>
      <w:r w:rsidR="007D4B1C">
        <w:rPr>
          <w:sz w:val="24"/>
          <w:szCs w:val="24"/>
        </w:rPr>
        <w:t xml:space="preserve"> siječnja</w:t>
      </w:r>
      <w:r w:rsidRPr="00DF4C52">
        <w:rPr>
          <w:sz w:val="24"/>
          <w:szCs w:val="24"/>
        </w:rPr>
        <w:t xml:space="preserve"> 201</w:t>
      </w:r>
      <w:r w:rsidR="007D4B1C">
        <w:rPr>
          <w:sz w:val="24"/>
          <w:szCs w:val="24"/>
        </w:rPr>
        <w:t>9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CA0166" w:rsidR="00A41146" w:rsidRPr="00DF4C52">
      <w:pPr>
        <w:ind w:firstLine="708" w:left="5664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BD5991" w:rsidP="00CA0166" w:rsidR="00A41146">
      <w:pPr>
        <w:ind w:left="6372"/>
        <w:jc w:val="both"/>
        <w:rPr>
          <w:sz w:val="24"/>
          <w:szCs w:val="24"/>
        </w:rPr>
      </w:pPr>
      <w:r>
        <w:rPr>
          <w:sz w:val="24"/>
          <w:szCs w:val="24"/>
        </w:rPr>
        <w:t>Nikola Ribarić</w:t>
      </w:r>
      <w:r w:rsidR="008A3715">
        <w:rPr>
          <w:sz w:val="24"/>
          <w:szCs w:val="24"/>
        </w:rPr>
        <w:t>, v.r.</w:t>
      </w:r>
    </w:p>
    <w:p w:rsidRDefault="008A3715" w:rsidP="00CA0166" w:rsidR="008A3715">
      <w:pPr>
        <w:ind w:left="6372"/>
        <w:jc w:val="both"/>
        <w:rPr>
          <w:sz w:val="24"/>
          <w:szCs w:val="24"/>
        </w:rPr>
      </w:pPr>
    </w:p>
    <w:p w:rsidRDefault="008A3715" w:rsidP="008A3715" w:rsidR="008A3715">
      <w:pPr>
        <w:ind w:firstLine="708" w:left="3540"/>
        <w:jc w:val="both"/>
        <w:rPr>
          <w:sz w:val="24"/>
          <w:szCs w:val="24"/>
        </w:rPr>
      </w:pPr>
      <w:r>
        <w:rPr>
          <w:sz w:val="24"/>
          <w:szCs w:val="24"/>
        </w:rPr>
        <w:t>Za točnost otpravka – ovlašteni službenik</w:t>
      </w:r>
    </w:p>
    <w:p w:rsidRDefault="008A3715" w:rsidP="00CA0166" w:rsidR="008A3715" w:rsidRPr="00DF4C52">
      <w:pPr>
        <w:ind w:left="6372"/>
        <w:jc w:val="both"/>
        <w:rPr>
          <w:sz w:val="24"/>
          <w:szCs w:val="24"/>
        </w:rPr>
      </w:pPr>
      <w:r>
        <w:rPr>
          <w:sz w:val="24"/>
          <w:szCs w:val="24"/>
        </w:rPr>
        <w:t>Maja Hajtek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CA0166" w:rsidP="00A41146" w:rsidR="00CA0166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11. st. 9. SZ).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CA0166" w:rsidP="00A41146" w:rsidR="00CA0166">
      <w:pPr>
        <w:jc w:val="both"/>
        <w:rPr>
          <w:sz w:val="24"/>
          <w:szCs w:val="24"/>
        </w:rPr>
      </w:pPr>
    </w:p>
    <w:p w:rsidRDefault="00DF4C52" w:rsidP="008A3715" w:rsidR="00DF4C52" w:rsidRPr="00400C0A">
      <w:pPr>
        <w:pStyle w:val="Odlomakpopisa"/>
        <w:jc w:val="both"/>
        <w:rPr>
          <w:sz w:val="24"/>
          <w:szCs w:val="24"/>
        </w:rPr>
      </w:pPr>
    </w:p>
    <w:sectPr w:rsidSect="00430BB5" w:rsidR="00DF4C52" w:rsidRPr="00400C0A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15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3" w:rsidP="00D15EF3" w:rsidR="00D15EF3">
    <w:pPr>
      <w:pStyle w:val="Zaglavlje"/>
      <w:jc w:val="right"/>
    </w:pPr>
    <w:r>
      <w:rPr>
        <w:sz w:val="24"/>
      </w:rPr>
      <w:t>72. St-1940/2018-14</w:t>
    </w:r>
  </w:p>
  <w:p w:rsidRDefault="00D15EF3" w:rsidR="00D15EF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145512"/>
    <w:multiLevelType w:val="hybridMultilevel"/>
    <w:tmpl w:val="A3821EA8"/>
    <w:lvl w:tplc="6DDC2440" w:ilvl="0">
      <w:start w:val="1"/>
      <w:numFmt w:val="upperRoman"/>
      <w:lvlText w:val="%1."/>
      <w:lvlJc w:val="left"/>
      <w:pPr>
        <w:ind w:hanging="72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905417C"/>
    <w:multiLevelType w:val="hybridMultilevel"/>
    <w:tmpl w:val="F936446A"/>
    <w:lvl w:tplc="6D9A0A56" w:ilvl="0">
      <w:start w:val="1"/>
      <w:numFmt w:val="upperRoman"/>
      <w:lvlText w:val="%1."/>
      <w:lvlJc w:val="left"/>
      <w:pPr>
        <w:ind w:hanging="720" w:left="1428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5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8"/>
    <w:lvlOverride w:ilvl="0">
      <w:startOverride w:val="1"/>
    </w:lvlOverride>
  </w:num>
  <w:num w:numId="3">
    <w:abstractNumId w:val="11"/>
  </w:num>
  <w:num w:numId="4">
    <w:abstractNumId w:val="1"/>
  </w:num>
  <w:num w:numId="5">
    <w:abstractNumId w:val="10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5"/>
  </w:num>
  <w:num w:numId="12">
    <w:abstractNumId w:val="3"/>
  </w:num>
  <w:num w:numId="13">
    <w:abstractNumId w:val="4"/>
  </w:num>
  <w:num w:numId="14">
    <w:abstractNumId w:val="12"/>
  </w:num>
  <w:num w:numId="15">
    <w:abstractNumId w:val="13"/>
  </w:num>
  <w:num w:numId="1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49A"/>
    <w:rsid w:val="00044F0C"/>
    <w:rsid w:val="000505CC"/>
    <w:rsid w:val="0005140D"/>
    <w:rsid w:val="00052599"/>
    <w:rsid w:val="00061D14"/>
    <w:rsid w:val="00061E7A"/>
    <w:rsid w:val="0006290D"/>
    <w:rsid w:val="00065B44"/>
    <w:rsid w:val="00082B1E"/>
    <w:rsid w:val="000924C9"/>
    <w:rsid w:val="00094E6E"/>
    <w:rsid w:val="000A0699"/>
    <w:rsid w:val="000A19F2"/>
    <w:rsid w:val="000A23AD"/>
    <w:rsid w:val="000A6083"/>
    <w:rsid w:val="000A786B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5AE6"/>
    <w:rsid w:val="000F7FDB"/>
    <w:rsid w:val="001039EA"/>
    <w:rsid w:val="00105245"/>
    <w:rsid w:val="00111921"/>
    <w:rsid w:val="001141DA"/>
    <w:rsid w:val="00120FD5"/>
    <w:rsid w:val="00123529"/>
    <w:rsid w:val="00125559"/>
    <w:rsid w:val="001334EB"/>
    <w:rsid w:val="00135BFD"/>
    <w:rsid w:val="00140204"/>
    <w:rsid w:val="001403C3"/>
    <w:rsid w:val="00141639"/>
    <w:rsid w:val="00144270"/>
    <w:rsid w:val="00145D95"/>
    <w:rsid w:val="0014739C"/>
    <w:rsid w:val="001474FA"/>
    <w:rsid w:val="001524DD"/>
    <w:rsid w:val="00152D25"/>
    <w:rsid w:val="00154F10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953D7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1B40"/>
    <w:rsid w:val="003D244E"/>
    <w:rsid w:val="003D4FAE"/>
    <w:rsid w:val="003D736E"/>
    <w:rsid w:val="003E2C67"/>
    <w:rsid w:val="003E3B0A"/>
    <w:rsid w:val="003F0F90"/>
    <w:rsid w:val="003F2065"/>
    <w:rsid w:val="003F2A3F"/>
    <w:rsid w:val="003F513B"/>
    <w:rsid w:val="00400C0A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2695"/>
    <w:rsid w:val="004C1980"/>
    <w:rsid w:val="004C351D"/>
    <w:rsid w:val="004C5B14"/>
    <w:rsid w:val="004D061D"/>
    <w:rsid w:val="004D0B3C"/>
    <w:rsid w:val="004D2111"/>
    <w:rsid w:val="004E099E"/>
    <w:rsid w:val="004E0F03"/>
    <w:rsid w:val="004E24AE"/>
    <w:rsid w:val="004E2C41"/>
    <w:rsid w:val="004E38CB"/>
    <w:rsid w:val="004E5638"/>
    <w:rsid w:val="004F5D78"/>
    <w:rsid w:val="0050050B"/>
    <w:rsid w:val="00504E0A"/>
    <w:rsid w:val="0050747A"/>
    <w:rsid w:val="00517291"/>
    <w:rsid w:val="00520996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86F5F"/>
    <w:rsid w:val="005903C5"/>
    <w:rsid w:val="00590AC2"/>
    <w:rsid w:val="00590C16"/>
    <w:rsid w:val="00591205"/>
    <w:rsid w:val="00596669"/>
    <w:rsid w:val="005A15A5"/>
    <w:rsid w:val="005A2738"/>
    <w:rsid w:val="005A62F4"/>
    <w:rsid w:val="005A7699"/>
    <w:rsid w:val="005A7C39"/>
    <w:rsid w:val="005B01FA"/>
    <w:rsid w:val="005B1505"/>
    <w:rsid w:val="005B235B"/>
    <w:rsid w:val="005B2755"/>
    <w:rsid w:val="005B4C6D"/>
    <w:rsid w:val="005B65C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C2EEF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4B1C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0998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A3715"/>
    <w:rsid w:val="008B235E"/>
    <w:rsid w:val="008B37BD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395E"/>
    <w:rsid w:val="00955F7E"/>
    <w:rsid w:val="009560BC"/>
    <w:rsid w:val="00970703"/>
    <w:rsid w:val="00970E44"/>
    <w:rsid w:val="009751F3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3107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D5991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166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188"/>
    <w:rsid w:val="00CE265E"/>
    <w:rsid w:val="00CE31CF"/>
    <w:rsid w:val="00CE3FD4"/>
    <w:rsid w:val="00CF56FE"/>
    <w:rsid w:val="00CF7452"/>
    <w:rsid w:val="00D00B71"/>
    <w:rsid w:val="00D029E1"/>
    <w:rsid w:val="00D15EF3"/>
    <w:rsid w:val="00D16DD8"/>
    <w:rsid w:val="00D17166"/>
    <w:rsid w:val="00D232F5"/>
    <w:rsid w:val="00D30ED3"/>
    <w:rsid w:val="00D33644"/>
    <w:rsid w:val="00D413EC"/>
    <w:rsid w:val="00D4629E"/>
    <w:rsid w:val="00D6287C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959E8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35769"/>
    <w:rsid w:val="00E43476"/>
    <w:rsid w:val="00E47A19"/>
    <w:rsid w:val="00E50594"/>
    <w:rsid w:val="00E50BA3"/>
    <w:rsid w:val="00E601B8"/>
    <w:rsid w:val="00E63F6E"/>
    <w:rsid w:val="00E64D83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EF72AD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47A48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C26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customStyle="true" w:styleId="Reetkatablice2" w:type="table">
    <w:name w:val="Rešetka tablice2"/>
    <w:basedOn w:val="Obinatablica"/>
    <w:next w:val="Reetkatablice"/>
    <w:uiPriority w:val="59"/>
    <w:rsid w:val="001403C3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rsid w:val="001403C3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D15EF3"/>
  </w:style>
  <w:style w:styleId="Tekstrezerviranogmjesta" w:type="character">
    <w:name w:val="Placeholder Text"/>
    <w:basedOn w:val="Zadanifontodlomka"/>
    <w:uiPriority w:val="99"/>
    <w:semiHidden/>
    <w:rsid w:val="008A37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37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37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37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37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customStyle="1" w:styleId="Reetkatablice2" w:type="table">
    <w:name w:val="Rešetka tablice2"/>
    <w:basedOn w:val="Obinatablica"/>
    <w:next w:val="Reetkatablice"/>
    <w:uiPriority w:val="59"/>
    <w:rsid w:val="001403C3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rsid w:val="001403C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D15EF3"/>
  </w:style>
  <w:style w:styleId="Tekstrezerviranogmjesta" w:type="character">
    <w:name w:val="Placeholder Text"/>
    <w:basedOn w:val="Zadanifontodlomka"/>
    <w:uiPriority w:val="99"/>
    <w:semiHidden/>
    <w:rsid w:val="008A37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37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37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7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7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1940</izvorni_sadrzaj>
    <derivirana_varijabla naziv="DomainObject.Predmet.Broj_1">1940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St-1940/2018</izvorni_sadrzaj>
    <derivirana_varijabla naziv="DomainObject.Predmet.OznakaBroj_1">St-1940/2018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PVC AP GRADNJA LOGISTICS d.o.o. zastupanog po punomoćniku Pavao Mrkonjić</izvorni_sadrzaj>
    <derivirana_varijabla naziv="DomainObject.Predmet.ProtustrankaFormated_1">  PVC AP GRADNJA LOGISTICS d.o.o. zastupanog po punomoćniku Pavao Mrkonjić</derivirana_varijabla>
  </DomainObject.Predmet.ProtustrankaFormated>
  <DomainObject.Predmet.ProtustrankaFormatedOIB>
    <izvorni_sadrzaj>  PVC AP GRADNJA LOGISTICS d.o.o., OIB 12229020450 zastupanog po punomoćniku Pavao Mrkonjić</izvorni_sadrzaj>
    <derivirana_varijabla naziv="DomainObject.Predmet.ProtustrankaFormatedOIB_1">  PVC AP GRADNJA LOGISTICS d.o.o., OIB 12229020450 zastupanog po punomoćniku Pavao Mrkonjić</derivirana_varijabla>
  </DomainObject.Predmet.ProtustrankaFormatedOIB>
  <DomainObject.Predmet.ProtustrankaFormatedWithAdress>
    <izvorni_sadrzaj> PVC AP GRADNJA LOGISTICS d.o.o., Vukmanić 18, 47000 Karlovac zastupanog po punomoćniku Pavao Mrkonjić</izvorni_sadrzaj>
    <derivirana_varijabla naziv="DomainObject.Predmet.ProtustrankaFormatedWithAdress_1"> PVC AP GRADNJA LOGISTICS d.o.o., Vukmanić 18, 47000 Karlovac zastupanog po punomoćniku Pavao Mrkonjić</derivirana_varijabla>
  </DomainObject.Predmet.ProtustrankaFormatedWithAdress>
  <DomainObject.Predmet.ProtustrankaFormatedWithAdressOIB>
    <izvorni_sadrzaj> PVC AP GRADNJA LOGISTICS d.o.o., OIB 12229020450, Vukmanić 18, 47000 Karlovac zastupanog po punomoćniku Pavao Mrkonjić</izvorni_sadrzaj>
    <derivirana_varijabla naziv="DomainObject.Predmet.ProtustrankaFormatedWithAdressOIB_1"> PVC AP GRADNJA LOGISTICS d.o.o., OIB 12229020450, Vukmanić 18, 47000 Karlovac zastupanog po punomoćniku Pavao Mrkonjić</derivirana_varijabla>
  </DomainObject.Predmet.ProtustrankaFormatedWithAdressOIB>
  <DomainObject.Predmet.ProtustrankaWithAdress>
    <izvorni_sadrzaj>PVC AP GRADNJA LOGISTICS d.o.o. Vukmanić 18, 47000 Karlovac</izvorni_sadrzaj>
    <derivirana_varijabla naziv="DomainObject.Predmet.ProtustrankaWithAdress_1">PVC AP GRADNJA LOGISTICS d.o.o. Vukmanić 18, 47000 Karlovac</derivirana_varijabla>
  </DomainObject.Predmet.ProtustrankaWithAdress>
  <DomainObject.Predmet.ProtustrankaWithAdressOIB>
    <izvorni_sadrzaj>PVC AP GRADNJA LOGISTICS d.o.o., OIB 12229020450, Vukmanić 18, 47000 Karlovac</izvorni_sadrzaj>
    <derivirana_varijabla naziv="DomainObject.Predmet.ProtustrankaWithAdressOIB_1">PVC AP GRADNJA LOGISTICS d.o.o., OIB 12229020450, Vukmanić 18, 47000 Karlovac</derivirana_varijabla>
  </DomainObject.Predmet.ProtustrankaWithAdressOIB>
  <DomainObject.Predmet.ProtustrankaNazivFormated>
    <izvorni_sadrzaj>PVC AP GRADNJA LOGISTICS d.o.o.</izvorni_sadrzaj>
    <derivirana_varijabla naziv="DomainObject.Predmet.ProtustrankaNazivFormated_1">PVC AP GRADNJA LOGISTICS d.o.o.</derivirana_varijabla>
  </DomainObject.Predmet.ProtustrankaNazivFormated>
  <DomainObject.Predmet.ProtustrankaNazivFormatedOIB>
    <izvorni_sadrzaj>PVC AP GRADNJA LOGISTICS d.o.o., OIB 12229020450</izvorni_sadrzaj>
    <derivirana_varijabla naziv="DomainObject.Predmet.ProtustrankaNazivFormatedOIB_1">PVC AP GRADNJA LOGISTICS d.o.o., OIB 12229020450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PVC AP GRADNJA LOGISTICS d.o.o.; Alen Prpić</izvorni_sadrzaj>
    <derivirana_varijabla naziv="DomainObject.Predmet.StrankaFormated_1">  PVC AP GRADNJA LOGISTICS d.o.o.; Alen Prpić</derivirana_varijabla>
  </DomainObject.Predmet.StrankaFormated>
  <DomainObject.Predmet.StrankaFormatedOIB>
    <izvorni_sadrzaj>  PVC AP GRADNJA LOGISTICS d.o.o., OIB 12229020450; Alen Prpić, OIB 12166956473</izvorni_sadrzaj>
    <derivirana_varijabla naziv="DomainObject.Predmet.StrankaFormatedOIB_1">  PVC AP GRADNJA LOGISTICS d.o.o., OIB 12229020450; Alen Prpić, OIB 12166956473</derivirana_varijabla>
  </DomainObject.Predmet.StrankaFormatedOIB>
  <DomainObject.Predmet.StrankaFormatedWithAdress>
    <izvorni_sadrzaj> PVC AP GRADNJA LOGISTICS d.o.o., Vukmanić 18, 47000 Karlovac; Alen Prpić, Vukmanić 18, 47241 Vukmanić</izvorni_sadrzaj>
    <derivirana_varijabla naziv="DomainObject.Predmet.StrankaFormatedWithAdress_1"> PVC AP GRADNJA LOGISTICS d.o.o., Vukmanić 18, 47000 Karlovac; Alen Prpić, Vukmanić 18, 47241 Vukmanić</derivirana_varijabla>
  </DomainObject.Predmet.StrankaFormatedWithAdress>
  <DomainObject.Predmet.StrankaFormatedWithAdressOIB>
    <izvorni_sadrzaj> PVC AP GRADNJA LOGISTICS d.o.o., OIB 12229020450, Vukmanić 18, 47000 Karlovac; Alen Prpić, OIB 12166956473, Vukmanić 18, 47241 Vukmanić</izvorni_sadrzaj>
    <derivirana_varijabla naziv="DomainObject.Predmet.StrankaFormatedWithAdressOIB_1"> PVC AP GRADNJA LOGISTICS d.o.o., OIB 12229020450, Vukmanić 18, 47000 Karlovac; Alen Prpić, OIB 12166956473, Vukmanić 18, 47241 Vukmanić</derivirana_varijabla>
  </DomainObject.Predmet.StrankaFormatedWithAdressOIB>
  <DomainObject.Predmet.StrankaWithAdress>
    <izvorni_sadrzaj>PVC AP GRADNJA LOGISTICS d.o.o. Vukmanić 18,47000 Karlovac,Alen Prpić Vukmanić 18,47241 Vukmanić</izvorni_sadrzaj>
    <derivirana_varijabla naziv="DomainObject.Predmet.StrankaWithAdress_1">PVC AP GRADNJA LOGISTICS d.o.o. Vukmanić 18,47000 Karlovac,Alen Prpić Vukmanić 18,47241 Vukmanić</derivirana_varijabla>
  </DomainObject.Predmet.StrankaWithAdress>
  <DomainObject.Predmet.StrankaWithAdressOIB>
    <izvorni_sadrzaj>PVC AP GRADNJA LOGISTICS d.o.o., OIB 12229020450, Vukmanić 18,47000 Karlovac,Alen Prpić, OIB 12166956473, Vukmanić 18,47241 Vukmanić</izvorni_sadrzaj>
    <derivirana_varijabla naziv="DomainObject.Predmet.StrankaWithAdressOIB_1">PVC AP GRADNJA LOGISTICS d.o.o., OIB 12229020450, Vukmanić 18,47000 Karlovac,Alen Prpić, OIB 12166956473, Vukmanić 18,47241 Vukmanić</derivirana_varijabla>
  </DomainObject.Predmet.StrankaWithAdressOIB>
  <DomainObject.Predmet.StrankaNazivFormated>
    <izvorni_sadrzaj>PVC AP GRADNJA LOGISTICS d.o.o.,Alen Prpić</izvorni_sadrzaj>
    <derivirana_varijabla naziv="DomainObject.Predmet.StrankaNazivFormated_1">PVC AP GRADNJA LOGISTICS d.o.o.,Alen Prpić</derivirana_varijabla>
  </DomainObject.Predmet.StrankaNazivFormated>
  <DomainObject.Predmet.StrankaNazivFormatedOIB>
    <izvorni_sadrzaj>PVC AP GRADNJA LOGISTICS d.o.o., OIB 12229020450,Alen Prpić, OIB 12166956473</izvorni_sadrzaj>
    <derivirana_varijabla naziv="DomainObject.Predmet.StrankaNazivFormatedOIB_1">PVC AP GRADNJA LOGISTICS d.o.o., OIB 12229020450,Alen Prpić, OIB 12166956473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PVC AP GRADNJA LOGISTICS d.o.o.</item>
      <item>Alen Prpić</item>
    </izvorni_sadrzaj>
    <derivirana_varijabla naziv="DomainObject.Predmet.StrankaListFormated_1">
      <item>PVC AP GRADNJA LOGISTICS d.o.o.</item>
      <item>Alen Prpić</item>
    </derivirana_varijabla>
  </DomainObject.Predmet.StrankaListFormated>
  <DomainObject.Predmet.StrankaListFormatedOIB>
    <izvorni_sadrzaj>
      <item>PVC AP GRADNJA LOGISTICS d.o.o., OIB 12229020450</item>
      <item>Alen Prpić, OIB 12166956473</item>
    </izvorni_sadrzaj>
    <derivirana_varijabla naziv="DomainObject.Predmet.StrankaListFormatedOIB_1">
      <item>PVC AP GRADNJA LOGISTICS d.o.o., OIB 12229020450</item>
      <item>Alen Prpić, OIB 12166956473</item>
    </derivirana_varijabla>
  </DomainObject.Predmet.StrankaListFormatedOIB>
  <DomainObject.Predmet.StrankaListFormatedWithAdress>
    <izvorni_sadrzaj>
      <item>PVC AP GRADNJA LOGISTICS d.o.o., Vukmanić 18, 47000 Karlovac</item>
      <item>Alen Prpić, Vukmanić 18, 47241 Vukmanić</item>
    </izvorni_sadrzaj>
    <derivirana_varijabla naziv="DomainObject.Predmet.StrankaListFormatedWithAdress_1">
      <item>PVC AP GRADNJA LOGISTICS d.o.o., Vukmanić 18, 47000 Karlovac</item>
      <item>Alen Prpić, Vukmanić 18, 47241 Vukmanić</item>
    </derivirana_varijabla>
  </DomainObject.Predmet.StrankaListFormatedWithAdress>
  <DomainObject.Predmet.StrankaListFormatedWithAdressOIB>
    <izvorni_sadrzaj>
      <item>PVC AP GRADNJA LOGISTICS d.o.o., OIB 12229020450, Vukmanić 18, 47000 Karlovac</item>
      <item>Alen Prpić, OIB 12166956473, Vukmanić 18, 47241 Vukmanić</item>
    </izvorni_sadrzaj>
    <derivirana_varijabla naziv="DomainObject.Predmet.StrankaListFormatedWithAdressOIB_1">
      <item>PVC AP GRADNJA LOGISTICS d.o.o., OIB 12229020450, Vukmanić 18, 47000 Karlovac</item>
      <item>Alen Prpić, OIB 12166956473, Vukmanić 18, 47241 Vukmanić</item>
    </derivirana_varijabla>
  </DomainObject.Predmet.StrankaListFormatedWithAdressOIB>
  <DomainObject.Predmet.StrankaListNazivFormated>
    <izvorni_sadrzaj>
      <item>PVC AP GRADNJA LOGISTICS d.o.o.</item>
      <item>Alen Prpić</item>
    </izvorni_sadrzaj>
    <derivirana_varijabla naziv="DomainObject.Predmet.StrankaListNazivFormated_1">
      <item>PVC AP GRADNJA LOGISTICS d.o.o.</item>
      <item>Alen Prpić</item>
    </derivirana_varijabla>
  </DomainObject.Predmet.StrankaListNazivFormated>
  <DomainObject.Predmet.StrankaListNazivFormatedOIB>
    <izvorni_sadrzaj>
      <item>PVC AP GRADNJA LOGISTICS d.o.o., OIB 12229020450</item>
      <item>Alen Prpić, OIB 12166956473</item>
    </izvorni_sadrzaj>
    <derivirana_varijabla naziv="DomainObject.Predmet.StrankaListNazivFormatedOIB_1">
      <item>PVC AP GRADNJA LOGISTICS d.o.o., OIB 12229020450</item>
      <item>Alen Prpić, OIB 12166956473</item>
    </derivirana_varijabla>
  </DomainObject.Predmet.StrankaListNazivFormatedOIB>
  <DomainObject.Predmet.ProtuStrankaListFormated>
    <izvorni_sadrzaj>
      <item>PVC AP GRADNJA LOGISTICS d.o.o. zastupanog po punomoćniku Pavao Mrkonjić</item>
    </izvorni_sadrzaj>
    <derivirana_varijabla naziv="DomainObject.Predmet.ProtuStrankaListFormated_1">
      <item>PVC AP GRADNJA LOGISTICS d.o.o. zastupanog po punomoćniku Pavao Mrkonjić</item>
    </derivirana_varijabla>
  </DomainObject.Predmet.ProtuStrankaListFormated>
  <DomainObject.Predmet.ProtuStrankaListFormatedOIB>
    <izvorni_sadrzaj>
      <item>PVC AP GRADNJA LOGISTICS d.o.o., OIB 12229020450 zastupanog po punomoćniku Pavao Mrkonjić</item>
    </izvorni_sadrzaj>
    <derivirana_varijabla naziv="DomainObject.Predmet.ProtuStrankaListFormatedOIB_1">
      <item>PVC AP GRADNJA LOGISTICS d.o.o., OIB 12229020450 zastupanog po punomoćniku Pavao Mrkonjić</item>
    </derivirana_varijabla>
  </DomainObject.Predmet.ProtuStrankaListFormatedOIB>
  <DomainObject.Predmet.ProtuStrankaListFormatedWithAdress>
    <izvorni_sadrzaj>
      <item>PVC AP GRADNJA LOGISTICS d.o.o., Vukmanić 18, 47000 Karlovac zastupanog po punomoćniku Pavao Mrkonjić</item>
    </izvorni_sadrzaj>
    <derivirana_varijabla naziv="DomainObject.Predmet.ProtuStrankaListFormatedWithAdress_1">
      <item>PVC AP GRADNJA LOGISTICS d.o.o., Vukmanić 18, 47000 Karlovac zastupanog po punomoćniku Pavao Mrkonjić</item>
    </derivirana_varijabla>
  </DomainObject.Predmet.ProtuStrankaListFormatedWithAdress>
  <DomainObject.Predmet.ProtuStrankaListFormatedWithAdressOIB>
    <izvorni_sadrzaj>
      <item>PVC AP GRADNJA LOGISTICS d.o.o., OIB 12229020450, Vukmanić 18, 47000 Karlovac zastupanog po punomoćniku Pavao Mrkonjić</item>
    </izvorni_sadrzaj>
    <derivirana_varijabla naziv="DomainObject.Predmet.ProtuStrankaListFormatedWithAdressOIB_1">
      <item>PVC AP GRADNJA LOGISTICS d.o.o., OIB 12229020450, Vukmanić 18, 47000 Karlovac zastupanog po punomoćniku Pavao Mrkonjić</item>
    </derivirana_varijabla>
  </DomainObject.Predmet.ProtuStrankaListFormatedWithAdressOIB>
  <DomainObject.Predmet.ProtuStrankaListNazivFormated>
    <izvorni_sadrzaj>
      <item>PVC AP GRADNJA LOGISTICS d.o.o.</item>
    </izvorni_sadrzaj>
    <derivirana_varijabla naziv="DomainObject.Predmet.ProtuStrankaListNazivFormated_1">
      <item>PVC AP GRADNJA LOGISTICS d.o.o.</item>
    </derivirana_varijabla>
  </DomainObject.Predmet.ProtuStrankaListNazivFormated>
  <DomainObject.Predmet.ProtuStrankaListNazivFormatedOIB>
    <izvorni_sadrzaj>
      <item>PVC AP GRADNJA LOGISTICS d.o.o., OIB 12229020450</item>
    </izvorni_sadrzaj>
    <derivirana_varijabla naziv="DomainObject.Predmet.ProtuStrankaListNazivFormatedOIB_1">
      <item>PVC AP GRADNJA LOGISTICS d.o.o., OIB 12229020450</item>
    </derivirana_varijabla>
  </DomainObject.Predmet.ProtuStrankaListNazivFormatedOIB>
  <DomainObject.Predmet.OstaliListFormated>
    <izvorni_sadrzaj>
      <item>Pavao Mrkonjić punomoćnik sudionika u postupku PVC AP GRADNJA LOGISTICS d.o.o.</item>
      <item>Financijska agencija</item>
      <item>ŽDO Karlovac</item>
    </izvorni_sadrzaj>
    <derivirana_varijabla naziv="DomainObject.Predmet.OstaliListFormated_1">
      <item>Pavao Mrkonjić punomoćnik sudionika u postupku PVC AP GRADNJA LOGISTICS d.o.o.</item>
      <item>Financijska agencija</item>
      <item>ŽDO Karlovac</item>
    </derivirana_varijabla>
  </DomainObject.Predmet.OstaliListFormated>
  <DomainObject.Predmet.OstaliListFormatedOIB>
    <izvorni_sadrzaj>
      <item>Pavao Mrkonjić, OIB 50443048410 punomoćnik sudionika u postupku PVC AP GRADNJA LOGISTICS d.o.o.</item>
      <item>Financijska agencija, OIB 85821130368</item>
      <item>ŽDO Karlovac, OIB 96351974803</item>
    </izvorni_sadrzaj>
    <derivirana_varijabla naziv="DomainObject.Predmet.OstaliListFormatedOIB_1">
      <item>Pavao Mrkonjić, OIB 50443048410 punomoćnik sudionika u postupku PVC AP GRADNJA LOGISTICS d.o.o.</item>
      <item>Financijska agencija, OIB 85821130368</item>
      <item>ŽDO Karlovac, OIB 96351974803</item>
    </derivirana_varijabla>
  </DomainObject.Predmet.OstaliListFormatedOIB>
  <DomainObject.Predmet.OstaliListFormatedWithAdress>
    <izvorni_sadrzaj>
      <item>Pavao Mrkonjić, Ante Topić Mimare 24, 10000 Zagreb punomoćnik sudionika u postupku PVC AP GRADNJA LOGISTICS d.o.o.</item>
      <item>Financijska agencija, Ulica grada Vukovara 70, 10000 Zagreb</item>
      <item>ŽDO Karlovac, Trg hrvatskih branitelja 1, 47000 Karlovac</item>
    </izvorni_sadrzaj>
    <derivirana_varijabla naziv="DomainObject.Predmet.OstaliListFormatedWithAdress_1">
      <item>Pavao Mrkonjić, Ante Topić Mimare 24, 10000 Zagreb punomoćnik sudionika u postupku PVC AP GRADNJA LOGISTICS d.o.o.</item>
      <item>Financijska agencija, Ulica grada Vukovara 70, 10000 Zagreb</item>
      <item>ŽDO Karlovac, Trg hrvatskih branitelja 1, 47000 Karlovac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PVC AP GRADNJA LOGISTICS d.o.o.</item>
      <item>Financijska agencija, OIB 85821130368, Ulica grada Vukovara 70, 10000 Zagreb</item>
      <item>ŽDO Karlovac, OIB 96351974803, Trg hrvatskih branitelja 1, 47000 Karlovac</item>
    </izvorni_sadrzaj>
    <derivirana_varijabla naziv="DomainObject.Predmet.OstaliListFormatedWithAdressOIB_1">
      <item>Pavao Mrkonjić, OIB 50443048410, Ante Topić Mimare 24, 10000 Zagreb punomoćnik sudionika u postupku PVC AP GRADNJA LOGISTICS d.o.o.</item>
      <item>Financijska agencija, OIB 85821130368, Ulica grada Vukovara 70, 10000 Zagreb</item>
      <item>ŽDO Karlovac, OIB 96351974803, Trg hrvatskih branitelja 1, 47000 Karlovac</item>
    </derivirana_varijabla>
  </DomainObject.Predmet.OstaliListFormatedWithAdressOIB>
  <DomainObject.Predmet.OstaliListNazivFormated>
    <izvorni_sadrzaj>
      <item>Pavao Mrkonjić</item>
      <item>Financijska agencija</item>
      <item>ŽDO Karlovac</item>
    </izvorni_sadrzaj>
    <derivirana_varijabla naziv="DomainObject.Predmet.OstaliListNazivFormated_1">
      <item>Pavao Mrkonjić</item>
      <item>Financijska agencija</item>
      <item>ŽDO Karlovac</item>
    </derivirana_varijabla>
  </DomainObject.Predmet.OstaliListNazivFormated>
  <DomainObject.Predmet.OstaliListNazivFormatedOIB>
    <izvorni_sadrzaj>
      <item>Pavao Mrkonjić, OIB 50443048410</item>
      <item>Financijska agencija, OIB 85821130368</item>
      <item>ŽDO Karlovac, OIB 96351974803</item>
    </izvorni_sadrzaj>
    <derivirana_varijabla naziv="DomainObject.Predmet.OstaliListNazivFormatedOIB_1">
      <item>Pavao Mrkonjić, OIB 50443048410</item>
      <item>Financijska agencija, OIB 85821130368</item>
      <item>ŽDO Karlovac, OIB 96351974803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PVC AP GRADNJA LOGISTICS d.o.o. i dr.</izvorni_sadrzaj>
    <derivirana_varijabla naziv="DomainObject.Predmet.StrankaIDrugi_1">PVC AP GRADNJA LOGISTICS d.o.o. i dr.</derivirana_varijabla>
  </DomainObject.Predmet.StrankaIDrugi>
  <DomainObject.Predmet.ProtustrankaIDrugi>
    <izvorni_sadrzaj>PVC AP GRADNJA LOGISTICS d.o.o.</izvorni_sadrzaj>
    <derivirana_varijabla naziv="DomainObject.Predmet.ProtustrankaIDrugi_1">PVC AP GRADNJA LOGISTICS d.o.o.</derivirana_varijabla>
  </DomainObject.Predmet.ProtustrankaIDrugi>
  <DomainObject.Predmet.StrankaIDrugiAdressOIB>
    <izvorni_sadrzaj>PVC AP GRADNJA LOGISTICS d.o.o., OIB 12229020450, Vukmanić 18, 47000 Karlovac i dr.</izvorni_sadrzaj>
    <derivirana_varijabla naziv="DomainObject.Predmet.StrankaIDrugiAdressOIB_1">PVC AP GRADNJA LOGISTICS d.o.o., OIB 12229020450, Vukmanić 18, 47000 Karlovac i dr.</derivirana_varijabla>
  </DomainObject.Predmet.StrankaIDrugiAdressOIB>
  <DomainObject.Predmet.ProtustrankaIDrugiAdressOIB>
    <izvorni_sadrzaj>PVC AP GRADNJA LOGISTICS d.o.o., OIB 12229020450, Vukmanić 18, 47000 Karlovac</izvorni_sadrzaj>
    <derivirana_varijabla naziv="DomainObject.Predmet.ProtustrankaIDrugiAdressOIB_1">PVC AP GRADNJA LOGISTICS d.o.o., OIB 12229020450, Vukmanić 18,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PVC AP GRADNJA LOGISTICS d.o.o.</item>
      <item>PVC AP GRADNJA LOGISTICS d.o.o.</item>
      <item>Pavao Mrkonjić</item>
      <item>Alen Prpić</item>
      <item>Financijska agencija</item>
      <item>ŽDO Karlovac</item>
    </izvorni_sadrzaj>
    <derivirana_varijabla naziv="DomainObject.Predmet.SudioniciListNaziv_1">
      <item>PVC AP GRADNJA LOGISTICS d.o.o.</item>
      <item>PVC AP GRADNJA LOGISTICS d.o.o.</item>
      <item>Pavao Mrkonjić</item>
      <item>Alen Prpić</item>
      <item>Financijska agencija</item>
      <item>ŽDO Karlovac</item>
    </derivirana_varijabla>
  </DomainObject.Predmet.SudioniciListNaziv>
  <DomainObject.Predmet.SudioniciListAdressOIB>
    <izvorni_sadrzaj>
      <item>PVC AP GRADNJA LOGISTICS d.o.o., OIB 12229020450, Vukmanić 18,47000 Karlovac</item>
      <item>PVC AP GRADNJA LOGISTICS d.o.o., OIB 12229020450, Vukmanić 18,47000 Karlovac</item>
      <item>Pavao Mrkonjić, OIB 50443048410, Ante Topić Mimare 24,10000 Zagreb</item>
      <item>Alen Prpić, OIB 12166956473, Vukmanić 18,47241 Vukmanić</item>
      <item>Financijska agencija, OIB 85821130368, Ulica grada Vukovara 70,10000 Zagreb</item>
      <item>ŽDO Karlovac, OIB 96351974803, Trg hrvatskih branitelja 1,47000 Karlovac</item>
    </izvorni_sadrzaj>
    <derivirana_varijabla naziv="DomainObject.Predmet.SudioniciListAdressOIB_1">
      <item>PVC AP GRADNJA LOGISTICS d.o.o., OIB 12229020450, Vukmanić 18,47000 Karlovac</item>
      <item>PVC AP GRADNJA LOGISTICS d.o.o., OIB 12229020450, Vukmanić 18,47000 Karlovac</item>
      <item>Pavao Mrkonjić, OIB 50443048410, Ante Topić Mimare 24,10000 Zagreb</item>
      <item>Alen Prpić, OIB 12166956473, Vukmanić 18,47241 Vukmanić</item>
      <item>Financijska agencija, OIB 85821130368, Ulica grada Vukovara 70,10000 Zagreb</item>
      <item>ŽDO Karlovac, OIB 96351974803, Trg hrvatskih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12229020450</item>
      <item>, OIB 12229020450</item>
      <item>, OIB 50443048410</item>
      <item>, OIB 12166956473</item>
      <item>, OIB 85821130368</item>
      <item>, OIB 96351974803</item>
    </izvorni_sadrzaj>
    <derivirana_varijabla naziv="DomainObject.Predmet.SudioniciListNazivOIB_1">
      <item>, OIB 12229020450</item>
      <item>, OIB 12229020450</item>
      <item>, OIB 50443048410</item>
      <item>, OIB 12166956473</item>
      <item>, OIB 85821130368</item>
      <item>, OIB 96351974803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rujna 2018.</izvorni_sadrzaj>
    <derivirana_varijabla naziv="DomainObject.PredzadnjaOdlukaIzPredmeta.DatumDonosenjaOdluke_1">18. rujna 2018.</derivirana_varijabla>
  </DomainObject.PredzadnjaOdlukaIzPredmeta.DatumDonosenjaOdluke>
  <DomainObject.PredzadnjaOdlukaIzPredmeta.Oznaka>
    <izvorni_sadrzaj>St-1940/2018-7</izvorni_sadrzaj>
    <derivirana_varijabla naziv="DomainObject.PredzadnjaOdlukaIzPredmeta.Oznaka_1">St-1940/2018-7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186</properties:Words>
  <properties:Characters>880</properties:Characters>
  <properties:Lines>43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2019-01-23T13:13:00Z</dcterms:created>
  <dc:creator>Korisnik</dc:creator>
  <cp:lastModifiedBy>Maja Hajtek</cp:lastModifiedBy>
  <cp:lastPrinted>2017-01-30T09:12:00Z</cp:lastPrinted>
  <dcterms:modified xmlns:xsi="http://www.w3.org/2001/XMLSchema-instance" xsi:type="dcterms:W3CDTF">2019-01-23T13:22:00Z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(zaključak_ODGODA R.ZA ISPITIVANJE TRAŽBINA  PVC AP GRADANJA LOGISTICS 23.1.2019..docx)</vt:lpwstr>
  </prop:property>
  <prop:property name="CC_coloring" pid="5" fmtid="{D5CDD505-2E9C-101B-9397-08002B2CF9AE}">
    <vt:bool>false</vt:bool>
  </prop:property>
</prop:Properties>
</file>