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1619" w14:paraId="4fe1619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0A08E4" w:rsidP="002F7082" w:rsidR="002F7082">
      <w:pPr>
        <w:ind w:firstLine="708"/>
        <w:jc w:val="both"/>
      </w:pPr>
      <w:r>
        <w:t xml:space="preserve">Trgovački sud u Pazinu, po stečajnoj sutkinji Tijani Licul, po prijedlogu predlagatelja Vlaste Majstorović, iz Pule, Koparska 37, radi otvaranja stečajnog postupka nad dužnikom </w:t>
      </w:r>
      <w:r w:rsidR="00B07E0D">
        <w:t>SPORT INES j.d.o.o. Antonci (Poreč), Antonci 6 E,  OIB: 93143869944,</w:t>
      </w:r>
      <w:r w:rsidR="002F7082">
        <w:t>,</w:t>
      </w:r>
    </w:p>
    <w:p w:rsidRDefault="000A08E4" w:rsidP="002F7082" w:rsidR="000A08E4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B07E0D">
        <w:t>SPORT INES j.d.o.o. Antonci (Poreč), Antonci 6 E,  OIB: 93143869944,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904265">
        <w:rPr>
          <w:sz w:val="23"/>
          <w:szCs w:val="23"/>
        </w:rPr>
        <w:t>672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93E03">
        <w:rPr>
          <w:sz w:val="23"/>
          <w:szCs w:val="23"/>
        </w:rPr>
        <w:t>23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93E03">
        <w:t>23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B07E0D">
      <w:t>672/2017-11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C1699"/>
    <w:rsid w:val="002F7082"/>
    <w:rsid w:val="00346A61"/>
    <w:rsid w:val="003938AB"/>
    <w:rsid w:val="00513D3B"/>
    <w:rsid w:val="006F40B2"/>
    <w:rsid w:val="0070508C"/>
    <w:rsid w:val="00880764"/>
    <w:rsid w:val="008A5B53"/>
    <w:rsid w:val="008B17C9"/>
    <w:rsid w:val="008D7BC5"/>
    <w:rsid w:val="00904265"/>
    <w:rsid w:val="009517BB"/>
    <w:rsid w:val="00993913"/>
    <w:rsid w:val="00A5015F"/>
    <w:rsid w:val="00B07E0D"/>
    <w:rsid w:val="00B40CA8"/>
    <w:rsid w:val="00B72C2F"/>
    <w:rsid w:val="00B772B6"/>
    <w:rsid w:val="00CF0462"/>
    <w:rsid w:val="00CF1C38"/>
    <w:rsid w:val="00D846F9"/>
    <w:rsid w:val="00E93E03"/>
    <w:rsid w:val="00ED7617"/>
    <w:rsid w:val="00E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St-672/2017-11</izvorni_sadrzaj>
    <derivirana_varijabla naziv="DomainObject.Oznaka_1">St-672/2017-11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INES j.d.o.o. ANTONCI (Poreč)</izvorni_sadrzaj>
    <derivirana_varijabla naziv="DomainObject.Predmet.ProtustrankaFormated_1">  SPORT INES j.d.o.o. ANTONCI (Poreč)</derivirana_varijabla>
  </DomainObject.Predmet.ProtustrankaFormated>
  <DomainObject.Predmet.ProtustrankaFormatedOIB>
    <izvorni_sadrzaj>  SPORT INES j.d.o.o. ANTONCI (Poreč), OIB 93143869944</izvorni_sadrzaj>
    <derivirana_varijabla naziv="DomainObject.Predmet.ProtustrankaFormatedOIB_1">  SPORT INES j.d.o.o. ANTONCI (Poreč), OIB 93143869944</derivirana_varijabla>
  </DomainObject.Predmet.ProtustrankaFormatedOIB>
  <DomainObject.Predmet.ProtustrankaFormatedWithAdress>
    <izvorni_sadrzaj> SPORT INES j.d.o.o. ANTONCI (Poreč), Antonci 6 E , 52440 Antonci</izvorni_sadrzaj>
    <derivirana_varijabla naziv="DomainObject.Predmet.ProtustrankaFormatedWithAdress_1"> SPORT INES j.d.o.o. ANTONCI (Poreč), Antonci 6 E , 52440 Antonci</derivirana_varijabla>
  </DomainObject.Predmet.ProtustrankaFormatedWithAdress>
  <DomainObject.Predmet.ProtustrankaFormatedWithAdressOIB>
    <izvorni_sadrzaj> SPORT INES j.d.o.o. ANTONCI (Poreč), OIB 93143869944, Antonci 6 E , 52440 Antonci</izvorni_sadrzaj>
    <derivirana_varijabla naziv="DomainObject.Predmet.ProtustrankaFormatedWithAdressOIB_1"> SPORT INES j.d.o.o. ANTONCI (Poreč), OIB 93143869944, Antonci 6 E , 52440 Antonci</derivirana_varijabla>
  </DomainObject.Predmet.ProtustrankaFormatedWithAdressOIB>
  <DomainObject.Predmet.ProtustrankaWithAdress>
    <izvorni_sadrzaj>SPORT INES j.d.o.o. ANTONCI (Poreč) Antonci 6 E , 52440 Antonci</izvorni_sadrzaj>
    <derivirana_varijabla naziv="DomainObject.Predmet.ProtustrankaWithAdress_1">SPORT INES j.d.o.o. ANTONCI (Poreč) Antonci 6 E , 52440 Antonci</derivirana_varijabla>
  </DomainObject.Predmet.ProtustrankaWithAdress>
  <DomainObject.Predmet.ProtustrankaWithAdressOIB>
    <izvorni_sadrzaj>SPORT INES j.d.o.o. ANTONCI (Poreč), OIB 93143869944, Antonci 6 E , 52440 Antonci</izvorni_sadrzaj>
    <derivirana_varijabla naziv="DomainObject.Predmet.ProtustrankaWithAdressOIB_1">SPORT INES j.d.o.o. ANTONCI (Poreč), OIB 93143869944, Antonci 6 E , 52440 Antonci</derivirana_varijabla>
  </DomainObject.Predmet.ProtustrankaWithAdressOIB>
  <DomainObject.Predmet.ProtustrankaNazivFormated>
    <izvorni_sadrzaj>SPORT INES j.d.o.o. ANTONCI (Poreč)</izvorni_sadrzaj>
    <derivirana_varijabla naziv="DomainObject.Predmet.ProtustrankaNazivFormated_1">SPORT INES j.d.o.o. ANTONCI (Poreč)</derivirana_varijabla>
  </DomainObject.Predmet.ProtustrankaNazivFormated>
  <DomainObject.Predmet.ProtustrankaNazivFormatedOIB>
    <izvorni_sadrzaj>SPORT INES j.d.o.o. ANTONCI (Poreč), OIB 93143869944</izvorni_sadrzaj>
    <derivirana_varijabla naziv="DomainObject.Predmet.ProtustrankaNazivFormatedOIB_1">SPORT INES j.d.o.o. ANTONCI (Poreč), OIB 93143869944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10216.91</izvorni_sadrzaj>
    <derivirana_varijabla naziv="DomainObject.Predmet.TrenutnaVrijednost_1">10216.91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INES j.d.o.o. ANTONCI (Poreč)</item>
    </izvorni_sadrzaj>
    <derivirana_varijabla naziv="DomainObject.Predmet.ProtuStrankaListFormated_1">
      <item>SPORT INES j.d.o.o. ANTONCI (Poreč)</item>
    </derivirana_varijabla>
  </DomainObject.Predmet.ProtuStrankaListFormated>
  <DomainObject.Predmet.ProtuStrankaListFormatedOIB>
    <izvorni_sadrzaj>
      <item>SPORT INES j.d.o.o. ANTONCI (Poreč), OIB 93143869944</item>
    </izvorni_sadrzaj>
    <derivirana_varijabla naziv="DomainObject.Predmet.ProtuStrankaListFormatedOIB_1">
      <item>SPORT INES j.d.o.o. ANTONCI (Poreč), OIB 93143869944</item>
    </derivirana_varijabla>
  </DomainObject.Predmet.ProtuStrankaListFormatedOIB>
  <DomainObject.Predmet.ProtuStrankaListFormatedWithAdress>
    <izvorni_sadrzaj>
      <item>SPORT INES j.d.o.o. ANTONCI (Poreč), Antonci 6 E , 52440 Antonci</item>
    </izvorni_sadrzaj>
    <derivirana_varijabla naziv="DomainObject.Predmet.ProtuStrankaListFormatedWithAdress_1">
      <item>SPORT INES j.d.o.o. ANTONCI (Poreč), Antonci 6 E , 52440 Antonci</item>
    </derivirana_varijabla>
  </DomainObject.Predmet.ProtuStrankaListFormatedWithAdress>
  <DomainObject.Predmet.ProtuStrankaListFormatedWithAdressOIB>
    <izvorni_sadrzaj>
      <item>SPORT INES j.d.o.o. ANTONCI (Poreč), OIB 93143869944, Antonci 6 E , 52440 Antonci</item>
    </izvorni_sadrzaj>
    <derivirana_varijabla naziv="DomainObject.Predmet.ProtuStrankaListFormatedWithAdressOIB_1">
      <item>SPORT INES j.d.o.o. ANTONCI (Poreč), OIB 93143869944, Antonci 6 E , 52440 Antonci</item>
    </derivirana_varijabla>
  </DomainObject.Predmet.ProtuStrankaListFormatedWithAdressOIB>
  <DomainObject.Predmet.ProtuStrankaListNazivFormated>
    <izvorni_sadrzaj>
      <item>SPORT INES j.d.o.o. ANTONCI (Poreč)</item>
    </izvorni_sadrzaj>
    <derivirana_varijabla naziv="DomainObject.Predmet.ProtuStrankaListNazivFormated_1">
      <item>SPORT INES j.d.o.o. ANTONCI (Poreč)</item>
    </derivirana_varijabla>
  </DomainObject.Predmet.ProtuStrankaListNazivFormated>
  <DomainObject.Predmet.ProtuStrankaListNazivFormatedOIB>
    <izvorni_sadrzaj>
      <item>SPORT INES j.d.o.o. ANTONCI (Poreč), OIB 93143869944</item>
    </izvorni_sadrzaj>
    <derivirana_varijabla naziv="DomainObject.Predmet.ProtuStrankaListNazivFormatedOIB_1">
      <item>SPORT INES j.d.o.o. ANTONCI (Poreč), OIB 93143869944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St-672/2017-11</izvorni_sadrzaj>
    <derivirana_varijabla naziv="DomainObject.PoslovniBrojDokumenta_1">St-672/2017-11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INES j.d.o.o. ANTONCI (Poreč)</izvorni_sadrzaj>
    <derivirana_varijabla naziv="DomainObject.Predmet.ProtustrankaIDrugi_1">SPORT INES j.d.o.o. ANTONCI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 INES j.d.o.o. ANTONCI (Poreč), OIB 93143869944, Antonci 6 E , 52440 Antonci</izvorni_sadrzaj>
    <derivirana_varijabla naziv="DomainObject.Predmet.ProtustrankaIDrugiAdressOIB_1">SPORT INES j.d.o.o. ANTONCI (Poreč), OIB 93143869944, Antonci 6 E 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INES j.d.o.o. ANTONCI (Poreč)</item>
    </izvorni_sadrzaj>
    <derivirana_varijabla naziv="DomainObject.Predmet.SudioniciListNaziv_1">
      <item>FINANCIJSKA AGENCIJA, RC RIJEKA, PODRUŽNICA PULA, PULA</item>
      <item>SPORT INES j.d.o.o. ANTONCI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 INES j.d.o.o. ANTONCI (Poreč), OIB 93143869944, Antonci 6 E ,52440 Antonci</item>
    </izvorni_sadrzaj>
    <derivirana_varijabla naziv="DomainObject.Predmet.SudioniciListAdressOIB_1">
      <item>FINANCIJSKA AGENCIJA, RC RIJEKA, PODRUŽNICA PULA, PULA, OIB 85821130368, F. Kurelca 8,51000 Rijeka</item>
      <item>SPORT INES j.d.o.o. ANTONCI (Poreč), OIB 93143869944, Antonci 6 E ,52440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93143869944</item>
    </izvorni_sadrzaj>
    <derivirana_varijabla naziv="DomainObject.Predmet.SudioniciListNazivOIB_1">
      <item>, OIB 85821130368</item>
      <item>, OIB 93143869944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2035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2018-01-22T13:29:00Z</dcterms:created>
  <dc:creator>Sanja Prodan</dc:creator>
  <cp:lastModifiedBy>Sanja Prodan</cp:lastModifiedBy>
  <dcterms:modified xmlns:xsi="http://www.w3.org/2001/XMLSchema-instance" xsi:type="dcterms:W3CDTF">2018-01-24T07:25:00Z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St-672/2017-11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