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c5c6" w14:paraId="968c5c6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FF0826">
        <w:rPr>
          <w:rFonts w:hAnsi="Times New Roman" w:ascii="Times New Roman"/>
          <w:lang w:val="hr-HR"/>
        </w:rPr>
        <w:t>10</w:t>
      </w:r>
      <w:r w:rsidR="007C647F">
        <w:rPr>
          <w:rFonts w:hAnsi="Times New Roman" w:ascii="Times New Roman"/>
          <w:lang w:val="hr-HR"/>
        </w:rPr>
        <w:t>31</w:t>
      </w:r>
      <w:r w:rsidR="00992E19">
        <w:rPr>
          <w:rFonts w:hAnsi="Times New Roman" w:ascii="Times New Roman"/>
          <w:lang w:val="hr-HR"/>
        </w:rPr>
        <w:t>/16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C647F">
        <w:rPr>
          <w:rFonts w:hAnsi="Times New Roman" w:ascii="Times New Roman"/>
          <w:szCs w:val="24"/>
        </w:rPr>
        <w:t>LISTA UGOSTITELJSTVO j.d.o.o. za usluge i trgovinu, Črečan, Črečan 9a, OIB: 45453627619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360A45">
        <w:rPr>
          <w:rFonts w:hAnsi="Times New Roman" w:ascii="Times New Roman"/>
          <w:szCs w:val="24"/>
          <w:lang w:val="hr-HR"/>
        </w:rPr>
        <w:t>8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7C647F">
        <w:rPr>
          <w:rFonts w:hAnsi="Times New Roman" w:ascii="Times New Roman"/>
          <w:szCs w:val="24"/>
        </w:rPr>
        <w:t>LISTA UGOSTITELJSTVO j.d.o.o. za usluge i trgovinu, Črečan, Črečan 9a, OIB: 45453627619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360A45">
        <w:rPr>
          <w:rFonts w:hAnsi="Times New Roman" w:ascii="Times New Roman"/>
          <w:szCs w:val="24"/>
        </w:rPr>
        <w:t>8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360A45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C647F">
        <w:rPr>
          <w:rFonts w:hAnsi="Times New Roman" w:ascii="Times New Roman"/>
          <w:szCs w:val="24"/>
          <w:u w:val="single"/>
        </w:rPr>
        <w:t>Zrinka Akrap iz Zagreba, Gajeva 45, OIB: 02957172025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7C647F">
        <w:rPr>
          <w:rFonts w:hAnsi="Times New Roman" w:ascii="Times New Roman"/>
          <w:szCs w:val="24"/>
        </w:rPr>
        <w:t>LISTA UGOSTITELJSTVO j.d.o.o. za usluge i trgovinu, Črečan, Črečan 9a, OIB: 45453627619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360A45">
        <w:rPr>
          <w:rFonts w:hAnsi="Times New Roman" w:ascii="Times New Roman"/>
          <w:lang w:val="hr-HR"/>
        </w:rPr>
        <w:t>8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0A45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C647F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40236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0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2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0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2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LISTA UGOSTITELJSTVO j.d.o.o. za usluge i trgovinu</izvorni_sadrzaj>
    <derivirana_varijabla naziv="DomainObject.Predmet.ProtustrankaFormated_1">  LISTA UGOSTITELJSTVO j.d.o.o. za usluge i trgovinu</derivirana_varijabla>
  </DomainObject.Predmet.ProtustrankaFormated>
  <DomainObject.Predmet.ProtustrankaFormatedOIB>
    <izvorni_sadrzaj>  LISTA UGOSTITELJSTVO j.d.o.o. za usluge i trgovinu, OIB 45453627619</izvorni_sadrzaj>
    <derivirana_varijabla naziv="DomainObject.Predmet.ProtustrankaFormatedOIB_1">  LISTA UGOSTITELJSTVO j.d.o.o. za usluge i trgovinu, OIB 45453627619</derivirana_varijabla>
  </DomainObject.Predmet.ProtustrankaFormatedOIB>
  <DomainObject.Predmet.ProtustrankaFormatedWithAdress>
    <izvorni_sadrzaj> LISTA UGOSTITELJSTVO j.d.o.o. za usluge i trgovinu, Črečan 9 A, 10380 Črečan</izvorni_sadrzaj>
    <derivirana_varijabla naziv="DomainObject.Predmet.ProtustrankaFormatedWithAdress_1"> LISTA UGOSTITELJSTVO j.d.o.o. za usluge i trgovinu, Črečan 9 A, 10380 Črečan</derivirana_varijabla>
  </DomainObject.Predmet.ProtustrankaFormatedWithAdress>
  <DomainObject.Predmet.ProtustrankaFormatedWithAdressOIB>
    <izvorni_sadrzaj> LISTA UGOSTITELJSTVO j.d.o.o. za usluge i trgovinu, OIB 45453627619, Črečan 9 A, 10380 Črečan</izvorni_sadrzaj>
    <derivirana_varijabla naziv="DomainObject.Predmet.ProtustrankaFormatedWithAdressOIB_1"> LISTA UGOSTITELJSTVO j.d.o.o. za usluge i trgovinu, OIB 45453627619, Črečan 9 A, 10380 Črečan</derivirana_varijabla>
  </DomainObject.Predmet.ProtustrankaFormatedWithAdressOIB>
  <DomainObject.Predmet.ProtustrankaWithAdress>
    <izvorni_sadrzaj>LISTA UGOSTITELJSTVO j.d.o.o. za usluge i trgovinu Črečan 9 A, 10380 Črečan</izvorni_sadrzaj>
    <derivirana_varijabla naziv="DomainObject.Predmet.ProtustrankaWithAdress_1">LISTA UGOSTITELJSTVO j.d.o.o. za usluge i trgovinu Črečan 9 A, 10380 Črečan</derivirana_varijabla>
  </DomainObject.Predmet.ProtustrankaWithAdress>
  <DomainObject.Predmet.ProtustrankaWithAdressOIB>
    <izvorni_sadrzaj>LISTA UGOSTITELJSTVO j.d.o.o. za usluge i trgovinu, OIB 45453627619, Črečan 9 A, 10380 Črečan</izvorni_sadrzaj>
    <derivirana_varijabla naziv="DomainObject.Predmet.ProtustrankaWithAdressOIB_1">LISTA UGOSTITELJSTVO j.d.o.o. za usluge i trgovinu, OIB 45453627619, Črečan 9 A, 10380 Črečan</derivirana_varijabla>
  </DomainObject.Predmet.ProtustrankaWithAdressOIB>
  <DomainObject.Predmet.ProtustrankaNazivFormated>
    <izvorni_sadrzaj>LISTA UGOSTITELJSTVO j.d.o.o. za usluge i trgovinu</izvorni_sadrzaj>
    <derivirana_varijabla naziv="DomainObject.Predmet.ProtustrankaNazivFormated_1">LISTA UGOSTITELJSTVO j.d.o.o. za usluge i trgovinu</derivirana_varijabla>
  </DomainObject.Predmet.ProtustrankaNazivFormated>
  <DomainObject.Predmet.ProtustrankaNazivFormatedOIB>
    <izvorni_sadrzaj>LISTA UGOSTITELJSTVO j.d.o.o. za usluge i trgovinu, OIB 45453627619</izvorni_sadrzaj>
    <derivirana_varijabla naziv="DomainObject.Predmet.ProtustrankaNazivFormatedOIB_1">LISTA UGOSTITELJSTVO j.d.o.o. za usluge i trgovinu, OIB 45453627619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LISTA UGOSTITELJSTVO j.d.o.o. za usluge i trgovinu</item>
    </izvorni_sadrzaj>
    <derivirana_varijabla naziv="DomainObject.Predmet.ProtuStrankaListFormated_1">
      <item>LISTA UGOSTITELJSTVO j.d.o.o. za usluge i trgovinu</item>
    </derivirana_varijabla>
  </DomainObject.Predmet.ProtuStrankaListFormated>
  <DomainObject.Predmet.ProtuStrankaListFormatedOIB>
    <izvorni_sadrzaj>
      <item>LISTA UGOSTITELJSTVO j.d.o.o. za usluge i trgovinu, OIB 45453627619</item>
    </izvorni_sadrzaj>
    <derivirana_varijabla naziv="DomainObject.Predmet.ProtuStrankaListFormatedOIB_1">
      <item>LISTA UGOSTITELJSTVO j.d.o.o. za usluge i trgovinu, OIB 45453627619</item>
    </derivirana_varijabla>
  </DomainObject.Predmet.ProtuStrankaListFormatedOIB>
  <DomainObject.Predmet.ProtuStrankaListFormatedWithAdress>
    <izvorni_sadrzaj>
      <item>LISTA UGOSTITELJSTVO j.d.o.o. za usluge i trgovinu, Črečan 9 A, 10380 Črečan</item>
    </izvorni_sadrzaj>
    <derivirana_varijabla naziv="DomainObject.Predmet.ProtuStrankaListFormatedWithAdress_1">
      <item>LISTA UGOSTITELJSTVO j.d.o.o. za usluge i trgovinu, Črečan 9 A, 10380 Črečan</item>
    </derivirana_varijabla>
  </DomainObject.Predmet.ProtuStrankaListFormatedWithAdress>
  <DomainObject.Predmet.ProtuStrankaListFormatedWithAdressOIB>
    <izvorni_sadrzaj>
      <item>LISTA UGOSTITELJSTVO j.d.o.o. za usluge i trgovinu, OIB 45453627619, Črečan 9 A, 10380 Črečan</item>
    </izvorni_sadrzaj>
    <derivirana_varijabla naziv="DomainObject.Predmet.ProtuStrankaListFormatedWithAdressOIB_1">
      <item>LISTA UGOSTITELJSTVO j.d.o.o. za usluge i trgovinu, OIB 45453627619, Črečan 9 A, 10380 Črečan</item>
    </derivirana_varijabla>
  </DomainObject.Predmet.ProtuStrankaListFormatedWithAdressOIB>
  <DomainObject.Predmet.ProtuStrankaListNazivFormated>
    <izvorni_sadrzaj>
      <item>LISTA UGOSTITELJSTVO j.d.o.o. za usluge i trgovinu</item>
    </izvorni_sadrzaj>
    <derivirana_varijabla naziv="DomainObject.Predmet.ProtuStrankaListNazivFormated_1">
      <item>LISTA UGOSTITELJSTVO j.d.o.o. za usluge i trgovinu</item>
    </derivirana_varijabla>
  </DomainObject.Predmet.ProtuStrankaListNazivFormated>
  <DomainObject.Predmet.ProtuStrankaListNazivFormatedOIB>
    <izvorni_sadrzaj>
      <item>LISTA UGOSTITELJSTVO j.d.o.o. za usluge i trgovinu, OIB 45453627619</item>
    </izvorni_sadrzaj>
    <derivirana_varijabla naziv="DomainObject.Predmet.ProtuStrankaListNazivFormatedOIB_1">
      <item>LISTA UGOSTITELJSTVO j.d.o.o. za usluge i trgovinu, OIB 45453627619</item>
    </derivirana_varijabla>
  </DomainObject.Predmet.ProtuStrankaListNazivFormatedOIB>
  <DomainObject.Predmet.OstaliListFormated>
    <izvorni_sadrzaj>
      <item>Božica Tadić</item>
    </izvorni_sadrzaj>
    <derivirana_varijabla naziv="DomainObject.Predmet.OstaliListFormated_1">
      <item>Božica Tadić</item>
    </derivirana_varijabla>
  </DomainObject.Predmet.OstaliListFormated>
  <DomainObject.Predmet.OstaliListFormatedOIB>
    <izvorni_sadrzaj>
      <item>Božica Tadić, OIB 43345139547</item>
    </izvorni_sadrzaj>
    <derivirana_varijabla naziv="DomainObject.Predmet.OstaliListFormatedOIB_1">
      <item>Božica Tadić, OIB 43345139547</item>
    </derivirana_varijabla>
  </DomainObject.Predmet.OstaliListFormatedOIB>
  <DomainObject.Predmet.OstaliListFormatedWithAdress>
    <izvorni_sadrzaj>
      <item>Božica Tadić, Ulica Ljudevita Gaja 35, 10380 Sveti Ivan Zelina</item>
    </izvorni_sadrzaj>
    <derivirana_varijabla naziv="DomainObject.Predmet.OstaliListFormatedWithAdress_1">
      <item>Božica Tadić, Ulica Ljudevita Gaja 35, 10380 Sveti Ivan Zelina</item>
    </derivirana_varijabla>
  </DomainObject.Predmet.OstaliListFormatedWithAdress>
  <DomainObject.Predmet.OstaliListFormatedWithAdressOIB>
    <izvorni_sadrzaj>
      <item>Božica Tadić, OIB 43345139547, Ulica Ljudevita Gaja 35, 10380 Sveti Ivan Zelina</item>
    </izvorni_sadrzaj>
    <derivirana_varijabla naziv="DomainObject.Predmet.OstaliListFormatedWithAdressOIB_1">
      <item>Božica Tadić, OIB 43345139547, Ulica Ljudevita Gaja 35, 10380 Sveti Ivan Zelina</item>
    </derivirana_varijabla>
  </DomainObject.Predmet.OstaliListFormatedWithAdressOIB>
  <DomainObject.Predmet.OstaliListNazivFormated>
    <izvorni_sadrzaj>
      <item>Božica Tadić</item>
    </izvorni_sadrzaj>
    <derivirana_varijabla naziv="DomainObject.Predmet.OstaliListNazivFormated_1">
      <item>Božica Tadić</item>
    </derivirana_varijabla>
  </DomainObject.Predmet.OstaliListNazivFormated>
  <DomainObject.Predmet.OstaliListNazivFormatedOIB>
    <izvorni_sadrzaj>
      <item>Božica Tadić, OIB 43345139547</item>
    </izvorni_sadrzaj>
    <derivirana_varijabla naziv="DomainObject.Predmet.OstaliListNazivFormatedOIB_1">
      <item>Božica Tadić, OIB 43345139547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LISTA UGOSTITELJSTVO j.d.o.o. za usluge i trgovinu</izvorni_sadrzaj>
    <derivirana_varijabla naziv="DomainObject.Predmet.ProtustrankaIDrugi_1">LISTA UGOSTITELJSTVO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LISTA UGOSTITELJSTVO j.d.o.o. za usluge i trgovinu, OIB 45453627619, Črečan 9 A, 10380 Črečan</izvorni_sadrzaj>
    <derivirana_varijabla naziv="DomainObject.Predmet.ProtustrankaIDrugiAdressOIB_1">LISTA UGOSTITELJSTVO j.d.o.o. za usluge i trgovinu, OIB 45453627619, Črečan 9 A, 10380 Črečan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LISTA UGOSTITELJSTVO j.d.o.o. za usluge i trgovinu</item>
      <item>Božica Tadić</item>
    </izvorni_sadrzaj>
    <derivirana_varijabla naziv="DomainObject.Predmet.SudioniciListNaziv_1">
      <item>FINA Regionalni centar Zagreb</item>
      <item>LISTA UGOSTITELJSTVO j.d.o.o. za usluge i trgovinu</item>
      <item>Božica Tadić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LISTA UGOSTITELJSTVO j.d.o.o. za usluge i trgovinu, OIB 45453627619, Črečan 9 A,10380 Črečan</item>
      <item>Božica Tadić, OIB 43345139547, Ulica Ljudevita Gaja 35,10380 Sveti Ivan Zelina</item>
    </izvorni_sadrzaj>
    <derivirana_varijabla naziv="DomainObject.Predmet.SudioniciListAdressOIB_1">
      <item>FINA Regionalni centar Zagreb, OIB 85821130368, Trg svibanjskih žrtava 1995. br. 1,10000 Zagreb</item>
      <item>LISTA UGOSTITELJSTVO j.d.o.o. za usluge i trgovinu, OIB 45453627619, Črečan 9 A,10380 Črečan</item>
      <item>Božica Tadić, OIB 43345139547, Ulica Ljudevita Gaja 35,10380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45453627619</item>
      <item>, OIB 43345139547</item>
    </izvorni_sadrzaj>
    <derivirana_varijabla naziv="DomainObject.Predmet.SudioniciListNazivOIB_1">
      <item>, OIB 85821130368</item>
      <item>, OIB 45453627619</item>
      <item>, OIB 43345139547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492411-4C96-476A-9171-80479BA14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377</properties:Words>
  <properties:Characters>1982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2017-01-18T08:04:00Z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2017-01-18T08:10:00Z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