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191e" w14:paraId="992191e" w:rsidRDefault="00224565" w:rsidP="00224565" w:rsidR="0030416A" w:rsidRPr="00721506">
      <w:pPr>
        <w:jc w:val="right"/>
        <w15:collapsed w:val="false"/>
        <w:rPr>
          <w:b/>
        </w:rPr>
      </w:pPr>
      <w:r>
        <w:t>Poslovni broj: 1 St-</w:t>
      </w:r>
      <w:r w:rsidR="00394BEC">
        <w:t>399/18-8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394BEC">
        <w:rPr>
          <w:lang w:eastAsia="en-US"/>
        </w:rPr>
        <w:t xml:space="preserve">MASTER ZADAR </w:t>
      </w:r>
      <w:r w:rsidR="00394BEC" w:rsidRPr="00E7460D">
        <w:rPr>
          <w:lang w:eastAsia="en-US"/>
        </w:rPr>
        <w:t xml:space="preserve">d.o.o., </w:t>
      </w:r>
      <w:r w:rsidR="00394BEC">
        <w:rPr>
          <w:lang w:eastAsia="en-US"/>
        </w:rPr>
        <w:t>Zadar</w:t>
      </w:r>
      <w:r w:rsidR="00394BEC" w:rsidRPr="00E7460D">
        <w:rPr>
          <w:lang w:eastAsia="en-US"/>
        </w:rPr>
        <w:t xml:space="preserve">, </w:t>
      </w:r>
      <w:r w:rsidR="00394BEC">
        <w:rPr>
          <w:lang w:eastAsia="en-US"/>
        </w:rPr>
        <w:t xml:space="preserve">Poljana Dragutina </w:t>
      </w:r>
      <w:proofErr w:type="spellStart"/>
      <w:r w:rsidR="00394BEC">
        <w:rPr>
          <w:lang w:eastAsia="en-US"/>
        </w:rPr>
        <w:t>Domjanića</w:t>
      </w:r>
      <w:proofErr w:type="spellEnd"/>
      <w:r w:rsidR="00394BEC">
        <w:rPr>
          <w:lang w:eastAsia="en-US"/>
        </w:rPr>
        <w:t xml:space="preserve"> 42</w:t>
      </w:r>
      <w:r w:rsidR="00394BEC" w:rsidRPr="00E7460D">
        <w:rPr>
          <w:lang w:eastAsia="en-US"/>
        </w:rPr>
        <w:t xml:space="preserve">, OIB: </w:t>
      </w:r>
      <w:r w:rsidR="00394BEC">
        <w:rPr>
          <w:lang w:eastAsia="en-US"/>
        </w:rPr>
        <w:t>53313786240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C332EB">
        <w:t>10</w:t>
      </w:r>
      <w:r w:rsidR="000A7DAE">
        <w:t>.</w:t>
      </w:r>
      <w:r w:rsidR="00626DBD">
        <w:t xml:space="preserve"> </w:t>
      </w:r>
      <w:r w:rsidR="00394BEC">
        <w:t>siječnja</w:t>
      </w:r>
      <w:r w:rsidR="008C0176">
        <w:t xml:space="preserve"> 201</w:t>
      </w:r>
      <w:r w:rsidR="00394BEC">
        <w:t>9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394BEC">
        <w:rPr>
          <w:lang w:eastAsia="en-US"/>
        </w:rPr>
        <w:t xml:space="preserve">MASTER ZADAR </w:t>
      </w:r>
      <w:r w:rsidR="00394BEC" w:rsidRPr="00E7460D">
        <w:rPr>
          <w:lang w:eastAsia="en-US"/>
        </w:rPr>
        <w:t xml:space="preserve">d.o.o., </w:t>
      </w:r>
      <w:r w:rsidR="00394BEC">
        <w:rPr>
          <w:lang w:eastAsia="en-US"/>
        </w:rPr>
        <w:t>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C332EB" w:rsidP="003D5A65" w:rsidR="003D5A65" w:rsidRPr="003D5A65">
      <w:pPr>
        <w:jc w:val="center"/>
      </w:pPr>
      <w:r>
        <w:t>27</w:t>
      </w:r>
      <w:r w:rsidR="003D5A65" w:rsidRPr="003D5A65">
        <w:t xml:space="preserve">. </w:t>
      </w:r>
      <w:r w:rsidR="00394BEC">
        <w:t>veljače</w:t>
      </w:r>
      <w:r w:rsidR="00195532">
        <w:t xml:space="preserve"> 201</w:t>
      </w:r>
      <w:r w:rsidR="00394BEC">
        <w:t>9</w:t>
      </w:r>
      <w:r w:rsidR="00E52157">
        <w:t xml:space="preserve">. u </w:t>
      </w:r>
      <w:r>
        <w:t>8</w:t>
      </w:r>
      <w:r w:rsidR="009C2B72">
        <w:t>,</w:t>
      </w:r>
      <w:r>
        <w:t>50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</w:t>
      </w:r>
      <w:r w:rsidR="00394BEC" w:rsidRPr="003D5A65">
        <w:t xml:space="preserve">sudnica </w:t>
      </w:r>
      <w:r w:rsidR="00394BEC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394BEC" w:rsidP="00394BEC" w:rsidR="00DF78F8" w:rsidRPr="00071F11">
      <w:pPr>
        <w:pStyle w:val="Odlomakpopisa"/>
        <w:numPr>
          <w:ilvl w:val="0"/>
          <w:numId w:val="3"/>
        </w:numPr>
      </w:pPr>
      <w:r w:rsidRPr="00394BEC">
        <w:t xml:space="preserve">Određuje se dovođenje </w:t>
      </w:r>
      <w:r w:rsidR="00C332EB">
        <w:t xml:space="preserve">Ivica </w:t>
      </w:r>
      <w:proofErr w:type="spellStart"/>
      <w:r w:rsidR="00C332EB">
        <w:t>Jovančević</w:t>
      </w:r>
      <w:proofErr w:type="spellEnd"/>
      <w:r w:rsidR="00C332EB" w:rsidRPr="00A56DCC">
        <w:t xml:space="preserve"> iz </w:t>
      </w:r>
      <w:r w:rsidR="00C332EB">
        <w:t>Zadra</w:t>
      </w:r>
      <w:r w:rsidR="00C332EB" w:rsidRPr="00355932">
        <w:t xml:space="preserve">, </w:t>
      </w:r>
      <w:r w:rsidR="00C332EB">
        <w:rPr>
          <w:rFonts w:eastAsiaTheme="minorHAnsi"/>
          <w:lang w:eastAsia="en-US"/>
        </w:rPr>
        <w:t xml:space="preserve">Poljana Dragutina </w:t>
      </w:r>
      <w:proofErr w:type="spellStart"/>
      <w:r w:rsidR="00C332EB">
        <w:rPr>
          <w:rFonts w:eastAsiaTheme="minorHAnsi"/>
          <w:lang w:eastAsia="en-US"/>
        </w:rPr>
        <w:t>Domjanića</w:t>
      </w:r>
      <w:proofErr w:type="spellEnd"/>
      <w:r w:rsidR="00C332EB">
        <w:rPr>
          <w:rFonts w:eastAsiaTheme="minorHAnsi"/>
          <w:lang w:eastAsia="en-US"/>
        </w:rPr>
        <w:t xml:space="preserve"> 42</w:t>
      </w:r>
      <w:r w:rsidR="00C332EB" w:rsidRPr="00355932">
        <w:t xml:space="preserve">, OIB: </w:t>
      </w:r>
      <w:r w:rsidR="00C332EB">
        <w:rPr>
          <w:bCs/>
        </w:rPr>
        <w:t>69795106232</w:t>
      </w:r>
      <w:r w:rsidRPr="00394BEC">
        <w:t xml:space="preserve">, na ročište koje će se održati </w:t>
      </w:r>
      <w:r w:rsidR="00C332EB">
        <w:t>27</w:t>
      </w:r>
      <w:r w:rsidRPr="00394BEC">
        <w:t xml:space="preserve">. </w:t>
      </w:r>
      <w:r w:rsidR="00C332EB">
        <w:t>veljače</w:t>
      </w:r>
      <w:r w:rsidRPr="00394BEC">
        <w:t xml:space="preserve"> 201</w:t>
      </w:r>
      <w:r>
        <w:t>9</w:t>
      </w:r>
      <w:r w:rsidR="00C332EB">
        <w:t>. u 8,50</w:t>
      </w:r>
      <w:r w:rsidRPr="00394BEC">
        <w:t xml:space="preserve"> sati u Trgovačkom sudu u Zadru, sudnica 26/I.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8D6EE6">
        <w:t>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394BEC">
        <w:rPr>
          <w:lang w:eastAsia="en-US"/>
        </w:rPr>
        <w:t xml:space="preserve">MASTER ZADAR </w:t>
      </w:r>
      <w:r w:rsidR="00394BEC" w:rsidRPr="00E7460D">
        <w:rPr>
          <w:lang w:eastAsia="en-US"/>
        </w:rPr>
        <w:t xml:space="preserve">d.o.o., </w:t>
      </w:r>
      <w:r w:rsidR="00394BEC">
        <w:rPr>
          <w:lang w:eastAsia="en-US"/>
        </w:rPr>
        <w:t>Zadar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8D6EE6">
        <w:t xml:space="preserve">Ivica </w:t>
      </w:r>
      <w:proofErr w:type="spellStart"/>
      <w:r w:rsidR="008D6EE6">
        <w:t>Jovančević</w:t>
      </w:r>
      <w:proofErr w:type="spellEnd"/>
      <w:r w:rsidR="008D6EE6" w:rsidRPr="00A56DCC">
        <w:t xml:space="preserve"> iz </w:t>
      </w:r>
      <w:r w:rsidR="008D6EE6">
        <w:t>Zadra</w:t>
      </w:r>
      <w:r w:rsidR="008D6EE6" w:rsidRPr="00355932">
        <w:t xml:space="preserve">, </w:t>
      </w:r>
      <w:r w:rsidR="008D6EE6">
        <w:rPr>
          <w:rFonts w:eastAsiaTheme="minorHAnsi"/>
          <w:lang w:eastAsia="en-US"/>
        </w:rPr>
        <w:t xml:space="preserve">Poljana Dragutina </w:t>
      </w:r>
      <w:proofErr w:type="spellStart"/>
      <w:r w:rsidR="008D6EE6">
        <w:rPr>
          <w:rFonts w:eastAsiaTheme="minorHAnsi"/>
          <w:lang w:eastAsia="en-US"/>
        </w:rPr>
        <w:t>Domjanića</w:t>
      </w:r>
      <w:proofErr w:type="spellEnd"/>
      <w:r w:rsidR="008D6EE6">
        <w:rPr>
          <w:rFonts w:eastAsiaTheme="minorHAnsi"/>
          <w:lang w:eastAsia="en-US"/>
        </w:rPr>
        <w:t xml:space="preserve"> 42</w:t>
      </w:r>
      <w:r w:rsidR="008D6EE6" w:rsidRPr="00355932">
        <w:t xml:space="preserve">, OIB: </w:t>
      </w:r>
      <w:r w:rsidR="008D6EE6">
        <w:rPr>
          <w:bCs/>
        </w:rPr>
        <w:t>69795106232</w:t>
      </w:r>
      <w:r>
        <w:t xml:space="preserve">. </w:t>
      </w:r>
      <w:r w:rsidRPr="00071F11">
        <w:t xml:space="preserve">Na ročište za utvrđivanje uvjeta za pokretanje postupka određeno za dan </w:t>
      </w:r>
      <w:r w:rsidR="008D6EE6">
        <w:t>9</w:t>
      </w:r>
      <w:r>
        <w:t xml:space="preserve">. </w:t>
      </w:r>
      <w:r w:rsidR="008D6EE6">
        <w:t>siječnja</w:t>
      </w:r>
      <w:r w:rsidRPr="00071F11">
        <w:t xml:space="preserve"> 201</w:t>
      </w:r>
      <w:r w:rsidR="008D6EE6">
        <w:t>9</w:t>
      </w:r>
      <w:r w:rsidRPr="00071F11">
        <w:t xml:space="preserve">., </w:t>
      </w:r>
      <w:r w:rsidR="008D6EE6">
        <w:t xml:space="preserve">Ivica </w:t>
      </w:r>
      <w:proofErr w:type="spellStart"/>
      <w:r w:rsidR="008D6EE6">
        <w:t>Jovančević</w:t>
      </w:r>
      <w:proofErr w:type="spellEnd"/>
      <w:r w:rsidRPr="00E52157">
        <w:t xml:space="preserve">, </w:t>
      </w:r>
      <w:r w:rsidRPr="00071F11">
        <w:t>premda uredno pozvan</w:t>
      </w:r>
      <w:r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8D6EE6">
        <w:t xml:space="preserve">Ivica </w:t>
      </w:r>
      <w:proofErr w:type="spellStart"/>
      <w:r w:rsidR="008D6EE6">
        <w:t>Jovančević</w:t>
      </w:r>
      <w:proofErr w:type="spellEnd"/>
      <w:r w:rsidRPr="00653A23">
        <w:t xml:space="preserve"> obzirom da </w:t>
      </w:r>
      <w:r>
        <w:t>je</w:t>
      </w:r>
      <w:r w:rsidRPr="00653A23">
        <w:t xml:space="preserve"> ist</w:t>
      </w:r>
      <w:r>
        <w:t>i</w:t>
      </w:r>
      <w:r w:rsidRPr="00653A23">
        <w:t xml:space="preserve"> već prethodno rješenjem ovog suda broj </w:t>
      </w:r>
      <w:r>
        <w:t>St-</w:t>
      </w:r>
      <w:r w:rsidR="008D6EE6">
        <w:t>399</w:t>
      </w:r>
      <w:r w:rsidR="006927F0">
        <w:t>/2018</w:t>
      </w:r>
      <w:r w:rsidR="00273741">
        <w:t>-</w:t>
      </w:r>
      <w:r w:rsidR="008D6EE6">
        <w:t>4</w:t>
      </w:r>
      <w:r w:rsidRPr="00653A23">
        <w:t xml:space="preserve"> od </w:t>
      </w:r>
      <w:r w:rsidR="008D6EE6">
        <w:t>7</w:t>
      </w:r>
      <w:r w:rsidRPr="00653A23">
        <w:t xml:space="preserve">. </w:t>
      </w:r>
      <w:r w:rsidR="008D6EE6">
        <w:t>prosinca</w:t>
      </w:r>
      <w:r>
        <w:t xml:space="preserve"> 2018</w:t>
      </w:r>
      <w:r w:rsidRPr="00653A23">
        <w:t xml:space="preserve">. upozoren da će se u slučaju neodazivanja odrediti </w:t>
      </w:r>
      <w:r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8D6EE6">
        <w:t xml:space="preserve">Ivica </w:t>
      </w:r>
      <w:proofErr w:type="spellStart"/>
      <w:r w:rsidR="008D6EE6">
        <w:t>Jovančević</w:t>
      </w:r>
      <w:proofErr w:type="spellEnd"/>
      <w:r w:rsidR="008D6EE6" w:rsidRPr="00071F11">
        <w:t xml:space="preserve"> </w:t>
      </w:r>
      <w:r w:rsidRPr="00071F11">
        <w:t xml:space="preserve">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D9691E">
        <w:t>Šibenskoj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C332EB">
        <w:t>10</w:t>
      </w:r>
      <w:r w:rsidR="000A7DAE">
        <w:t>.</w:t>
      </w:r>
      <w:r w:rsidR="00626DBD">
        <w:t xml:space="preserve"> </w:t>
      </w:r>
      <w:r w:rsidR="008D6EE6">
        <w:t>siječnja</w:t>
      </w:r>
      <w:r w:rsidR="002D2B61">
        <w:t xml:space="preserve"> 201</w:t>
      </w:r>
      <w:r w:rsidR="008D6EE6">
        <w:t>9</w:t>
      </w:r>
      <w:r w:rsidRPr="00071F11">
        <w:t>.</w:t>
      </w:r>
    </w:p>
    <w:p w:rsidRDefault="000C74F6" w:rsidP="00F0530F" w:rsidR="000C74F6"/>
    <w:p w:rsidRDefault="000C74F6" w:rsidP="00F0530F" w:rsidR="000C74F6"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                                           </w:t>
      </w:r>
      <w:r w:rsidR="00626DBD">
        <w:t>Sutkinja</w:t>
      </w:r>
    </w:p>
    <w:p w:rsidRDefault="000C74F6" w:rsidP="00F0530F" w:rsidR="0030416A" w:rsidRPr="00071F11">
      <w:r>
        <w:t xml:space="preserve">Ante </w:t>
      </w:r>
      <w:proofErr w:type="spellStart"/>
      <w:r>
        <w:t>Rubelj</w:t>
      </w:r>
      <w:proofErr w:type="spellEnd"/>
      <w:r>
        <w:t xml:space="preserve">                                                                                         </w:t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  <w:bookmarkStart w:name="_GoBack" w:id="0"/>
      <w:bookmarkEnd w:id="0"/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C332EB">
        <w:t>Zadarskoj</w:t>
      </w:r>
    </w:p>
    <w:p w:rsidRDefault="008D6EE6" w:rsidP="00C969E8" w:rsidR="002D2B61">
      <w:pPr>
        <w:numPr>
          <w:ilvl w:val="0"/>
          <w:numId w:val="2"/>
        </w:numPr>
      </w:pPr>
      <w:r>
        <w:t xml:space="preserve">Ivici </w:t>
      </w:r>
      <w:proofErr w:type="spellStart"/>
      <w:r>
        <w:t>Jovančeviću</w:t>
      </w:r>
      <w:proofErr w:type="spellEnd"/>
      <w:r w:rsidRPr="00A56DCC">
        <w:t xml:space="preserve"> iz </w:t>
      </w:r>
      <w:r>
        <w:t>Zadra</w:t>
      </w:r>
      <w:r w:rsidRPr="00355932">
        <w:t xml:space="preserve">, </w:t>
      </w:r>
      <w:r>
        <w:rPr>
          <w:rFonts w:eastAsiaTheme="minorHAnsi"/>
          <w:lang w:eastAsia="en-US"/>
        </w:rPr>
        <w:t xml:space="preserve">Poljana Dragutina </w:t>
      </w:r>
      <w:proofErr w:type="spellStart"/>
      <w:r>
        <w:rPr>
          <w:rFonts w:eastAsiaTheme="minorHAnsi"/>
          <w:lang w:eastAsia="en-US"/>
        </w:rPr>
        <w:t>Domjanića</w:t>
      </w:r>
      <w:proofErr w:type="spellEnd"/>
      <w:r>
        <w:rPr>
          <w:rFonts w:eastAsiaTheme="minorHAnsi"/>
          <w:lang w:eastAsia="en-US"/>
        </w:rPr>
        <w:t xml:space="preserve"> 42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0C74F6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47890907"/>
      <w:docPartObj>
        <w:docPartGallery w:val="Page Numbers (Top of Page)"/>
        <w:docPartUnique/>
      </w:docPartObj>
    </w:sdtPr>
    <w:sdtContent>
      <w:p w:rsidRDefault="000C74F6" w:rsidP="000C74F6" w:rsidR="000C74F6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                            </w:t>
        </w:r>
        <w:r>
          <w:t>Poslovni broj: 1 St-399/18-8</w:t>
        </w:r>
      </w:p>
    </w:sdtContent>
  </w:sdt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C74F6"/>
    <w:rsid w:val="000F31B7"/>
    <w:rsid w:val="00127805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41"/>
    <w:rsid w:val="002737AA"/>
    <w:rsid w:val="00283E54"/>
    <w:rsid w:val="002A5032"/>
    <w:rsid w:val="002D2B61"/>
    <w:rsid w:val="002E5684"/>
    <w:rsid w:val="00303BFF"/>
    <w:rsid w:val="0030416A"/>
    <w:rsid w:val="003048F4"/>
    <w:rsid w:val="00350F46"/>
    <w:rsid w:val="0037579F"/>
    <w:rsid w:val="0038689D"/>
    <w:rsid w:val="00394BEC"/>
    <w:rsid w:val="003D5A65"/>
    <w:rsid w:val="003D6BE3"/>
    <w:rsid w:val="003F07A3"/>
    <w:rsid w:val="004B162F"/>
    <w:rsid w:val="004B2ADD"/>
    <w:rsid w:val="004B64C6"/>
    <w:rsid w:val="004D7758"/>
    <w:rsid w:val="00510299"/>
    <w:rsid w:val="00592999"/>
    <w:rsid w:val="005D4160"/>
    <w:rsid w:val="005E42F6"/>
    <w:rsid w:val="00615D85"/>
    <w:rsid w:val="00617702"/>
    <w:rsid w:val="00626DBD"/>
    <w:rsid w:val="00653A23"/>
    <w:rsid w:val="00663358"/>
    <w:rsid w:val="006927F0"/>
    <w:rsid w:val="00721506"/>
    <w:rsid w:val="007355E9"/>
    <w:rsid w:val="00736E8D"/>
    <w:rsid w:val="007F4AAC"/>
    <w:rsid w:val="008873AD"/>
    <w:rsid w:val="008C0176"/>
    <w:rsid w:val="008D350E"/>
    <w:rsid w:val="008D6EE6"/>
    <w:rsid w:val="00974B89"/>
    <w:rsid w:val="00987847"/>
    <w:rsid w:val="009C2B72"/>
    <w:rsid w:val="009C5540"/>
    <w:rsid w:val="00A12269"/>
    <w:rsid w:val="00A23B33"/>
    <w:rsid w:val="00A241EB"/>
    <w:rsid w:val="00A754BE"/>
    <w:rsid w:val="00B057DD"/>
    <w:rsid w:val="00B32693"/>
    <w:rsid w:val="00B63387"/>
    <w:rsid w:val="00B93614"/>
    <w:rsid w:val="00BC263E"/>
    <w:rsid w:val="00BE6429"/>
    <w:rsid w:val="00C10CA9"/>
    <w:rsid w:val="00C332EB"/>
    <w:rsid w:val="00C41E6F"/>
    <w:rsid w:val="00C969E8"/>
    <w:rsid w:val="00CA1393"/>
    <w:rsid w:val="00CC041D"/>
    <w:rsid w:val="00D25050"/>
    <w:rsid w:val="00D34CF7"/>
    <w:rsid w:val="00D41A49"/>
    <w:rsid w:val="00D638E4"/>
    <w:rsid w:val="00D716EE"/>
    <w:rsid w:val="00D853D6"/>
    <w:rsid w:val="00D86048"/>
    <w:rsid w:val="00D9691E"/>
    <w:rsid w:val="00DF55D6"/>
    <w:rsid w:val="00DF78F8"/>
    <w:rsid w:val="00E52157"/>
    <w:rsid w:val="00E5260C"/>
    <w:rsid w:val="00E8758E"/>
    <w:rsid w:val="00EE5977"/>
    <w:rsid w:val="00F0530F"/>
    <w:rsid w:val="00F52CFD"/>
    <w:rsid w:val="00F61FED"/>
    <w:rsid w:val="00F641C3"/>
    <w:rsid w:val="00F65EA0"/>
    <w:rsid w:val="00FB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uiPriority w:val="99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74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74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4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4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4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uiPriority w:val="99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74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74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4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4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4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dovođenje</izvorni_sadrzaj>
    <derivirana_varijabla naziv="DomainObject.Primjedba_1">dovođenje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St-399/2018</izvorni_sadrzaj>
    <derivirana_varijabla naziv="DomainObject.Predmet.OznakaBroj_1">St-399/2018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MASTER ZADAR d.o.o. za građenje</izvorni_sadrzaj>
    <derivirana_varijabla naziv="DomainObject.Predmet.ProtustrankaFormated_1">  MASTER ZADAR d.o.o. za građenje</derivirana_varijabla>
  </DomainObject.Predmet.ProtustrankaFormated>
  <DomainObject.Predmet.ProtustrankaFormatedOIB>
    <izvorni_sadrzaj>  MASTER ZADAR d.o.o. za građenje, OIB 53313786240</izvorni_sadrzaj>
    <derivirana_varijabla naziv="DomainObject.Predmet.ProtustrankaFormatedOIB_1">  MASTER ZADAR d.o.o. za građenje, OIB 53313786240</derivirana_varijabla>
  </DomainObject.Predmet.ProtustrankaFormatedOIB>
  <DomainObject.Predmet.ProtustrankaFormatedWithAdress>
    <izvorni_sadrzaj> MASTER ZADAR d.o.o. za građenje, Poljana Dragutina Domjanića 42, 23000 Zadar</izvorni_sadrzaj>
    <derivirana_varijabla naziv="DomainObject.Predmet.ProtustrankaFormatedWithAdress_1"> MASTER ZADAR d.o.o. za građenje, Poljana Dragutina Domjanića 42, 23000 Zadar</derivirana_varijabla>
  </DomainObject.Predmet.ProtustrankaFormatedWithAdress>
  <DomainObject.Predmet.ProtustrankaFormatedWithAdressOIB>
    <izvorni_sadrzaj> MASTER ZADAR d.o.o. za građenje, OIB 53313786240, Poljana Dragutina Domjanića 42, 23000 Zadar</izvorni_sadrzaj>
    <derivirana_varijabla naziv="DomainObject.Predmet.ProtustrankaFormatedWithAdressOIB_1"> MASTER ZADAR d.o.o. za građenje, OIB 53313786240, Poljana Dragutina Domjanića 42, 23000 Zadar</derivirana_varijabla>
  </DomainObject.Predmet.ProtustrankaFormatedWithAdressOIB>
  <DomainObject.Predmet.ProtustrankaWithAdress>
    <izvorni_sadrzaj>MASTER ZADAR d.o.o. za građenje Poljana Dragutina Domjanića 42, 23000 Zadar</izvorni_sadrzaj>
    <derivirana_varijabla naziv="DomainObject.Predmet.ProtustrankaWithAdress_1">MASTER ZADAR d.o.o. za građenje Poljana Dragutina Domjanića 42, 23000 Zadar</derivirana_varijabla>
  </DomainObject.Predmet.ProtustrankaWithAdress>
  <DomainObject.Predmet.ProtustrankaWithAdressOIB>
    <izvorni_sadrzaj>MASTER ZADAR d.o.o. za građenje, OIB 53313786240, Poljana Dragutina Domjanića 42, 23000 Zadar</izvorni_sadrzaj>
    <derivirana_varijabla naziv="DomainObject.Predmet.ProtustrankaWithAdressOIB_1">MASTER ZADAR d.o.o. za građenje, OIB 53313786240, Poljana Dragutina Domjanića 42, 23000 Zadar</derivirana_varijabla>
  </DomainObject.Predmet.ProtustrankaWithAdressOIB>
  <DomainObject.Predmet.ProtustrankaNazivFormated>
    <izvorni_sadrzaj>MASTER ZADAR d.o.o. za građenje</izvorni_sadrzaj>
    <derivirana_varijabla naziv="DomainObject.Predmet.ProtustrankaNazivFormated_1">MASTER ZADAR d.o.o. za građenje</derivirana_varijabla>
  </DomainObject.Predmet.ProtustrankaNazivFormated>
  <DomainObject.Predmet.ProtustrankaNazivFormatedOIB>
    <izvorni_sadrzaj>MASTER ZADAR d.o.o. za građenje, OIB 53313786240</izvorni_sadrzaj>
    <derivirana_varijabla naziv="DomainObject.Predmet.ProtustrankaNazivFormatedOIB_1">MASTER ZADAR d.o.o. za građenje, OIB 53313786240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MASTER ZADAR d.o.o. za građenje</item>
    </izvorni_sadrzaj>
    <derivirana_varijabla naziv="DomainObject.Predmet.ProtuStrankaListFormated_1">
      <item>MASTER ZADAR d.o.o. za građenje</item>
    </derivirana_varijabla>
  </DomainObject.Predmet.ProtuStrankaListFormated>
  <DomainObject.Predmet.ProtuStrankaListFormatedOIB>
    <izvorni_sadrzaj>
      <item>MASTER ZADAR d.o.o. za građenje, OIB 53313786240</item>
    </izvorni_sadrzaj>
    <derivirana_varijabla naziv="DomainObject.Predmet.ProtuStrankaListFormatedOIB_1">
      <item>MASTER ZADAR d.o.o. za građenje, OIB 53313786240</item>
    </derivirana_varijabla>
  </DomainObject.Predmet.ProtuStrankaListFormatedOIB>
  <DomainObject.Predmet.ProtuStrankaListFormatedWithAdress>
    <izvorni_sadrzaj>
      <item>MASTER ZADAR d.o.o. za građenje, Poljana Dragutina Domjanića 42, 23000 Zadar</item>
    </izvorni_sadrzaj>
    <derivirana_varijabla naziv="DomainObject.Predmet.ProtuStrankaListFormatedWithAdress_1">
      <item>MASTER ZADAR d.o.o. za građenje, Poljana Dragutina Domjanića 42, 23000 Zadar</item>
    </derivirana_varijabla>
  </DomainObject.Predmet.ProtuStrankaListFormatedWithAdress>
  <DomainObject.Predmet.ProtuStrankaListFormatedWithAdressOIB>
    <izvorni_sadrzaj>
      <item>MASTER ZADAR d.o.o. za građenje, OIB 53313786240, Poljana Dragutina Domjanića 42, 23000 Zadar</item>
    </izvorni_sadrzaj>
    <derivirana_varijabla naziv="DomainObject.Predmet.ProtuStrankaListFormatedWithAdressOIB_1">
      <item>MASTER ZADAR d.o.o. za građenje, OIB 53313786240, Poljana Dragutina Domjanića 42, 23000 Zadar</item>
    </derivirana_varijabla>
  </DomainObject.Predmet.ProtuStrankaListFormatedWithAdressOIB>
  <DomainObject.Predmet.ProtuStrankaListNazivFormated>
    <izvorni_sadrzaj>
      <item>MASTER ZADAR d.o.o. za građenje</item>
    </izvorni_sadrzaj>
    <derivirana_varijabla naziv="DomainObject.Predmet.ProtuStrankaListNazivFormated_1">
      <item>MASTER ZADAR d.o.o. za građenje</item>
    </derivirana_varijabla>
  </DomainObject.Predmet.ProtuStrankaListNazivFormated>
  <DomainObject.Predmet.ProtuStrankaListNazivFormatedOIB>
    <izvorni_sadrzaj>
      <item>MASTER ZADAR d.o.o. za građenje, OIB 53313786240</item>
    </izvorni_sadrzaj>
    <derivirana_varijabla naziv="DomainObject.Predmet.ProtuStrankaListNazivFormatedOIB_1">
      <item>MASTER ZADAR d.o.o. za građenje, OIB 53313786240</item>
    </derivirana_varijabla>
  </DomainObject.Predmet.ProtuStrankaListNazivFormatedOIB>
  <DomainObject.Predmet.OstaliListFormated>
    <izvorni_sadrzaj>
      <item>Ivica Jovančević</item>
    </izvorni_sadrzaj>
    <derivirana_varijabla naziv="DomainObject.Predmet.OstaliListFormated_1">
      <item>Ivica Jovančević</item>
    </derivirana_varijabla>
  </DomainObject.Predmet.OstaliListFormated>
  <DomainObject.Predmet.OstaliListFormatedOIB>
    <izvorni_sadrzaj>
      <item>Ivica Jovančević, OIB 69795106232</item>
    </izvorni_sadrzaj>
    <derivirana_varijabla naziv="DomainObject.Predmet.OstaliListFormatedOIB_1">
      <item>Ivica Jovančević, OIB 69795106232</item>
    </derivirana_varijabla>
  </DomainObject.Predmet.OstaliListFormatedOIB>
  <DomainObject.Predmet.OstaliListFormatedWithAdress>
    <izvorni_sadrzaj>
      <item>Ivica Jovančević, Poljana Dragutina Domjanića 42, 23000 Zadar</item>
    </izvorni_sadrzaj>
    <derivirana_varijabla naziv="DomainObject.Predmet.OstaliListFormatedWithAdress_1">
      <item>Ivica Jovančević, Poljana Dragutina Domjanića 42, 23000 Zadar</item>
    </derivirana_varijabla>
  </DomainObject.Predmet.OstaliListFormatedWithAdress>
  <DomainObject.Predmet.OstaliListFormatedWithAdressOIB>
    <izvorni_sadrzaj>
      <item>Ivica Jovančević, OIB 69795106232, Poljana Dragutina Domjanića 42, 23000 Zadar</item>
    </izvorni_sadrzaj>
    <derivirana_varijabla naziv="DomainObject.Predmet.OstaliListFormatedWithAdressOIB_1">
      <item>Ivica Jovančević, OIB 69795106232, Poljana Dragutina Domjanića 42, 23000 Zadar</item>
    </derivirana_varijabla>
  </DomainObject.Predmet.OstaliListFormatedWithAdressOIB>
  <DomainObject.Predmet.OstaliListNazivFormated>
    <izvorni_sadrzaj>
      <item>Ivica Jovančević</item>
    </izvorni_sadrzaj>
    <derivirana_varijabla naziv="DomainObject.Predmet.OstaliListNazivFormated_1">
      <item>Ivica Jovančević</item>
    </derivirana_varijabla>
  </DomainObject.Predmet.OstaliListNazivFormated>
  <DomainObject.Predmet.OstaliListNazivFormatedOIB>
    <izvorni_sadrzaj>
      <item>Ivica Jovančević, OIB 69795106232</item>
    </izvorni_sadrzaj>
    <derivirana_varijabla naziv="DomainObject.Predmet.OstaliListNazivFormatedOIB_1">
      <item>Ivica Jovančević, OIB 69795106232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MASTER ZADAR d.o.o. za građenje</izvorni_sadrzaj>
    <derivirana_varijabla naziv="DomainObject.Predmet.ProtustrankaIDrugi_1">MASTER ZADAR d.o.o. za građenje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MASTER ZADAR d.o.o. za građenje, OIB 53313786240, Poljana Dragutina Domjanića 42, 23000 Zadar</izvorni_sadrzaj>
    <derivirana_varijabla naziv="DomainObject.Predmet.ProtustrankaIDrugiAdressOIB_1">MASTER ZADAR d.o.o. za građenje, OIB 53313786240, Poljana Dragutina Domjanića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MASTER ZADAR d.o.o. za građenje</item>
      <item>Ivica Jovančević</item>
    </izvorni_sadrzaj>
    <derivirana_varijabla naziv="DomainObject.Predmet.SudioniciListNaziv_1">
      <item>FINA</item>
      <item>MASTER ZADAR d.o.o. za građenje</item>
      <item>Ivica Jovančević</item>
    </derivirana_varijabla>
  </DomainObject.Predmet.SudioniciListNaziv>
  <DomainObject.Predmet.SudioniciListAdressOIB>
    <izvorni_sadrzaj>
      <item>FINA, OIB 85821130368, Ivana Danila 4,23000 Zadar</item>
      <item>MASTER ZADAR d.o.o. za građenje, OIB 53313786240, Poljana Dragutina Domjanića 42,23000 Zadar</item>
      <item>Ivica Jovančević, OIB 69795106232, Poljana Dragutina Domjanića 42,23000 Zadar</item>
    </izvorni_sadrzaj>
    <derivirana_varijabla naziv="DomainObject.Predmet.SudioniciListAdressOIB_1">
      <item>FINA, OIB 85821130368, Ivana Danila 4,23000 Zadar</item>
      <item>MASTER ZADAR d.o.o. za građenje, OIB 53313786240, Poljana Dragutina Domjanića 42,23000 Zadar</item>
      <item>Ivica Jovančević, OIB 69795106232, Poljana Dragutina Domjanića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53313786240</item>
      <item>, OIB 69795106232</item>
    </izvorni_sadrzaj>
    <derivirana_varijabla naziv="DomainObject.Predmet.SudioniciListNazivOIB_1">
      <item>, OIB 85821130368</item>
      <item>, OIB 53313786240</item>
      <item>, OIB 69795106232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St-399/2018-2</izvorni_sadrzaj>
    <derivirana_varijabla naziv="DomainObject.PredzadnjaOdlukaIzPredmeta.Oznaka_1">St-399/2018-2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2073</properties:Characters>
  <properties:Lines>78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2019-01-09T13:58:00Z</dcterms:created>
  <dc:creator>Administrator</dc:creator>
  <cp:lastModifiedBy>Nena Mužanović</cp:lastModifiedBy>
  <cp:lastPrinted>2019-01-23T07:42:00Z</cp:lastPrinted>
  <dcterms:modified xmlns:xsi="http://www.w3.org/2001/XMLSchema-instance" xsi:type="dcterms:W3CDTF">2019-01-23T07:42:00Z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POLICIJA- 399-18- Ivica Jovančević-.docx)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