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8ec4" w14:paraId="4388ec4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B4805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AB4805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AB4805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AB4805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AB480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B4805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AB4805" w:rsidRPr="00AB4805">
        <w:rPr>
          <w:rFonts w:hAnsi="Times New Roman" w:ascii="Times New Roman"/>
          <w:sz w:val="24"/>
          <w:szCs w:val="24"/>
          <w:lang w:val="hr-HR"/>
        </w:rPr>
        <w:t>ARAN TEHNIKA d.o.o.</w:t>
      </w:r>
      <w:r w:rsidR="009A6C0E" w:rsidRPr="00AB480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B4805" w:rsidRPr="00AB4805">
        <w:rPr>
          <w:rFonts w:hAnsi="Times New Roman" w:ascii="Times New Roman"/>
          <w:sz w:val="24"/>
          <w:szCs w:val="24"/>
          <w:lang w:val="hr-HR"/>
        </w:rPr>
        <w:t>Prisoje (Općina Dicmo)</w:t>
      </w:r>
      <w:r w:rsidR="009A6C0E" w:rsidRPr="00AB480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B4805" w:rsidRPr="00AB4805">
        <w:rPr>
          <w:rFonts w:hAnsi="Times New Roman" w:ascii="Times New Roman"/>
          <w:sz w:val="24"/>
          <w:szCs w:val="24"/>
          <w:lang w:val="hr-HR"/>
        </w:rPr>
        <w:t>Prisoje bb</w:t>
      </w:r>
      <w:r w:rsidR="009A6C0E" w:rsidRPr="00AB4805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AB4805" w:rsidRPr="00AB4805">
        <w:rPr>
          <w:rFonts w:hAnsi="Times New Roman" w:ascii="Times New Roman"/>
          <w:sz w:val="24"/>
          <w:szCs w:val="24"/>
          <w:lang w:val="hr-HR"/>
        </w:rPr>
        <w:t>35370484106</w:t>
      </w:r>
      <w:r w:rsidR="009A6C0E" w:rsidRPr="00AB4805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AB4805" w:rsidRPr="00AB4805">
        <w:rPr>
          <w:rFonts w:hAnsi="Times New Roman" w:ascii="Times New Roman"/>
          <w:sz w:val="24"/>
          <w:szCs w:val="24"/>
          <w:lang w:val="hr-HR"/>
        </w:rPr>
        <w:t>060214016</w:t>
      </w:r>
      <w:r w:rsidRPr="00AB480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AB4805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97137">
        <w:rPr>
          <w:rFonts w:hAnsi="Times New Roman" w:ascii="Times New Roman"/>
          <w:sz w:val="24"/>
          <w:szCs w:val="24"/>
          <w:lang w:val="hr-HR"/>
        </w:rPr>
        <w:t>05</w:t>
      </w:r>
      <w:r w:rsidR="009D244E" w:rsidRPr="00AB480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97137">
        <w:rPr>
          <w:rFonts w:hAnsi="Times New Roman" w:ascii="Times New Roman"/>
          <w:sz w:val="24"/>
          <w:szCs w:val="24"/>
          <w:lang w:val="hr-HR"/>
        </w:rPr>
        <w:t>srpnja</w:t>
      </w:r>
      <w:r w:rsidRPr="00AB4805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 w:rsidRPr="00AB48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47B91" w:rsidR="00981041" w:rsidRPr="00AB4805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AB4805">
        <w:rPr>
          <w:rFonts w:hAnsi="Times New Roman" w:ascii="Times New Roman"/>
          <w:sz w:val="24"/>
          <w:szCs w:val="24"/>
          <w:lang w:val="hr-HR"/>
        </w:rPr>
        <w:t>Odbacuje se zahtjev predlagatelja FINANCIJSKE AGENCIJE, Regionalni centar Split, Podružnica Split, Mažuranićevo šetalište 24b, OIB: 85821130368, za provedbu skraćenog stečajnog postupka nad dužnikom ARAN TEHNIKA d.o.o., Prisoje (Općina Dicmo), Prisoje bb, OIB: 35370484106, MBS: 060214016, zaprimljen na ovom sudu 03. studenog 2015. godine.</w:t>
      </w:r>
    </w:p>
    <w:p w:rsidRDefault="00026AC2" w:rsidP="00350101" w:rsidR="00026AC2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>
      <w:pPr>
        <w:rPr>
          <w:rFonts w:hAnsi="Times New Roman" w:ascii="Times New Roman"/>
          <w:sz w:val="24"/>
          <w:szCs w:val="24"/>
          <w:lang w:val="hr-HR"/>
        </w:rPr>
      </w:pPr>
    </w:p>
    <w:p w:rsidRDefault="005656BE" w:rsidR="005656BE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5124D8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AB4805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597137">
        <w:rPr>
          <w:rFonts w:hAnsi="Times New Roman" w:ascii="Times New Roman"/>
          <w:sz w:val="24"/>
          <w:szCs w:val="24"/>
          <w:lang w:val="hr-HR"/>
        </w:rPr>
        <w:t xml:space="preserve"> Split,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B4805">
        <w:rPr>
          <w:rFonts w:hAnsi="Times New Roman" w:ascii="Times New Roman"/>
          <w:sz w:val="24"/>
          <w:szCs w:val="24"/>
          <w:lang w:val="hr-HR"/>
        </w:rPr>
        <w:t>30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B4805">
        <w:rPr>
          <w:rFonts w:hAnsi="Times New Roman" w:ascii="Times New Roman"/>
          <w:sz w:val="24"/>
          <w:szCs w:val="24"/>
          <w:lang w:val="hr-HR"/>
        </w:rPr>
        <w:t>listopada</w:t>
      </w:r>
      <w:r w:rsidR="009A6C0E">
        <w:rPr>
          <w:rFonts w:hAnsi="Times New Roman" w:ascii="Times New Roman"/>
          <w:sz w:val="24"/>
          <w:szCs w:val="24"/>
          <w:lang w:val="hr-HR"/>
        </w:rPr>
        <w:t xml:space="preserve">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AB4805" w:rsidRPr="00AB4805">
        <w:rPr>
          <w:rFonts w:hAnsi="Times New Roman" w:ascii="Times New Roman"/>
          <w:sz w:val="24"/>
          <w:szCs w:val="24"/>
          <w:lang w:val="hr-HR"/>
        </w:rPr>
        <w:t>ARAN TEHNIKA d.o.o., Prisoje (Općina Dicmo), Prisoje bb, OIB: 35370484106, MBS: 060214016</w:t>
      </w:r>
      <w:r w:rsidR="005656BE"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5124D8" w:rsidR="005656BE" w:rsidRPr="005124D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5124D8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zahtjevu je navedeno kako dužnik, na dan 01. rujna 2015. god., u Očevidniku redoslijeda osnova za plaćanje ima evidentirane neizvršene osnove za plaćanja u neprekinutom razdoblju od 1762 dana, u ukupnom iznosu od 13.485.340,61 kuna, u koji iznos je uračunata kamata i naknada Financijske agencije za provedbu ovrhe na novčanim sredstvima, kao i da dužnik nema zaposlenih. </w:t>
      </w:r>
    </w:p>
    <w:p w:rsidRDefault="005656BE" w:rsidP="005124D8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30DE" w:rsidP="005124D8" w:rsidR="005124D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zaprimanja</w:t>
      </w:r>
      <w:r w:rsidR="00AB4805" w:rsidRPr="0063521E">
        <w:rPr>
          <w:rFonts w:hAnsi="Times New Roman" w:ascii="Times New Roman"/>
          <w:sz w:val="24"/>
          <w:szCs w:val="24"/>
          <w:lang w:val="hr-HR"/>
        </w:rPr>
        <w:t xml:space="preserve"> zahtjeva za provedbu skraćenog stečajnog postupka, </w:t>
      </w:r>
      <w:r w:rsidR="0063521E" w:rsidRPr="0063521E">
        <w:rPr>
          <w:rFonts w:hAnsi="Times New Roman" w:ascii="Times New Roman"/>
          <w:sz w:val="24"/>
          <w:szCs w:val="24"/>
          <w:lang w:val="hr-HR"/>
        </w:rPr>
        <w:t>sud je u skladu s odredbom čl. 430. SZ-a, pribavio podatke iz sudskog registra za uvodno naznačenog dužnika</w:t>
      </w:r>
      <w:r w:rsidR="000B39C8"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5124D8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B39C8" w:rsidP="005124D8" w:rsidR="000B39C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B39C8">
        <w:rPr>
          <w:rFonts w:hAnsi="Times New Roman" w:ascii="Times New Roman"/>
          <w:sz w:val="24"/>
          <w:szCs w:val="24"/>
          <w:lang w:val="hr-HR"/>
        </w:rPr>
        <w:lastRenderedPageBreak/>
        <w:t>Pregledom i čitanjem povijesnog izvatka iz sudskog registra, utvrđeno je kako je nad naprijed navedenim dužnikom otvoren postupak predstečajne nagodbe rješenjem Financijske agencije, Regionalni centar Zagreb, Klasa: UP-I/110/07/15-01/8607, Ur. br.: 04-06-16-8607-13 od 01.03.2016. godine.</w:t>
      </w:r>
      <w:r w:rsidR="0063521E" w:rsidRPr="000B39C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656BE" w:rsidP="005124D8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B39C8" w:rsidP="000B39C8" w:rsidR="00A630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94909">
        <w:rPr>
          <w:rFonts w:hAnsi="Times New Roman" w:ascii="Times New Roman"/>
          <w:sz w:val="24"/>
          <w:szCs w:val="24"/>
          <w:lang w:val="hr-HR"/>
        </w:rPr>
        <w:t xml:space="preserve">Isto tako, sud je u skladu s odredbom čl. </w:t>
      </w:r>
      <w:smartTag w:element="metricconverter" w:uri="urn:schemas-microsoft-com:office:smarttags">
        <w:smartTagPr>
          <w:attr w:val="11. st" w:name="ProductID"/>
        </w:smartTagPr>
        <w:r w:rsidRPr="00794909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794909">
        <w:rPr>
          <w:rFonts w:hAnsi="Times New Roman" w:ascii="Times New Roman"/>
          <w:sz w:val="24"/>
          <w:szCs w:val="24"/>
          <w:lang w:val="hr-HR"/>
        </w:rPr>
        <w:t xml:space="preserve">. 3. SZ-a, </w:t>
      </w:r>
      <w:r>
        <w:rPr>
          <w:rFonts w:hAnsi="Times New Roman" w:ascii="Times New Roman"/>
          <w:sz w:val="24"/>
          <w:szCs w:val="24"/>
          <w:lang w:val="hr-HR"/>
        </w:rPr>
        <w:t>izvršio uvid na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 službenoj internetskoj stranici FINA-predstečajne nagodbe </w:t>
      </w:r>
      <w:r w:rsidRPr="000B39C8">
        <w:rPr>
          <w:rFonts w:hAnsi="Times New Roman" w:ascii="Times New Roman"/>
          <w:sz w:val="24"/>
          <w:szCs w:val="24"/>
          <w:lang w:val="hr-HR"/>
        </w:rPr>
        <w:t>(</w:t>
      </w:r>
      <w:hyperlink r:id="rId10" w:history="true">
        <w:r w:rsidRPr="000B39C8">
          <w:rPr>
            <w:rStyle w:val="Hiperveza"/>
            <w:rFonts w:hAnsi="Times New Roman" w:ascii="Times New Roman"/>
            <w:color w:val="auto"/>
            <w:sz w:val="24"/>
            <w:szCs w:val="24"/>
            <w:lang w:val="hr-HR"/>
          </w:rPr>
          <w:t>http://predstecajnenagodbe.fina.hr</w:t>
        </w:r>
      </w:hyperlink>
      <w:r w:rsidRPr="000B39C8">
        <w:rPr>
          <w:rFonts w:hAnsi="Times New Roman" w:ascii="Times New Roman"/>
          <w:sz w:val="24"/>
          <w:szCs w:val="24"/>
          <w:lang w:val="hr-HR"/>
        </w:rPr>
        <w:t xml:space="preserve">), </w:t>
      </w:r>
      <w:r>
        <w:rPr>
          <w:rFonts w:hAnsi="Times New Roman" w:ascii="Times New Roman"/>
          <w:sz w:val="24"/>
          <w:szCs w:val="24"/>
          <w:lang w:val="hr-HR"/>
        </w:rPr>
        <w:t xml:space="preserve">te je utvrdio 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da je nad </w:t>
      </w:r>
      <w:r>
        <w:rPr>
          <w:rFonts w:hAnsi="Times New Roman" w:ascii="Times New Roman"/>
          <w:sz w:val="24"/>
          <w:szCs w:val="24"/>
          <w:lang w:val="hr-HR"/>
        </w:rPr>
        <w:t xml:space="preserve">naprijed navedenim </w:t>
      </w:r>
      <w:r w:rsidRPr="00794909">
        <w:rPr>
          <w:rFonts w:hAnsi="Times New Roman" w:ascii="Times New Roman"/>
          <w:sz w:val="24"/>
          <w:szCs w:val="24"/>
          <w:lang w:val="hr-HR"/>
        </w:rPr>
        <w:t>dužnikom pokrenut postupak</w:t>
      </w:r>
      <w:r>
        <w:rPr>
          <w:rFonts w:hAnsi="Times New Roman" w:ascii="Times New Roman"/>
          <w:sz w:val="24"/>
          <w:szCs w:val="24"/>
          <w:lang w:val="hr-HR"/>
        </w:rPr>
        <w:t xml:space="preserve"> predstečajne nagodbe, po prijedlogu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 dužnika za otvaranje redovnog postup</w:t>
      </w:r>
      <w:r>
        <w:rPr>
          <w:rFonts w:hAnsi="Times New Roman" w:ascii="Times New Roman"/>
          <w:sz w:val="24"/>
          <w:szCs w:val="24"/>
          <w:lang w:val="hr-HR"/>
        </w:rPr>
        <w:t xml:space="preserve">ka predstečajne nagodbe od </w:t>
      </w:r>
      <w:r w:rsidR="00A630DE">
        <w:rPr>
          <w:rFonts w:hAnsi="Times New Roman" w:ascii="Times New Roman"/>
          <w:sz w:val="24"/>
          <w:szCs w:val="24"/>
          <w:lang w:val="hr-HR"/>
        </w:rPr>
        <w:t>28.08.2015. godine</w:t>
      </w:r>
      <w:r>
        <w:rPr>
          <w:rFonts w:hAnsi="Times New Roman" w:ascii="Times New Roman"/>
          <w:sz w:val="24"/>
          <w:szCs w:val="24"/>
          <w:lang w:val="hr-HR"/>
        </w:rPr>
        <w:t xml:space="preserve">, koji je podnesem temeljem </w:t>
      </w:r>
      <w:r w:rsidR="00A630DE" w:rsidRPr="00CA11D6">
        <w:rPr>
          <w:rFonts w:hAnsi="Times New Roman" w:ascii="Times New Roman"/>
          <w:sz w:val="24"/>
          <w:szCs w:val="24"/>
          <w:lang w:val="hr-HR"/>
        </w:rPr>
        <w:t>Zakona o financijskom poslovanju i predstečajnoj nagodbi (</w:t>
      </w:r>
      <w:r w:rsidR="00A630DE">
        <w:rPr>
          <w:rFonts w:hAnsi="Times New Roman" w:ascii="Times New Roman"/>
          <w:sz w:val="24"/>
          <w:szCs w:val="24"/>
          <w:lang w:val="hr-HR"/>
        </w:rPr>
        <w:t>„</w:t>
      </w:r>
      <w:r w:rsidR="00A630DE" w:rsidRPr="00CA11D6">
        <w:rPr>
          <w:rFonts w:hAnsi="Times New Roman" w:ascii="Times New Roman"/>
          <w:sz w:val="24"/>
          <w:szCs w:val="24"/>
          <w:lang w:val="hr-HR"/>
        </w:rPr>
        <w:t>Narodne novine”, broj: 108/12, 144/12, 81/13 i 113/13</w:t>
      </w:r>
      <w:r w:rsidR="00A630D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630DE" w:rsidRPr="00124D26">
        <w:rPr>
          <w:rFonts w:hAnsi="Times New Roman" w:ascii="Times New Roman"/>
          <w:bCs/>
          <w:sz w:val="24"/>
          <w:szCs w:val="24"/>
          <w:lang w:val="hr-HR"/>
        </w:rPr>
        <w:t>dalje: ZFPPN</w:t>
      </w:r>
      <w:r w:rsidR="00A630DE" w:rsidRPr="00CA11D6">
        <w:rPr>
          <w:rFonts w:hAnsi="Times New Roman" w:ascii="Times New Roman"/>
          <w:sz w:val="24"/>
          <w:szCs w:val="24"/>
          <w:lang w:val="hr-HR"/>
        </w:rPr>
        <w:t>)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0B39C8" w:rsidR="005656BE" w:rsidRPr="0063521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B4805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A11D6">
        <w:rPr>
          <w:rFonts w:hAnsi="Times New Roman" w:ascii="Times New Roman"/>
          <w:sz w:val="24"/>
          <w:szCs w:val="24"/>
          <w:lang w:val="hr-HR"/>
        </w:rPr>
        <w:t xml:space="preserve">Odredbom članka 442. st. 1. SZ-a, propisano je da će se postupci predstečajne nagodbe koji su pokrenuti na temelju </w:t>
      </w:r>
      <w:r w:rsidR="005656BE"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 w:rsidR="005656BE">
        <w:rPr>
          <w:rFonts w:hAnsi="Times New Roman" w:ascii="Times New Roman"/>
          <w:sz w:val="24"/>
          <w:szCs w:val="24"/>
          <w:lang w:val="hr-HR"/>
        </w:rPr>
        <w:t xml:space="preserve"> –a </w:t>
      </w:r>
      <w:r>
        <w:rPr>
          <w:rFonts w:hAnsi="Times New Roman" w:ascii="Times New Roman"/>
          <w:sz w:val="24"/>
          <w:szCs w:val="24"/>
          <w:lang w:val="hr-HR"/>
        </w:rPr>
        <w:t>dovršiti</w:t>
      </w:r>
      <w:r w:rsidRPr="00CA11D6">
        <w:rPr>
          <w:rFonts w:hAnsi="Times New Roman" w:ascii="Times New Roman"/>
          <w:sz w:val="24"/>
          <w:szCs w:val="24"/>
          <w:lang w:val="hr-HR"/>
        </w:rPr>
        <w:t xml:space="preserve"> prema odredbama toga Zakona.</w:t>
      </w:r>
    </w:p>
    <w:p w:rsidRDefault="00DF4483" w:rsidP="00AB4805" w:rsidR="00DF44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B4805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0503C">
        <w:rPr>
          <w:rFonts w:hAnsi="Times New Roman" w:ascii="Times New Roman"/>
          <w:sz w:val="24"/>
          <w:szCs w:val="24"/>
          <w:lang w:val="hr-HR"/>
        </w:rPr>
        <w:t>Također, odredbom članka 15. st 1. SZ-a propisano je, ako je pokrenut predstečajni postupak, do njegova završetka nije dopušteno pokretanje stečajnoga postupka.</w:t>
      </w:r>
    </w:p>
    <w:p w:rsidRDefault="005656BE" w:rsidP="00AB4805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B4805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24D26">
        <w:rPr>
          <w:rFonts w:hAnsi="Times New Roman" w:ascii="Times New Roman"/>
          <w:sz w:val="24"/>
          <w:szCs w:val="24"/>
          <w:lang w:val="hr-HR"/>
        </w:rPr>
        <w:t xml:space="preserve">Nadalje, odredbom članka 39. st. 3.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>
        <w:rPr>
          <w:rFonts w:hAnsi="Times New Roman" w:ascii="Times New Roman"/>
          <w:bCs/>
          <w:sz w:val="24"/>
          <w:szCs w:val="24"/>
          <w:lang w:val="hr-HR"/>
        </w:rPr>
        <w:t>-a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 xml:space="preserve"> propisano je da d</w:t>
      </w:r>
      <w:r w:rsidRPr="00124D26">
        <w:rPr>
          <w:rFonts w:hAnsi="Times New Roman" w:ascii="Times New Roman"/>
          <w:sz w:val="24"/>
          <w:szCs w:val="24"/>
          <w:lang w:val="hr-HR"/>
        </w:rPr>
        <w:t xml:space="preserve">o okončanja postupka predstečajne nagodbe nije dopušteno pokrenuti stečajni postupak dok je odredbom članka 27. st. 5.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 xml:space="preserve">ZFPPN-a propisano da će </w:t>
      </w:r>
      <w:r w:rsidRPr="00124D26">
        <w:rPr>
          <w:rFonts w:hAnsi="Times New Roman" w:ascii="Times New Roman"/>
          <w:sz w:val="24"/>
          <w:szCs w:val="24"/>
          <w:lang w:val="hr-HR"/>
        </w:rPr>
        <w:t>u slučaju obustave postupka  predstečajne nagodbe, ako postoje razlozi za otvaranje stečajnog postupka, Financijska agencija, odnosno, nagodbeno vijeće podnijeti prijedlog za pokretanje stečajnog postupka nad dužnikom u roku od 8 dana nakon izvršnosti rješenja o obustavi.</w:t>
      </w:r>
    </w:p>
    <w:p w:rsidRDefault="005656BE" w:rsidP="00AB4805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656BE" w:rsidP="005656BE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656BE">
        <w:rPr>
          <w:rFonts w:hAnsi="Times New Roman" w:ascii="Times New Roman"/>
          <w:sz w:val="24"/>
          <w:szCs w:val="24"/>
          <w:lang w:val="hr-HR"/>
        </w:rPr>
        <w:t xml:space="preserve">Slijedom svega naprijed navedenog, budući je sud utvrdio da je predlagatelj podnio zahtjev za pokretanjem skraćenog stečajnog postupka nad naprijed navedenim dužnikom u trenutku kada je nad istim već bio pokrenut postupak predstečajne nagodbe, </w:t>
      </w:r>
      <w:r>
        <w:rPr>
          <w:rFonts w:hAnsi="Times New Roman" w:ascii="Times New Roman"/>
          <w:sz w:val="24"/>
          <w:szCs w:val="24"/>
          <w:lang w:val="hr-HR"/>
        </w:rPr>
        <w:t>na temelju</w:t>
      </w:r>
      <w:r w:rsidRPr="005656BE">
        <w:rPr>
          <w:rFonts w:hAnsi="Times New Roman" w:ascii="Times New Roman"/>
          <w:sz w:val="24"/>
          <w:szCs w:val="24"/>
          <w:lang w:val="hr-HR"/>
        </w:rPr>
        <w:t xml:space="preserve"> čl. 15. st 1. SZ-a i članka 39. st. 3. </w:t>
      </w:r>
      <w:r w:rsidRPr="005656BE">
        <w:rPr>
          <w:rFonts w:hAnsi="Times New Roman" w:ascii="Times New Roman"/>
          <w:bCs/>
          <w:sz w:val="24"/>
          <w:szCs w:val="24"/>
          <w:lang w:val="hr-HR"/>
        </w:rPr>
        <w:t xml:space="preserve">ZFPPN-a,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valjalo je </w:t>
      </w:r>
      <w:r w:rsidR="00E14D1F">
        <w:rPr>
          <w:rFonts w:hAnsi="Times New Roman" w:ascii="Times New Roman"/>
          <w:sz w:val="24"/>
          <w:szCs w:val="24"/>
          <w:lang w:val="hr-HR"/>
        </w:rPr>
        <w:t>prijedlog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odbaciti i riješiti kao u izreci.</w:t>
      </w:r>
    </w:p>
    <w:p w:rsidRDefault="005656BE" w:rsidP="005656BE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97137">
        <w:rPr>
          <w:rFonts w:hAnsi="Times New Roman" w:ascii="Times New Roman"/>
          <w:sz w:val="24"/>
          <w:szCs w:val="24"/>
          <w:lang w:val="hr-HR"/>
        </w:rPr>
        <w:t>05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97137">
        <w:rPr>
          <w:rFonts w:hAnsi="Times New Roman" w:ascii="Times New Roman"/>
          <w:sz w:val="24"/>
          <w:szCs w:val="24"/>
          <w:lang w:val="hr-HR"/>
        </w:rPr>
        <w:t>srpnja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656BE" w:rsidP="002246E8" w:rsidR="005656BE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59713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  <w:r w:rsidR="005656B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534C05">
        <w:rPr>
          <w:rFonts w:hAnsi="Times New Roman" w:ascii="Times New Roman"/>
          <w:sz w:val="24"/>
          <w:szCs w:val="24"/>
          <w:lang w:val="hr-HR"/>
        </w:rPr>
        <w:t xml:space="preserve">dnosi pismeno u </w:t>
      </w:r>
      <w:r w:rsidR="00597137">
        <w:rPr>
          <w:rFonts w:hAnsi="Times New Roman" w:ascii="Times New Roman"/>
          <w:sz w:val="24"/>
          <w:szCs w:val="24"/>
          <w:lang w:val="hr-HR"/>
        </w:rPr>
        <w:t>3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R="005656B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DF44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5656BE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B83978" w:rsidRPr="00A307B6">
        <w:rPr>
          <w:rFonts w:hAnsi="Times New Roman" w:ascii="Times New Roman"/>
          <w:sz w:val="24"/>
          <w:szCs w:val="24"/>
          <w:lang w:val="pl-PL"/>
        </w:rPr>
        <w:t>) e-oglasna ploča (8 dana)</w:t>
      </w:r>
    </w:p>
    <w:p w:rsidRDefault="005656BE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3</w:t>
      </w:r>
      <w:r w:rsidR="00B83978" w:rsidRPr="00A307B6">
        <w:rPr>
          <w:rFonts w:hAnsi="Times New Roman" w:ascii="Times New Roman"/>
          <w:sz w:val="24"/>
          <w:szCs w:val="24"/>
          <w:lang w:val="pl-PL"/>
        </w:rPr>
        <w:t xml:space="preserve">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0C77D7" w:rsidRPr="000C77D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2618D3">
          <w:rPr>
            <w:rFonts w:hAnsi="Times New Roman" w:ascii="Times New Roman"/>
            <w:sz w:val="24"/>
            <w:szCs w:val="24"/>
            <w:lang w:val="pl-PL"/>
          </w:rPr>
          <w:t>1239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9A6C0E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AB4805">
      <w:rPr>
        <w:rFonts w:hAnsi="Times New Roman" w:ascii="Times New Roman"/>
        <w:sz w:val="24"/>
        <w:szCs w:val="24"/>
        <w:lang w:val="pl-PL"/>
      </w:rPr>
      <w:t>1239</w:t>
    </w:r>
    <w:r w:rsidR="009A6C0E">
      <w:rPr>
        <w:rFonts w:hAnsi="Times New Roman" w:ascii="Times New Roman"/>
        <w:sz w:val="24"/>
        <w:szCs w:val="24"/>
        <w:lang w:val="pl-PL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B39C8"/>
    <w:rsid w:val="000C77D7"/>
    <w:rsid w:val="000E214C"/>
    <w:rsid w:val="00165E14"/>
    <w:rsid w:val="00172D62"/>
    <w:rsid w:val="00180B82"/>
    <w:rsid w:val="001C297F"/>
    <w:rsid w:val="001D2671"/>
    <w:rsid w:val="002246E8"/>
    <w:rsid w:val="002407C8"/>
    <w:rsid w:val="002618D3"/>
    <w:rsid w:val="002B0BE3"/>
    <w:rsid w:val="002D26BA"/>
    <w:rsid w:val="002F7594"/>
    <w:rsid w:val="00347865"/>
    <w:rsid w:val="00350101"/>
    <w:rsid w:val="0035018E"/>
    <w:rsid w:val="00363FB4"/>
    <w:rsid w:val="0036710E"/>
    <w:rsid w:val="003B6DD2"/>
    <w:rsid w:val="003F23B3"/>
    <w:rsid w:val="003F2DC8"/>
    <w:rsid w:val="003F4F0F"/>
    <w:rsid w:val="004732C6"/>
    <w:rsid w:val="00482B39"/>
    <w:rsid w:val="004F3825"/>
    <w:rsid w:val="00504EE0"/>
    <w:rsid w:val="00510EF5"/>
    <w:rsid w:val="005124D8"/>
    <w:rsid w:val="005309ED"/>
    <w:rsid w:val="00534C05"/>
    <w:rsid w:val="00543AEE"/>
    <w:rsid w:val="00546E93"/>
    <w:rsid w:val="00547DB9"/>
    <w:rsid w:val="0056275F"/>
    <w:rsid w:val="005656BE"/>
    <w:rsid w:val="00597137"/>
    <w:rsid w:val="00597760"/>
    <w:rsid w:val="005A5E83"/>
    <w:rsid w:val="005B6526"/>
    <w:rsid w:val="005C613D"/>
    <w:rsid w:val="005D2474"/>
    <w:rsid w:val="0063521E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22D77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630DE"/>
    <w:rsid w:val="00AB16F6"/>
    <w:rsid w:val="00AB4805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C52F95"/>
    <w:rsid w:val="00CE67FC"/>
    <w:rsid w:val="00CF4893"/>
    <w:rsid w:val="00D345B8"/>
    <w:rsid w:val="00D56AB9"/>
    <w:rsid w:val="00D75636"/>
    <w:rsid w:val="00DA0A46"/>
    <w:rsid w:val="00DE1196"/>
    <w:rsid w:val="00DF4483"/>
    <w:rsid w:val="00E03BB9"/>
    <w:rsid w:val="00E146B7"/>
    <w:rsid w:val="00E14D1F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redstecajnenagodbe.fina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St-1239/2015</izvorni_sadrzaj>
    <derivirana_varijabla naziv="DomainObject.Predmet.OznakaBroj_1">St-1239/2015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 TEHNIKA d.o.o. za trgovinu, ugostiteljstvo  i usluge</izvorni_sadrzaj>
    <derivirana_varijabla naziv="DomainObject.Predmet.ProtustrankaFormated_1">  ARAN TEHNIKA d.o.o. za trgovinu, ugostiteljstvo  i usluge</derivirana_varijabla>
  </DomainObject.Predmet.ProtustrankaFormated>
  <DomainObject.Predmet.ProtustrankaFormatedOIB>
    <izvorni_sadrzaj>  ARAN TEHNIKA d.o.o. za trgovinu, ugostiteljstvo  i usluge, OIB 35370484106</izvorni_sadrzaj>
    <derivirana_varijabla naziv="DomainObject.Predmet.ProtustrankaFormatedOIB_1">  ARAN TEHNIKA d.o.o. za trgovinu, ugostiteljstvo  i usluge, OIB 35370484106</derivirana_varijabla>
  </DomainObject.Predmet.ProtustrankaFormatedOIB>
  <DomainObject.Predmet.ProtustrankaFormatedWithAdress>
    <izvorni_sadrzaj> ARAN TEHNIKA d.o.o. za trgovinu, ugostiteljstvo  i usluge, Prisoje/bb, 21232 Prisoje</izvorni_sadrzaj>
    <derivirana_varijabla naziv="DomainObject.Predmet.ProtustrankaFormatedWithAdress_1"> ARAN TEHNIKA d.o.o. za trgovinu, ugostiteljstvo  i usluge, Prisoje/bb, 21232 Prisoje</derivirana_varijabla>
  </DomainObject.Predmet.ProtustrankaFormatedWithAdress>
  <DomainObject.Predmet.ProtustrankaFormatedWithAdressOIB>
    <izvorni_sadrzaj> ARAN TEHNIKA d.o.o. za trgovinu, ugostiteljstvo  i usluge, OIB 35370484106, Prisoje/bb, 21232 Prisoje</izvorni_sadrzaj>
    <derivirana_varijabla naziv="DomainObject.Predmet.ProtustrankaFormatedWithAdressOIB_1"> ARAN TEHNIKA d.o.o. za trgovinu, ugostiteljstvo  i usluge, OIB 35370484106, Prisoje/bb, 21232 Prisoje</derivirana_varijabla>
  </DomainObject.Predmet.ProtustrankaFormatedWithAdressOIB>
  <DomainObject.Predmet.ProtustrankaWithAdress>
    <izvorni_sadrzaj>ARAN TEHNIKA d.o.o. za trgovinu, ugostiteljstvo  i usluge Prisoje/bb, 21232 Prisoje</izvorni_sadrzaj>
    <derivirana_varijabla naziv="DomainObject.Predmet.ProtustrankaWithAdress_1">ARAN TEHNIKA d.o.o. za trgovinu, ugostiteljstvo  i usluge Prisoje/bb, 21232 Prisoje</derivirana_varijabla>
  </DomainObject.Predmet.ProtustrankaWithAdress>
  <DomainObject.Predmet.ProtustrankaWithAdressOIB>
    <izvorni_sadrzaj>ARAN TEHNIKA d.o.o. za trgovinu, ugostiteljstvo  i usluge, OIB 35370484106, Prisoje/bb, 21232 Prisoje</izvorni_sadrzaj>
    <derivirana_varijabla naziv="DomainObject.Predmet.ProtustrankaWithAdressOIB_1">ARAN TEHNIKA d.o.o. za trgovinu, ugostiteljstvo  i usluge, OIB 35370484106, Prisoje/bb, 21232 Prisoje</derivirana_varijabla>
  </DomainObject.Predmet.ProtustrankaWithAdressOIB>
  <DomainObject.Predmet.ProtustrankaNazivFormated>
    <izvorni_sadrzaj>ARAN TEHNIKA d.o.o. za trgovinu, ugostiteljstvo  i usluge</izvorni_sadrzaj>
    <derivirana_varijabla naziv="DomainObject.Predmet.ProtustrankaNazivFormated_1">ARAN TEHNIKA d.o.o. za trgovinu, ugostiteljstvo  i usluge</derivirana_varijabla>
  </DomainObject.Predmet.ProtustrankaNazivFormated>
  <DomainObject.Predmet.ProtustrankaNazivFormatedOIB>
    <izvorni_sadrzaj>ARAN TEHNIKA d.o.o. za trgovinu, ugostiteljstvo  i usluge, OIB 35370484106</izvorni_sadrzaj>
    <derivirana_varijabla naziv="DomainObject.Predmet.ProtustrankaNazivFormatedOIB_1">ARAN TEHNIKA d.o.o. za trgovinu, ugostiteljstvo  i usluge, OIB 35370484106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13485340.61</izvorni_sadrzaj>
    <derivirana_varijabla naziv="DomainObject.Predmet.TrenutnaVrijednost_1">13485340.61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ARAN TEHNIKA d.o.o. za trgovinu, ugostiteljstvo  i usluge</item>
    </izvorni_sadrzaj>
    <derivirana_varijabla naziv="DomainObject.Predmet.ProtuStrankaListFormated_1">
      <item>ARAN TEHNIKA d.o.o. za trgovinu, ugostiteljstvo  i usluge</item>
    </derivirana_varijabla>
  </DomainObject.Predmet.ProtuStrankaListFormated>
  <DomainObject.Predmet.ProtuStrankaListFormatedOIB>
    <izvorni_sadrzaj>
      <item>ARAN TEHNIKA d.o.o. za trgovinu, ugostiteljstvo  i usluge, OIB 35370484106</item>
    </izvorni_sadrzaj>
    <derivirana_varijabla naziv="DomainObject.Predmet.ProtuStrankaListFormatedOIB_1">
      <item>ARAN TEHNIKA d.o.o. za trgovinu, ugostiteljstvo  i usluge, OIB 35370484106</item>
    </derivirana_varijabla>
  </DomainObject.Predmet.ProtuStrankaListFormatedOIB>
  <DomainObject.Predmet.ProtuStrankaListFormatedWithAdress>
    <izvorni_sadrzaj>
      <item>ARAN TEHNIKA d.o.o. za trgovinu, ugostiteljstvo  i usluge, Prisoje/bb, 21232 Prisoje</item>
    </izvorni_sadrzaj>
    <derivirana_varijabla naziv="DomainObject.Predmet.ProtuStrankaListFormatedWithAdress_1">
      <item>ARAN TEHNIKA d.o.o. za trgovinu, ugostiteljstvo  i usluge, Prisoje/bb, 21232 Prisoje</item>
    </derivirana_varijabla>
  </DomainObject.Predmet.ProtuStrankaListFormatedWithAdress>
  <DomainObject.Predmet.ProtuStrankaListFormatedWithAdressOIB>
    <izvorni_sadrzaj>
      <item>ARAN TEHNIKA d.o.o. za trgovinu, ugostiteljstvo  i usluge, OIB 35370484106, Prisoje/bb, 21232 Prisoje</item>
    </izvorni_sadrzaj>
    <derivirana_varijabla naziv="DomainObject.Predmet.ProtuStrankaListFormatedWithAdressOIB_1">
      <item>ARAN TEHNIKA d.o.o. za trgovinu, ugostiteljstvo  i usluge, OIB 35370484106, Prisoje/bb, 21232 Prisoje</item>
    </derivirana_varijabla>
  </DomainObject.Predmet.ProtuStrankaListFormatedWithAdressOIB>
  <DomainObject.Predmet.ProtuStrankaListNazivFormated>
    <izvorni_sadrzaj>
      <item>ARAN TEHNIKA d.o.o. za trgovinu, ugostiteljstvo  i usluge</item>
    </izvorni_sadrzaj>
    <derivirana_varijabla naziv="DomainObject.Predmet.ProtuStrankaListNazivFormated_1">
      <item>ARAN TEHNIKA d.o.o. za trgovinu, ugostiteljstvo  i usluge</item>
    </derivirana_varijabla>
  </DomainObject.Predmet.ProtuStrankaListNazivFormated>
  <DomainObject.Predmet.ProtuStrankaListNazivFormatedOIB>
    <izvorni_sadrzaj>
      <item>ARAN TEHNIKA d.o.o. za trgovinu, ugostiteljstvo  i usluge, OIB 35370484106</item>
    </izvorni_sadrzaj>
    <derivirana_varijabla naziv="DomainObject.Predmet.ProtuStrankaListNazivFormatedOIB_1">
      <item>ARAN TEHNIKA d.o.o. za trgovinu, ugostiteljstvo  i usluge, OIB 35370484106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ARAN TEHNIKA d.o.o. za trgovinu, ugostiteljstvo  i usluge</izvorni_sadrzaj>
    <derivirana_varijabla naziv="DomainObject.Predmet.ProtustrankaIDrugi_1">ARAN TEHNIKA d.o.o. za trgovinu, ugostiteljstvo 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ARAN TEHNIKA d.o.o. za trgovinu, ugostiteljstvo  i usluge, OIB 35370484106, Prisoje/bb, 21232 Prisoje</izvorni_sadrzaj>
    <derivirana_varijabla naziv="DomainObject.Predmet.ProtustrankaIDrugiAdressOIB_1">ARAN TEHNIKA d.o.o. za trgovinu, ugostiteljstvo  i usluge, OIB 35370484106,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 TEHNIKA d.o.o. za trgovinu, ugostiteljstvo  i usluge</item>
      <item>FINANCIJSKA AGENCIJA, RC SPLIT</item>
    </izvorni_sadrzaj>
    <derivirana_varijabla naziv="DomainObject.Predmet.SudioniciListNaziv_1">
      <item>ARAN TEHNIKA d.o.o. za trgovinu, ugostiteljstvo  i usluge</item>
      <item>FINANCIJSKA AGENCIJA, RC SPLIT</item>
    </derivirana_varijabla>
  </DomainObject.Predmet.SudioniciListNaziv>
  <DomainObject.Predmet.SudioniciListAdressOIB>
    <izvorni_sadrzaj>
      <item>ARAN TEHNIKA d.o.o. za trgovinu, ugostiteljstvo  i usluge, OIB 35370484106, Prisoje/bb,21232 Prisoje</item>
      <item>FINANCIJSKA AGENCIJA, RC SPLIT, OIB 85821130368, Mažuranićevo šetalište 24b,21000 Split</item>
    </izvorni_sadrzaj>
    <derivirana_varijabla naziv="DomainObject.Predmet.SudioniciListAdressOIB_1">
      <item>ARAN TEHNIKA d.o.o. za trgovinu, ugostiteljstvo  i usluge, OIB 35370484106, Prisoje/bb,21232 Prisoje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35370484106</item>
      <item>, OIB 85821130368</item>
    </izvorni_sadrzaj>
    <derivirana_varijabla naziv="DomainObject.Predmet.SudioniciListNazivOIB_1">
      <item>, OIB 35370484106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643</properties:Words>
  <properties:Characters>3711</properties:Characters>
  <properties:Lines>96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2016-06-28T12:05:00Z</dcterms:created>
  <dc:creator>MINISTARSTVO PRAVOSUĐA</dc:creator>
  <cp:lastModifiedBy>Goran Radanović</cp:lastModifiedBy>
  <cp:lastPrinted>2016-05-20T07:06:00Z</cp:lastPrinted>
  <dcterms:modified xmlns:xsi="http://www.w3.org/2001/XMLSchema-instance" xsi:type="dcterms:W3CDTF">2016-07-05T10:04:00Z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