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f8a07" w14:paraId="98f8a07" w:rsidRDefault="00BD7F16" w:rsidP="007A1918" w:rsidR="002D49EC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B2433B">
        <w:t>766</w:t>
      </w:r>
      <w:r w:rsidR="00BE14DE">
        <w:t>/</w:t>
      </w:r>
      <w:r w:rsidR="00245588">
        <w:t>16-</w:t>
      </w:r>
      <w:r w:rsidR="00B2433B">
        <w:t>11</w:t>
      </w:r>
    </w:p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F21731" w:rsidRPr="00B230C0">
        <w:t>Financijske agencije</w:t>
      </w:r>
      <w:r w:rsidR="00F835AE" w:rsidRPr="00F21731">
        <w:rPr>
          <w:b/>
        </w:rPr>
        <w:t xml:space="preserve"> </w:t>
      </w:r>
      <w:r w:rsidRPr="00F60CD9">
        <w:t xml:space="preserve">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B2433B">
        <w:t>MAGNET d.o.o., Zadar, Liburnska obala 6/V, OIB: 48669716840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4E33BE">
        <w:t>1</w:t>
      </w:r>
      <w:r w:rsidR="00AC6C14">
        <w:t>9</w:t>
      </w:r>
      <w:r w:rsidR="004E33BE">
        <w:t>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B2433B">
        <w:t>MAGNET d.o.o., Zadar, Liburnska obala 6/V, OIB: 48669716840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B2433B" w:rsidP="0026691E" w:rsidR="00A70A5D">
      <w:pPr>
        <w:jc w:val="center"/>
      </w:pPr>
      <w:r>
        <w:t>16</w:t>
      </w:r>
      <w:r w:rsidR="004E33BE">
        <w:t>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08</w:t>
      </w:r>
      <w:r w:rsidR="00A70A5D">
        <w:t>,</w:t>
      </w:r>
      <w:r>
        <w:t>55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>Dr. Franje Tuđmana 35, sudnica 26/I.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B2433B" w:rsidP="0026691E" w:rsidR="0026691E">
      <w:pPr>
        <w:jc w:val="center"/>
      </w:pPr>
      <w:r>
        <w:t>16</w:t>
      </w:r>
      <w:r w:rsidR="004E33BE">
        <w:t>. lipnja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08</w:t>
      </w:r>
      <w:r w:rsidR="00F92198">
        <w:t>,</w:t>
      </w:r>
      <w:r>
        <w:t>57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 xml:space="preserve">Dr. Franje Tuđmana 35, sudnica 26/I </w:t>
      </w:r>
      <w:r w:rsidR="0026691E">
        <w:t>.</w:t>
      </w:r>
    </w:p>
    <w:p w:rsidRDefault="00CC3921" w:rsidP="0026691E" w:rsidR="00CC3921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4E33BE" w:rsidR="004E33BE">
      <w:pPr>
        <w:jc w:val="both"/>
      </w:pPr>
      <w:r w:rsidRPr="00F60CD9">
        <w:tab/>
      </w:r>
      <w:r w:rsidR="00245588" w:rsidRPr="001B2417">
        <w:t>Financijska agencija</w:t>
      </w:r>
      <w:r w:rsidR="00D44689" w:rsidRPr="001B2417">
        <w:t xml:space="preserve"> je</w:t>
      </w:r>
      <w:r w:rsidR="00ED6162" w:rsidRPr="001B2417">
        <w:t xml:space="preserve"> dostavi</w:t>
      </w:r>
      <w:r w:rsidR="00245588" w:rsidRPr="001B2417">
        <w:t>la</w:t>
      </w:r>
      <w:r w:rsidR="00ED6162" w:rsidRPr="001B2417">
        <w:t xml:space="preserve"> ovom sudu prijedlog za </w:t>
      </w:r>
      <w:r w:rsidR="00245588" w:rsidRPr="001B2417">
        <w:t>otvaranje</w:t>
      </w:r>
      <w:r w:rsidR="00ED6162" w:rsidRPr="001B2417">
        <w:t xml:space="preserve"> </w:t>
      </w:r>
      <w:r w:rsidR="001B2417" w:rsidRPr="001B2417">
        <w:t xml:space="preserve">skraćenog </w:t>
      </w:r>
      <w:r w:rsidR="00ED6162" w:rsidRPr="001B2417">
        <w:t xml:space="preserve">stečajnog postupka nad stečajnim dužnikom </w:t>
      </w:r>
      <w:r w:rsidR="00B2433B">
        <w:t>MAGNET d.o.o., Zadar</w:t>
      </w:r>
      <w:r w:rsidR="001B2417">
        <w:t xml:space="preserve">. Sud je oglasom od </w:t>
      </w:r>
      <w:r w:rsidR="00B2433B">
        <w:t>17</w:t>
      </w:r>
      <w:r w:rsidR="00AC6C14">
        <w:t>. veljače</w:t>
      </w:r>
      <w:r w:rsidR="001B2417">
        <w:t xml:space="preserve"> 2016. pozvao dužnika na dostavu prokaznog popisa imovine i vjerovnika na podnošenje prijedloga za otvaranje stečajnog postupka. Stečajni dužnik nije podnio prokazni popis imovine, međutim </w:t>
      </w:r>
      <w:r w:rsidR="00A01725">
        <w:t xml:space="preserve">je jedan </w:t>
      </w:r>
      <w:r w:rsidR="004E33BE">
        <w:t>vjerovnik</w:t>
      </w:r>
      <w:r w:rsidR="00170D30">
        <w:t xml:space="preserve"> </w:t>
      </w:r>
      <w:r w:rsidR="00A01725">
        <w:t>podnio</w:t>
      </w:r>
      <w:r w:rsidR="004E33BE">
        <w:t xml:space="preserve"> prijedlog za otvaranje stečajnog postupka.</w:t>
      </w:r>
      <w:r w:rsidR="004E33BE">
        <w:tab/>
      </w:r>
    </w:p>
    <w:p w:rsidRDefault="004E33BE" w:rsidP="00E91D0B" w:rsidR="004E33BE">
      <w:pPr>
        <w:ind w:firstLine="708"/>
        <w:jc w:val="both"/>
      </w:pPr>
      <w:r>
        <w:lastRenderedPageBreak/>
        <w:t xml:space="preserve">Postupajući po odredbi čl. 433. Stečajnog zakona sud je utvrdio da nisu ispunjene pretpostavke za istodobno otvaranje i zaključenje stečajnog postupka budući </w:t>
      </w:r>
      <w:r w:rsidR="00170D30">
        <w:t xml:space="preserve">su vjerovnici podnijeli </w:t>
      </w:r>
      <w:r>
        <w:t>prijedlog</w:t>
      </w:r>
      <w:r w:rsidR="00170D30">
        <w:t>e</w:t>
      </w:r>
      <w:r>
        <w:t xml:space="preserve"> za otvaranje stečajnog postupka, pa je stoga rješenjem od 0</w:t>
      </w:r>
      <w:r w:rsidR="00B2433B">
        <w:t>8</w:t>
      </w:r>
      <w:r>
        <w:t xml:space="preserve">. travnja 2016. posl. br. </w:t>
      </w:r>
      <w:r w:rsidR="00B2433B">
        <w:t>1</w:t>
      </w:r>
      <w:r>
        <w:t xml:space="preserve"> St-</w:t>
      </w:r>
      <w:r w:rsidR="00B2433B">
        <w:t>143</w:t>
      </w:r>
      <w:r w:rsidR="00170D30">
        <w:t>/1</w:t>
      </w:r>
      <w:r w:rsidR="00B2433B">
        <w:t>6</w:t>
      </w:r>
      <w:r w:rsidR="00170D30">
        <w:t>-</w:t>
      </w:r>
      <w:r w:rsidR="00AC6C14">
        <w:t>8</w:t>
      </w:r>
      <w:r>
        <w:t xml:space="preserve"> obustavio skraćeni stečajni postupak.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4E33BE" w:rsidP="004E33BE" w:rsidR="004E33BE">
      <w:pPr>
        <w:jc w:val="both"/>
      </w:pPr>
      <w:r>
        <w:tab/>
        <w:t xml:space="preserve">Stoga je odlučeno kao u izreci. </w:t>
      </w:r>
    </w:p>
    <w:p w:rsidRDefault="005A3991" w:rsidP="004E33BE" w:rsidR="005A3991" w:rsidRPr="006F5B49">
      <w:pPr>
        <w:jc w:val="both"/>
        <w:rPr>
          <w:b/>
        </w:rPr>
      </w:pPr>
    </w:p>
    <w:p w:rsidRDefault="00721F79" w:rsidP="00F60CD9" w:rsidR="00C443B6">
      <w:pPr>
        <w:jc w:val="center"/>
      </w:pPr>
      <w:r w:rsidRPr="00F60CD9">
        <w:t xml:space="preserve">U Zadru, </w:t>
      </w:r>
      <w:r w:rsidR="00AC6C14">
        <w:t>19</w:t>
      </w:r>
      <w:r w:rsidR="004E33BE">
        <w:t>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AA660D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B2433B">
        <w:t>MAGNET d.o.o., Zadar</w:t>
      </w:r>
      <w:r w:rsidR="00B2433B" w:rsidRPr="00F60CD9">
        <w:t xml:space="preserve"> </w:t>
      </w:r>
      <w:r w:rsidR="0020610B" w:rsidRPr="00F60CD9">
        <w:t>i za član</w:t>
      </w:r>
      <w:r w:rsidR="008C289C">
        <w:t>a</w:t>
      </w:r>
      <w:r w:rsidR="00286427">
        <w:t xml:space="preserve"> </w:t>
      </w:r>
      <w:r w:rsidR="0020610B" w:rsidRPr="00F60CD9">
        <w:t>uprave s upozorenjem</w:t>
      </w:r>
    </w:p>
    <w:p w:rsidRDefault="00B2433B" w:rsidP="003525D9" w:rsidR="001B2417">
      <w:pPr>
        <w:pStyle w:val="Tijeloteksta"/>
        <w:numPr>
          <w:ilvl w:val="0"/>
          <w:numId w:val="3"/>
        </w:numPr>
        <w:jc w:val="left"/>
        <w:rPr>
          <w:szCs w:val="24"/>
        </w:rPr>
      </w:pPr>
      <w:r>
        <w:rPr>
          <w:szCs w:val="24"/>
        </w:rPr>
        <w:t>EAMONN JOSEPH O'CALLAGHAN, Velika Britanija i Sj. Irska, Liverpool L17 9QL, Aigburth, 39 Ampthill Road – uz upozorenje na adresu društva</w:t>
      </w:r>
      <w:r w:rsidR="003525D9">
        <w:t xml:space="preserve"> </w:t>
      </w:r>
      <w:r w:rsidR="00B207BB" w:rsidRPr="00850934">
        <w:rPr>
          <w:szCs w:val="24"/>
        </w:rPr>
        <w:t>i na e-oglasnu ploču suda</w:t>
      </w:r>
    </w:p>
    <w:p w:rsidRDefault="00B2433B" w:rsidP="00B2433B" w:rsidR="00B2433B" w:rsidRPr="00B2433B">
      <w:pPr>
        <w:pStyle w:val="Tijeloteksta"/>
        <w:numPr>
          <w:ilvl w:val="0"/>
          <w:numId w:val="3"/>
        </w:numPr>
        <w:jc w:val="left"/>
        <w:rPr>
          <w:szCs w:val="24"/>
        </w:rPr>
      </w:pPr>
      <w:r>
        <w:rPr>
          <w:szCs w:val="24"/>
        </w:rPr>
        <w:t>GAIL FELICIA LEIBOWITZ O'CALLAGHAN, SAD, 3129 Dona Susana, Studio City 91604, Kalifonija – uz upozorenje na adresu društva</w:t>
      </w:r>
      <w:r>
        <w:t xml:space="preserve"> </w:t>
      </w:r>
      <w:r w:rsidRPr="00850934">
        <w:rPr>
          <w:szCs w:val="24"/>
        </w:rPr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170D30" w:rsidP="0020610B" w:rsidR="00170D30">
      <w:pPr>
        <w:numPr>
          <w:ilvl w:val="0"/>
          <w:numId w:val="3"/>
        </w:numPr>
      </w:pPr>
      <w:r>
        <w:t xml:space="preserve">predlagatelju </w:t>
      </w:r>
      <w:r w:rsidR="00B2433B">
        <w:t xml:space="preserve">RH po ŽDO Zadar – e-mailom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633298" w:rsidR="00631438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31346B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B2433B">
      <w:t>766</w:t>
    </w:r>
    <w:r w:rsidR="00DD4B80">
      <w:t>/16-</w:t>
    </w:r>
    <w:r w:rsidR="00B2433B">
      <w:t>11</w:t>
    </w: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0E80"/>
    <w:rsid w:val="0002702C"/>
    <w:rsid w:val="00032B87"/>
    <w:rsid w:val="00034E8A"/>
    <w:rsid w:val="000400E9"/>
    <w:rsid w:val="0004017B"/>
    <w:rsid w:val="00046564"/>
    <w:rsid w:val="000525D6"/>
    <w:rsid w:val="0005791D"/>
    <w:rsid w:val="00061A25"/>
    <w:rsid w:val="00067167"/>
    <w:rsid w:val="00067D16"/>
    <w:rsid w:val="00075671"/>
    <w:rsid w:val="00080283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0D30"/>
    <w:rsid w:val="00173F44"/>
    <w:rsid w:val="00176998"/>
    <w:rsid w:val="00184BB6"/>
    <w:rsid w:val="00192589"/>
    <w:rsid w:val="001A1D49"/>
    <w:rsid w:val="001A5792"/>
    <w:rsid w:val="001B22A8"/>
    <w:rsid w:val="001B2417"/>
    <w:rsid w:val="001B3AB3"/>
    <w:rsid w:val="001C2BF1"/>
    <w:rsid w:val="001D1E5D"/>
    <w:rsid w:val="001E4CA8"/>
    <w:rsid w:val="001F483A"/>
    <w:rsid w:val="0020610B"/>
    <w:rsid w:val="0021129F"/>
    <w:rsid w:val="002223B7"/>
    <w:rsid w:val="00227F27"/>
    <w:rsid w:val="00231F68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6691E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761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46B"/>
    <w:rsid w:val="00313EC8"/>
    <w:rsid w:val="003162C0"/>
    <w:rsid w:val="00325EC4"/>
    <w:rsid w:val="00337D50"/>
    <w:rsid w:val="0034131B"/>
    <w:rsid w:val="00342B41"/>
    <w:rsid w:val="003510B6"/>
    <w:rsid w:val="003525D9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0B09"/>
    <w:rsid w:val="003F3D1A"/>
    <w:rsid w:val="003F6C53"/>
    <w:rsid w:val="00407508"/>
    <w:rsid w:val="00416759"/>
    <w:rsid w:val="004224E3"/>
    <w:rsid w:val="004270AE"/>
    <w:rsid w:val="00437F56"/>
    <w:rsid w:val="00441216"/>
    <w:rsid w:val="0044566F"/>
    <w:rsid w:val="004530E4"/>
    <w:rsid w:val="00456801"/>
    <w:rsid w:val="00460D71"/>
    <w:rsid w:val="004616A4"/>
    <w:rsid w:val="00461C9E"/>
    <w:rsid w:val="00465361"/>
    <w:rsid w:val="004731FA"/>
    <w:rsid w:val="004807CF"/>
    <w:rsid w:val="004902BE"/>
    <w:rsid w:val="00490F40"/>
    <w:rsid w:val="004A5EB9"/>
    <w:rsid w:val="004B557B"/>
    <w:rsid w:val="004C11C7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E33BE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3298"/>
    <w:rsid w:val="00637192"/>
    <w:rsid w:val="0063724D"/>
    <w:rsid w:val="00650C5F"/>
    <w:rsid w:val="006510EC"/>
    <w:rsid w:val="00653F1D"/>
    <w:rsid w:val="006624E8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6F5B49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A1918"/>
    <w:rsid w:val="007A7A8B"/>
    <w:rsid w:val="007C7517"/>
    <w:rsid w:val="007D6382"/>
    <w:rsid w:val="007D6FF4"/>
    <w:rsid w:val="007E0AFC"/>
    <w:rsid w:val="007E172D"/>
    <w:rsid w:val="007E4EA3"/>
    <w:rsid w:val="007F300A"/>
    <w:rsid w:val="007F6C6F"/>
    <w:rsid w:val="008039BA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64538"/>
    <w:rsid w:val="00873EB8"/>
    <w:rsid w:val="00887268"/>
    <w:rsid w:val="008921CA"/>
    <w:rsid w:val="00897A81"/>
    <w:rsid w:val="008B6C47"/>
    <w:rsid w:val="008C289C"/>
    <w:rsid w:val="008D5C4C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23EA"/>
    <w:rsid w:val="00974B89"/>
    <w:rsid w:val="0098701D"/>
    <w:rsid w:val="009E2FFE"/>
    <w:rsid w:val="009E56BB"/>
    <w:rsid w:val="009E574F"/>
    <w:rsid w:val="009F0647"/>
    <w:rsid w:val="00A01725"/>
    <w:rsid w:val="00A026EA"/>
    <w:rsid w:val="00A10BFD"/>
    <w:rsid w:val="00A12700"/>
    <w:rsid w:val="00A1760F"/>
    <w:rsid w:val="00A203A2"/>
    <w:rsid w:val="00A241EB"/>
    <w:rsid w:val="00A24FBC"/>
    <w:rsid w:val="00A25A92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A660D"/>
    <w:rsid w:val="00AB76CD"/>
    <w:rsid w:val="00AB7CD3"/>
    <w:rsid w:val="00AC1970"/>
    <w:rsid w:val="00AC6C14"/>
    <w:rsid w:val="00AC6E02"/>
    <w:rsid w:val="00AE1CD0"/>
    <w:rsid w:val="00AE70E5"/>
    <w:rsid w:val="00AF1BE6"/>
    <w:rsid w:val="00B0035D"/>
    <w:rsid w:val="00B17535"/>
    <w:rsid w:val="00B207BB"/>
    <w:rsid w:val="00B230C0"/>
    <w:rsid w:val="00B2433B"/>
    <w:rsid w:val="00B2519B"/>
    <w:rsid w:val="00B26EB5"/>
    <w:rsid w:val="00B30288"/>
    <w:rsid w:val="00B37945"/>
    <w:rsid w:val="00B43F4C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053C7"/>
    <w:rsid w:val="00C161A9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2E24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4B80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414D"/>
    <w:rsid w:val="00E864A3"/>
    <w:rsid w:val="00E8758E"/>
    <w:rsid w:val="00E87798"/>
    <w:rsid w:val="00E91D0B"/>
    <w:rsid w:val="00EA06B6"/>
    <w:rsid w:val="00EA62F1"/>
    <w:rsid w:val="00EB67FA"/>
    <w:rsid w:val="00EC04BE"/>
    <w:rsid w:val="00EC0E4C"/>
    <w:rsid w:val="00EC2024"/>
    <w:rsid w:val="00EC309C"/>
    <w:rsid w:val="00EC3F26"/>
    <w:rsid w:val="00ED55DC"/>
    <w:rsid w:val="00ED6162"/>
    <w:rsid w:val="00EE2939"/>
    <w:rsid w:val="00EE2B66"/>
    <w:rsid w:val="00EF3BBC"/>
    <w:rsid w:val="00EF416E"/>
    <w:rsid w:val="00EF566D"/>
    <w:rsid w:val="00F01032"/>
    <w:rsid w:val="00F02BC6"/>
    <w:rsid w:val="00F03B45"/>
    <w:rsid w:val="00F03D32"/>
    <w:rsid w:val="00F21731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439B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Hiperveza" w:type="character">
    <w:name w:val="Hyperlink"/>
    <w:basedOn w:val="Zadanifontodlomka"/>
    <w:uiPriority w:val="99"/>
    <w:unhideWhenUsed/>
    <w:rsid w:val="003525D9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134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34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34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34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34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Hiperveza" w:type="character">
    <w:name w:val="Hyperlink"/>
    <w:basedOn w:val="Zadanifontodlomka"/>
    <w:uiPriority w:val="99"/>
    <w:unhideWhenUsed/>
    <w:rsid w:val="003525D9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134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34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34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34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34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St-766/2016</izvorni_sadrzaj>
    <derivirana_varijabla naziv="DomainObject.Predmet.OznakaBroj_1">St-766/2016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MAGNET društvo s ograničenom odgovornošću za trgovinu i usluge</izvorni_sadrzaj>
    <derivirana_varijabla naziv="DomainObject.Predmet.ProtustrankaFormated_1">  MAGNET društvo s ograničenom odgovornošću za trgovinu i usluge</derivirana_varijabla>
  </DomainObject.Predmet.ProtustrankaFormated>
  <DomainObject.Predmet.ProtustrankaFormatedOIB>
    <izvorni_sadrzaj>  MAGNET društvo s ograničenom odgovornošću za trgovinu i usluge, OIB 48669716840</izvorni_sadrzaj>
    <derivirana_varijabla naziv="DomainObject.Predmet.ProtustrankaFormatedOIB_1">  MAGNET društvo s ograničenom odgovornošću za trgovinu i usluge, OIB 48669716840</derivirana_varijabla>
  </DomainObject.Predmet.ProtustrankaFormatedOIB>
  <DomainObject.Predmet.ProtustrankaFormatedWithAdress>
    <izvorni_sadrzaj> MAGNET društvo s ograničenom odgovornošću za trgovinu i usluge, Liburnska Obala, 6/V , 23000 Zadar</izvorni_sadrzaj>
    <derivirana_varijabla naziv="DomainObject.Predmet.ProtustrankaFormatedWithAdress_1"> MAGNET društvo s ograničenom odgovornošću za trgovinu i usluge, Liburnska Obala, 6/V , 23000 Zadar</derivirana_varijabla>
  </DomainObject.Predmet.ProtustrankaFormatedWithAdress>
  <DomainObject.Predmet.ProtustrankaFormatedWithAdressOIB>
    <izvorni_sadrzaj> MAGNET društvo s ograničenom odgovornošću za trgovinu i usluge, OIB 48669716840, Liburnska Obala, 6/V , 23000 Zadar</izvorni_sadrzaj>
    <derivirana_varijabla naziv="DomainObject.Predmet.ProtustrankaFormatedWithAdressOIB_1"> MAGNET društvo s ograničenom odgovornošću za trgovinu i usluge, OIB 48669716840, Liburnska Obala, 6/V , 23000 Zadar</derivirana_varijabla>
  </DomainObject.Predmet.ProtustrankaFormatedWithAdressOIB>
  <DomainObject.Predmet.ProtustrankaWithAdress>
    <izvorni_sadrzaj>MAGNET društvo s ograničenom odgovornošću za trgovinu i usluge Liburnska Obala, 6/V , 23000 Zadar</izvorni_sadrzaj>
    <derivirana_varijabla naziv="DomainObject.Predmet.ProtustrankaWithAdress_1">MAGNET društvo s ograničenom odgovornošću za trgovinu i usluge Liburnska Obala, 6/V , 23000 Zadar</derivirana_varijabla>
  </DomainObject.Predmet.ProtustrankaWithAdress>
  <DomainObject.Predmet.ProtustrankaWithAdressOIB>
    <izvorni_sadrzaj>MAGNET društvo s ograničenom odgovornošću za trgovinu i usluge, OIB 48669716840, Liburnska Obala, 6/V , 23000 Zadar</izvorni_sadrzaj>
    <derivirana_varijabla naziv="DomainObject.Predmet.ProtustrankaWithAdressOIB_1">MAGNET društvo s ograničenom odgovornošću za trgovinu i usluge, OIB 48669716840, Liburnska Obala, 6/V , 23000 Zadar</derivirana_varijabla>
  </DomainObject.Predmet.ProtustrankaWithAdressOIB>
  <DomainObject.Predmet.ProtustrankaNazivFormated>
    <izvorni_sadrzaj>MAGNET društvo s ograničenom odgovornošću za trgovinu i usluge</izvorni_sadrzaj>
    <derivirana_varijabla naziv="DomainObject.Predmet.ProtustrankaNazivFormated_1">MAGNET društvo s ograničenom odgovornošću za trgovinu i usluge</derivirana_varijabla>
  </DomainObject.Predmet.ProtustrankaNazivFormated>
  <DomainObject.Predmet.ProtustrankaNazivFormatedOIB>
    <izvorni_sadrzaj>MAGNET društvo s ograničenom odgovornošću za trgovinu i usluge, OIB 48669716840</izvorni_sadrzaj>
    <derivirana_varijabla naziv="DomainObject.Predmet.ProtustrankaNazivFormatedOIB_1">MAGNET društvo s ograničenom odgovornošću za trgovinu i usluge, OIB 48669716840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MAGNET društvo s ograničenom odgovornošću za trgovinu i usluge</item>
    </izvorni_sadrzaj>
    <derivirana_varijabla naziv="DomainObject.Predmet.ProtuStrankaListFormated_1">
      <item>MAGNET društvo s ograničenom odgovornošću za trgovinu i usluge</item>
    </derivirana_varijabla>
  </DomainObject.Predmet.ProtuStrankaListFormated>
  <DomainObject.Predmet.ProtuStrankaListFormatedOIB>
    <izvorni_sadrzaj>
      <item>MAGNET društvo s ograničenom odgovornošću za trgovinu i usluge, OIB 48669716840</item>
    </izvorni_sadrzaj>
    <derivirana_varijabla naziv="DomainObject.Predmet.ProtuStrankaListFormatedOIB_1">
      <item>MAGNET društvo s ograničenom odgovornošću za trgovinu i usluge, OIB 48669716840</item>
    </derivirana_varijabla>
  </DomainObject.Predmet.ProtuStrankaListFormatedOIB>
  <DomainObject.Predmet.ProtuStrankaListFormatedWithAdress>
    <izvorni_sadrzaj>
      <item>MAGNET društvo s ograničenom odgovornošću za trgovinu i usluge, Liburnska Obala, 6/V , 23000 Zadar</item>
    </izvorni_sadrzaj>
    <derivirana_varijabla naziv="DomainObject.Predmet.ProtuStrankaListFormatedWithAdress_1">
      <item>MAGNET društvo s ograničenom odgovornošću za trgovinu i usluge, Liburnska Obala, 6/V , 23000 Zadar</item>
    </derivirana_varijabla>
  </DomainObject.Predmet.ProtuStrankaListFormatedWithAdress>
  <DomainObject.Predmet.ProtuStrankaListFormatedWithAdressOIB>
    <izvorni_sadrzaj>
      <item>MAGNET društvo s ograničenom odgovornošću za trgovinu i usluge, OIB 48669716840, Liburnska Obala, 6/V , 23000 Zadar</item>
    </izvorni_sadrzaj>
    <derivirana_varijabla naziv="DomainObject.Predmet.ProtuStrankaListFormatedWithAdressOIB_1">
      <item>MAGNET društvo s ograničenom odgovornošću za trgovinu i usluge, OIB 48669716840, Liburnska Obala, 6/V , 23000 Zadar</item>
    </derivirana_varijabla>
  </DomainObject.Predmet.ProtuStrankaListFormatedWithAdressOIB>
  <DomainObject.Predmet.ProtuStrankaListNazivFormated>
    <izvorni_sadrzaj>
      <item>MAGNET društvo s ograničenom odgovornošću za trgovinu i usluge</item>
    </izvorni_sadrzaj>
    <derivirana_varijabla naziv="DomainObject.Predmet.ProtuStrankaListNazivFormated_1">
      <item>MAGNET društvo s ograničenom odgovornošću za trgovinu i usluge</item>
    </derivirana_varijabla>
  </DomainObject.Predmet.ProtuStrankaListNazivFormated>
  <DomainObject.Predmet.ProtuStrankaListNazivFormatedOIB>
    <izvorni_sadrzaj>
      <item>MAGNET društvo s ograničenom odgovornošću za trgovinu i usluge, OIB 48669716840</item>
    </izvorni_sadrzaj>
    <derivirana_varijabla naziv="DomainObject.Predmet.ProtuStrankaListNazivFormatedOIB_1">
      <item>MAGNET društvo s ograničenom odgovornošću za trgovinu i usluge, OIB 48669716840</item>
    </derivirana_varijabla>
  </DomainObject.Predmet.ProtuStrankaListNazivFormatedOIB>
  <DomainObject.Predmet.OstaliListFormated>
    <izvorni_sadrzaj>
      <item>Eamonn Joseph O'callaghan</item>
      <item>Gail Felicia Leibowitz O Callaghan</item>
    </izvorni_sadrzaj>
    <derivirana_varijabla naziv="DomainObject.Predmet.OstaliListFormated_1">
      <item>Eamonn Joseph O'callaghan</item>
      <item>Gail Felicia Leibowitz O Callaghan</item>
    </derivirana_varijabla>
  </DomainObject.Predmet.OstaliListFormated>
  <DomainObject.Predmet.OstaliListFormatedOIB>
    <izvorni_sadrzaj>
      <item>Eamonn Joseph O'callaghan, OIB 83574516699</item>
      <item>Gail Felicia Leibowitz O Callaghan, OIB 00390579119</item>
    </izvorni_sadrzaj>
    <derivirana_varijabla naziv="DomainObject.Predmet.OstaliListFormatedOIB_1">
      <item>Eamonn Joseph O'callaghan, OIB 83574516699</item>
      <item>Gail Felicia Leibowitz O Callaghan, OIB 00390579119</item>
    </derivirana_varijabla>
  </DomainObject.Predmet.OstaliListFormatedOIB>
  <DomainObject.Predmet.OstaliListFormatedWithAdress>
    <izvorni_sadrzaj>
      <item>Eamonn Joseph O'callaghan, Ampthill Road 43, Liverpool</item>
      <item>Gail Felicia Leibowitz O Callaghan</item>
    </izvorni_sadrzaj>
    <derivirana_varijabla naziv="DomainObject.Predmet.OstaliListFormatedWithAdress_1">
      <item>Eamonn Joseph O'callaghan, Ampthill Road 43, Liverpool</item>
      <item>Gail Felicia Leibowitz O Callaghan</item>
    </derivirana_varijabla>
  </DomainObject.Predmet.OstaliListFormatedWithAdress>
  <DomainObject.Predmet.OstaliListFormatedWithAdressOIB>
    <izvorni_sadrzaj>
      <item>Eamonn Joseph O'callaghan, OIB 83574516699, Ampthill Road 43, Liverpool</item>
      <item>Gail Felicia Leibowitz O Callaghan, OIB 00390579119</item>
    </izvorni_sadrzaj>
    <derivirana_varijabla naziv="DomainObject.Predmet.OstaliListFormatedWithAdressOIB_1">
      <item>Eamonn Joseph O'callaghan, OIB 83574516699, Ampthill Road 43, Liverpool</item>
      <item>Gail Felicia Leibowitz O Callaghan, OIB 00390579119</item>
    </derivirana_varijabla>
  </DomainObject.Predmet.OstaliListFormatedWithAdressOIB>
  <DomainObject.Predmet.OstaliListNazivFormated>
    <izvorni_sadrzaj>
      <item>Eamonn Joseph O'callaghan</item>
      <item>Gail Felicia Leibowitz O Callaghan</item>
    </izvorni_sadrzaj>
    <derivirana_varijabla naziv="DomainObject.Predmet.OstaliListNazivFormated_1">
      <item>Eamonn Joseph O'callaghan</item>
      <item>Gail Felicia Leibowitz O Callaghan</item>
    </derivirana_varijabla>
  </DomainObject.Predmet.OstaliListNazivFormated>
  <DomainObject.Predmet.OstaliListNazivFormatedOIB>
    <izvorni_sadrzaj>
      <item>Eamonn Joseph O'callaghan, OIB 83574516699</item>
      <item>Gail Felicia Leibowitz O Callaghan, OIB 00390579119</item>
    </izvorni_sadrzaj>
    <derivirana_varijabla naziv="DomainObject.Predmet.OstaliListNazivFormatedOIB_1">
      <item>Eamonn Joseph O'callaghan, OIB 83574516699</item>
      <item>Gail Felicia Leibowitz O Callaghan, OIB 00390579119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MAGNET društvo s ograničenom odgovornošću za trgovinu i usluge</izvorni_sadrzaj>
    <derivirana_varijabla naziv="DomainObject.Predmet.ProtustrankaIDrugi_1">MAGNET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MAGNET društvo s ograničenom odgovornošću za trgovinu i usluge, OIB 48669716840, Liburnska Obala, 6/V , 23000 Zadar</izvorni_sadrzaj>
    <derivirana_varijabla naziv="DomainObject.Predmet.ProtustrankaIDrugiAdressOIB_1">MAGNET društvo s ograničenom odgovornošću za trgovinu i usluge, OIB 48669716840, Liburnska Obala, 6/V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MAGNET društvo s ograničenom odgovornošću za trgovinu i usluge</item>
      <item>FINA</item>
      <item>Eamonn Joseph O'callaghan</item>
      <item>Gail Felicia Leibowitz O Callaghan</item>
    </izvorni_sadrzaj>
    <derivirana_varijabla naziv="DomainObject.Predmet.SudioniciListNaziv_1">
      <item>MAGNET društvo s ograničenom odgovornošću za trgovinu i usluge</item>
      <item>FINA</item>
      <item>Eamonn Joseph O'callaghan</item>
      <item>Gail Felicia Leibowitz O Callaghan</item>
    </derivirana_varijabla>
  </DomainObject.Predmet.SudioniciListNaziv>
  <DomainObject.Predmet.SudioniciListAdressOIB>
    <izvorni_sadrzaj>
      <item>MAGNET društvo s ograničenom odgovornošću za trgovinu i usluge, OIB 48669716840, Liburnska Obala, 6/V ,23000 Zadar</item>
      <item>FINA, OIB 85821130368</item>
      <item>Eamonn Joseph O'callaghan, OIB 83574516699, Ampthill Road 43,Liverpool</item>
      <item>Gail Felicia Leibowitz O Callaghan, OIB 00390579119</item>
    </izvorni_sadrzaj>
    <derivirana_varijabla naziv="DomainObject.Predmet.SudioniciListAdressOIB_1">
      <item>MAGNET društvo s ograničenom odgovornošću za trgovinu i usluge, OIB 48669716840, Liburnska Obala, 6/V ,23000 Zadar</item>
      <item>FINA, OIB 85821130368</item>
      <item>Eamonn Joseph O'callaghan, OIB 83574516699, Ampthill Road 43,Liverpool</item>
      <item>Gail Felicia Leibowitz O Callaghan, OIB 00390579119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48669716840</item>
      <item>, OIB 85821130368</item>
      <item>, OIB 83574516699</item>
      <item>, OIB 00390579119</item>
    </izvorni_sadrzaj>
    <derivirana_varijabla naziv="DomainObject.Predmet.SudioniciListNazivOIB_1">
      <item>, OIB 48669716840</item>
      <item>, OIB 85821130368</item>
      <item>, OIB 83574516699</item>
      <item>, OIB 00390579119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EABCA9-C21F-45C6-9CAE-7A36083AF0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434</properties:Words>
  <properties:Characters>2384</properties:Characters>
  <properties:Lines>86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2016-05-19T07:42:00Z</dcterms:created>
  <dc:creator>Administrator</dc:creator>
  <cp:lastModifiedBy>wsadmin</cp:lastModifiedBy>
  <cp:lastPrinted>2016-04-22T11:46:00Z</cp:lastPrinted>
  <dcterms:modified xmlns:xsi="http://www.w3.org/2001/XMLSchema-instance" xsi:type="dcterms:W3CDTF">2016-05-19T12:35:00Z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