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d3981" w14:paraId="3cd3981" w:rsidRDefault="008B1D2F" w:rsidP="008B1D2F" w:rsidR="008B1D2F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Default="008B1D2F" w:rsidP="008B1D2F" w:rsidR="008B1D2F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8B1D2F" w:rsidP="008B1D2F" w:rsidR="008B1D2F">
      <w:pPr>
        <w:rPr>
          <w:b/>
        </w:rPr>
      </w:pPr>
      <w:r>
        <w:rPr>
          <w:b/>
        </w:rPr>
        <w:t>TRGOVAČKI SUD U OSIJEKU</w:t>
      </w:r>
    </w:p>
    <w:p w:rsidRDefault="008B1D2F" w:rsidP="008B1D2F" w:rsidR="008B1D2F">
      <w:pPr>
        <w:rPr>
          <w:b/>
        </w:rPr>
      </w:pPr>
      <w:r>
        <w:rPr>
          <w:b/>
        </w:rPr>
        <w:t xml:space="preserve">STALNA SLUŽBA U SLAVONSKOM BRODU </w:t>
      </w:r>
      <w:r>
        <w:rPr>
          <w:b/>
        </w:rPr>
        <w:tab/>
      </w:r>
      <w:r>
        <w:rPr>
          <w:b/>
        </w:rPr>
        <w:tab/>
      </w:r>
    </w:p>
    <w:p w:rsidRDefault="008B1D2F" w:rsidP="008B1D2F" w:rsidR="008B1D2F">
      <w:pPr>
        <w:rPr>
          <w:b/>
        </w:rPr>
      </w:pPr>
      <w:r>
        <w:rPr>
          <w:b/>
        </w:rPr>
        <w:t>Trg pobjede 13</w:t>
      </w:r>
    </w:p>
    <w:p w:rsidRDefault="008B1D2F" w:rsidP="008B1D2F" w:rsidR="008B1D2F">
      <w:pPr>
        <w:rPr>
          <w:b/>
        </w:rPr>
      </w:pPr>
      <w:r>
        <w:rPr>
          <w:b/>
        </w:rPr>
        <w:t>SLAVONSKI BROD</w:t>
      </w:r>
    </w:p>
    <w:p w:rsidRDefault="008B1D2F" w:rsidP="008B1D2F" w:rsidR="008B1D2F"/>
    <w:p w:rsidRDefault="008B1D2F" w:rsidP="008B1D2F" w:rsidR="008B1D2F"/>
    <w:p w:rsidRDefault="008B1D2F" w:rsidP="008B1D2F" w:rsidR="008B1D2F">
      <w:pPr>
        <w:ind w:firstLine="1440"/>
        <w:jc w:val="both"/>
      </w:pPr>
      <w:r>
        <w:rPr>
          <w:b/>
        </w:rPr>
        <w:t>TRGOVAČKI SUD U OSIJEKU, STALNA SLUŽBA U SLAVONSKOM BRODU,</w:t>
      </w:r>
      <w:r>
        <w:t xml:space="preserve"> po stečajnoj sutkinji Mirni Vujčić, u stečajnom postupku nad stečajnim dužnikom </w:t>
      </w:r>
      <w:r w:rsidR="006B5258" w:rsidRPr="006B5258">
        <w:t>GRUPA FERDINAND društvo s ograničenom odgovornošću za promidžbu i trgovinu u stečaju, skraćena tvrtka: GRUPA FERDINAND d.o.o. u stečaju, Pakrac, Radničko naselje 6, OIB: 45488760710</w:t>
      </w:r>
      <w:r>
        <w:t xml:space="preserve">, dana </w:t>
      </w:r>
      <w:r w:rsidR="000D796A">
        <w:t>12</w:t>
      </w:r>
      <w:r w:rsidR="002C414A">
        <w:t xml:space="preserve">. </w:t>
      </w:r>
      <w:r w:rsidR="000D796A">
        <w:t>studenog</w:t>
      </w:r>
      <w:r w:rsidR="00333804">
        <w:t xml:space="preserve"> 2018</w:t>
      </w:r>
      <w:r>
        <w:t>. godine donio je</w:t>
      </w:r>
    </w:p>
    <w:p w:rsidRDefault="008B1D2F" w:rsidP="008B1D2F" w:rsidR="008B1D2F"/>
    <w:p w:rsidRDefault="008B1D2F" w:rsidP="008B1D2F" w:rsidR="008B1D2F">
      <w:pPr>
        <w:jc w:val="center"/>
        <w:rPr>
          <w:b/>
        </w:rPr>
      </w:pPr>
      <w:r>
        <w:rPr>
          <w:b/>
        </w:rPr>
        <w:t>P    O    T    V    R    D    U</w:t>
      </w:r>
    </w:p>
    <w:p w:rsidRDefault="008B1D2F" w:rsidP="008B1D2F" w:rsidR="008B1D2F"/>
    <w:p w:rsidRDefault="008B1D2F" w:rsidP="008B1D2F" w:rsidR="008B1D2F">
      <w:pPr>
        <w:jc w:val="both"/>
      </w:pPr>
      <w:r>
        <w:t xml:space="preserve"> </w:t>
      </w:r>
      <w:r>
        <w:tab/>
      </w:r>
      <w:r>
        <w:tab/>
        <w:t xml:space="preserve"> kojom se potvrđuje da je  kupac  </w:t>
      </w:r>
      <w:r w:rsidR="00DB67C5" w:rsidRPr="00DB67C5">
        <w:t>GRAD PAKRAC, Trg bana Josipa Jelačića 18, Pakrac, OIB 79689915301</w:t>
      </w:r>
      <w:r w:rsidR="00333804">
        <w:t xml:space="preserve"> </w:t>
      </w:r>
      <w:r>
        <w:t xml:space="preserve">uplatio </w:t>
      </w:r>
      <w:proofErr w:type="spellStart"/>
      <w:r>
        <w:t>kupovninu</w:t>
      </w:r>
      <w:proofErr w:type="spellEnd"/>
      <w:r>
        <w:t xml:space="preserve"> u iznosu od </w:t>
      </w:r>
      <w:r w:rsidR="00537424">
        <w:t>801,00</w:t>
      </w:r>
      <w:r>
        <w:t xml:space="preserve"> Kn u skladu s rješenjem o dosudi ovoga suda poslovni broj 7/St-</w:t>
      </w:r>
      <w:r w:rsidR="00DB67C5">
        <w:t>743/2016</w:t>
      </w:r>
      <w:r>
        <w:t>-</w:t>
      </w:r>
      <w:r w:rsidR="006F3B3D">
        <w:t>1</w:t>
      </w:r>
      <w:r w:rsidR="00EE1CB4">
        <w:t>59</w:t>
      </w:r>
      <w:r>
        <w:t xml:space="preserve"> od </w:t>
      </w:r>
      <w:r w:rsidR="001D5848">
        <w:t>09. listopada</w:t>
      </w:r>
      <w:r w:rsidR="00333804">
        <w:t xml:space="preserve"> 2018</w:t>
      </w:r>
      <w:r>
        <w:t xml:space="preserve">. godine, </w:t>
      </w:r>
      <w:r w:rsidR="002B2B01">
        <w:t xml:space="preserve">kojim je određeno da će se </w:t>
      </w:r>
      <w:proofErr w:type="spellStart"/>
      <w:r w:rsidR="002B2B01">
        <w:t>kupovnina</w:t>
      </w:r>
      <w:proofErr w:type="spellEnd"/>
      <w:r w:rsidR="002B2B01">
        <w:t xml:space="preserve"> platiti iz sredstava koje je kupac položio po osnovi jamčevine, a s obzirom da je iznos položene jamčevine veći od iznosa </w:t>
      </w:r>
      <w:proofErr w:type="spellStart"/>
      <w:r w:rsidR="002B2B01">
        <w:t>kupovnine</w:t>
      </w:r>
      <w:proofErr w:type="spellEnd"/>
      <w:r w:rsidR="002B2B01">
        <w:t xml:space="preserve">, </w:t>
      </w:r>
      <w:r w:rsidRPr="00DC327D">
        <w:t xml:space="preserve">a koje je pravomoćno </w:t>
      </w:r>
      <w:r w:rsidR="00D82847">
        <w:t>26. listopada</w:t>
      </w:r>
      <w:r w:rsidR="00C65A2F">
        <w:t xml:space="preserve"> </w:t>
      </w:r>
      <w:r w:rsidR="0015494F">
        <w:t>2018</w:t>
      </w:r>
      <w:r w:rsidRPr="00DC327D">
        <w:t xml:space="preserve">. godine </w:t>
      </w:r>
      <w:r>
        <w:t xml:space="preserve"> za  nekretnine i to:</w:t>
      </w:r>
    </w:p>
    <w:p w:rsidRDefault="007B3AC5" w:rsidP="008B1D2F" w:rsidR="007B3AC5">
      <w:pPr>
        <w:jc w:val="both"/>
      </w:pPr>
    </w:p>
    <w:p w:rsidRDefault="008B1D2F" w:rsidP="00160A93" w:rsidR="00160A93">
      <w:pPr>
        <w:ind w:firstLine="708"/>
        <w:jc w:val="both"/>
      </w:pPr>
      <w:r>
        <w:t xml:space="preserve"> </w:t>
      </w:r>
      <w:r>
        <w:tab/>
        <w:t xml:space="preserve"> </w:t>
      </w:r>
      <w:r w:rsidR="00160A93" w:rsidRPr="00160A93">
        <w:t xml:space="preserve">nekretnine upisane u  </w:t>
      </w:r>
      <w:proofErr w:type="spellStart"/>
      <w:r w:rsidR="00160A93" w:rsidRPr="00160A93">
        <w:t>zk.ul</w:t>
      </w:r>
      <w:proofErr w:type="spellEnd"/>
      <w:r w:rsidR="00160A93" w:rsidRPr="00160A93">
        <w:t>. 1046 k.o. 321982 Pakrac i to:</w:t>
      </w:r>
    </w:p>
    <w:p w:rsidRDefault="00160A93" w:rsidP="00160A93" w:rsidR="00160A93" w:rsidRPr="00160A93">
      <w:pPr>
        <w:ind w:firstLine="708"/>
        <w:jc w:val="both"/>
      </w:pPr>
    </w:p>
    <w:p w:rsidRDefault="00160A93" w:rsidP="00160A93" w:rsidR="00160A93" w:rsidRPr="00160A93">
      <w:pPr>
        <w:ind w:firstLine="708"/>
        <w:jc w:val="both"/>
      </w:pPr>
      <w:r w:rsidRPr="00160A93">
        <w:t xml:space="preserve"> </w:t>
      </w:r>
      <w:r w:rsidRPr="00160A93">
        <w:tab/>
      </w:r>
      <w:r>
        <w:t xml:space="preserve"> </w:t>
      </w:r>
      <w:r w:rsidRPr="00160A93">
        <w:t xml:space="preserve">- kč.br. 2277 – šupa za rezanu građu, priprema lokala i skladište, zgrade i       </w:t>
      </w:r>
      <w:r w:rsidRPr="00160A93">
        <w:tab/>
      </w:r>
      <w:r w:rsidRPr="00160A93">
        <w:tab/>
      </w:r>
      <w:r>
        <w:t xml:space="preserve"> </w:t>
      </w:r>
      <w:r w:rsidRPr="00160A93">
        <w:t xml:space="preserve">dvorište sa 340 </w:t>
      </w:r>
      <w:proofErr w:type="spellStart"/>
      <w:r w:rsidRPr="00160A93">
        <w:t>čhv</w:t>
      </w:r>
      <w:proofErr w:type="spellEnd"/>
      <w:r w:rsidRPr="00160A93">
        <w:t>,</w:t>
      </w:r>
    </w:p>
    <w:p w:rsidRDefault="00160A93" w:rsidP="00160A93" w:rsidR="00160A93" w:rsidRPr="00160A93">
      <w:pPr>
        <w:ind w:firstLine="708"/>
        <w:jc w:val="both"/>
      </w:pPr>
      <w:r w:rsidRPr="00160A93">
        <w:t xml:space="preserve">  </w:t>
      </w:r>
      <w:r w:rsidRPr="00160A93">
        <w:tab/>
        <w:t xml:space="preserve"> - kč.br. 2279 – zgrada u </w:t>
      </w:r>
      <w:proofErr w:type="spellStart"/>
      <w:r w:rsidRPr="00160A93">
        <w:t>Sovnjaku</w:t>
      </w:r>
      <w:proofErr w:type="spellEnd"/>
      <w:r w:rsidRPr="00160A93">
        <w:t xml:space="preserve"> sa 60 </w:t>
      </w:r>
      <w:proofErr w:type="spellStart"/>
      <w:r w:rsidRPr="00160A93">
        <w:t>čhv</w:t>
      </w:r>
      <w:proofErr w:type="spellEnd"/>
      <w:r w:rsidRPr="00160A93">
        <w:t xml:space="preserve"> </w:t>
      </w:r>
    </w:p>
    <w:p w:rsidRDefault="00160A93" w:rsidP="00160A93" w:rsidR="00160A93" w:rsidRPr="00160A93">
      <w:pPr>
        <w:ind w:firstLine="708"/>
        <w:jc w:val="both"/>
      </w:pPr>
      <w:r w:rsidRPr="00160A93">
        <w:t xml:space="preserve">           </w:t>
      </w:r>
      <w:r>
        <w:t xml:space="preserve"> </w:t>
      </w:r>
      <w:r w:rsidRPr="00160A93">
        <w:t xml:space="preserve"> - oranica u </w:t>
      </w:r>
      <w:proofErr w:type="spellStart"/>
      <w:r w:rsidRPr="00160A93">
        <w:t>Sovnjaku</w:t>
      </w:r>
      <w:proofErr w:type="spellEnd"/>
      <w:r w:rsidRPr="00160A93">
        <w:t xml:space="preserve"> sa 300 </w:t>
      </w:r>
      <w:proofErr w:type="spellStart"/>
      <w:r w:rsidRPr="00160A93">
        <w:t>čhv</w:t>
      </w:r>
      <w:proofErr w:type="spellEnd"/>
      <w:r w:rsidRPr="00160A93">
        <w:t>,</w:t>
      </w:r>
    </w:p>
    <w:p w:rsidRDefault="00160A93" w:rsidP="00160A93" w:rsidR="00160A93" w:rsidRPr="00160A93">
      <w:pPr>
        <w:ind w:firstLine="708"/>
        <w:jc w:val="both"/>
        <w:rPr>
          <w:b/>
        </w:rPr>
      </w:pPr>
      <w:r w:rsidRPr="00160A93">
        <w:t xml:space="preserve"> </w:t>
      </w:r>
      <w:r w:rsidRPr="00160A93">
        <w:tab/>
        <w:t xml:space="preserve">  odnosno ukupno 400 </w:t>
      </w:r>
      <w:proofErr w:type="spellStart"/>
      <w:r w:rsidRPr="00160A93">
        <w:t>čhv</w:t>
      </w:r>
      <w:proofErr w:type="spellEnd"/>
      <w:r w:rsidRPr="00160A93">
        <w:tab/>
      </w:r>
    </w:p>
    <w:p w:rsidRDefault="008B1D2F" w:rsidP="00160A93" w:rsidR="008B1D2F">
      <w:pPr>
        <w:ind w:firstLine="708"/>
        <w:jc w:val="both"/>
      </w:pPr>
    </w:p>
    <w:p w:rsidRDefault="008B1D2F" w:rsidP="008B1D2F" w:rsidR="008B1D2F">
      <w:pPr>
        <w:ind w:firstLine="1440"/>
        <w:jc w:val="both"/>
      </w:pPr>
      <w:r>
        <w:t xml:space="preserve">a koje je kupio nakon </w:t>
      </w:r>
      <w:r w:rsidR="008867A3">
        <w:t>četvrte</w:t>
      </w:r>
      <w:r>
        <w:t xml:space="preserve"> elektroničke javne dražbe koju je provela Financijska agencije u razdoblju od </w:t>
      </w:r>
      <w:r w:rsidR="008867A3">
        <w:t>06. srpnja</w:t>
      </w:r>
      <w:r w:rsidR="006F3B3D">
        <w:t xml:space="preserve"> 2018</w:t>
      </w:r>
      <w:r w:rsidR="006018D6">
        <w:t xml:space="preserve">. godine do </w:t>
      </w:r>
      <w:r w:rsidR="008867A3">
        <w:t>26. rujna</w:t>
      </w:r>
      <w:r w:rsidR="006018D6">
        <w:t xml:space="preserve"> 2018</w:t>
      </w:r>
      <w:r>
        <w:t xml:space="preserve">. godine, čime su ostvarene pretpostavke za upis prava vlasništva u korist kupca </w:t>
      </w:r>
      <w:r w:rsidR="00CB6891" w:rsidRPr="00CB6891">
        <w:t>GRAD PAKRAC, Trg bana Josipa Jelačića 18, Pakrac, OIB 79689915301</w:t>
      </w:r>
      <w:r w:rsidR="006018D6" w:rsidRPr="006018D6">
        <w:t xml:space="preserve"> </w:t>
      </w:r>
      <w:r>
        <w:t xml:space="preserve"> i brisanja tereta sukladno pravomoćnom rješenju o dosudi poslovni broj 7/St</w:t>
      </w:r>
      <w:r w:rsidR="00CB6891">
        <w:t>-743/2016-</w:t>
      </w:r>
      <w:r w:rsidR="008867A3">
        <w:t>159</w:t>
      </w:r>
      <w:r>
        <w:t xml:space="preserve"> od </w:t>
      </w:r>
      <w:r w:rsidR="00217C86">
        <w:t>09. listopada</w:t>
      </w:r>
      <w:r w:rsidR="006018D6">
        <w:t xml:space="preserve"> 2018</w:t>
      </w:r>
      <w:r>
        <w:t>. godine.</w:t>
      </w:r>
    </w:p>
    <w:p w:rsidRDefault="008B1D2F" w:rsidP="008B1D2F" w:rsidR="008B1D2F">
      <w:pPr>
        <w:ind w:firstLine="1440"/>
      </w:pPr>
    </w:p>
    <w:p w:rsidRDefault="008B1D2F" w:rsidP="008B1D2F" w:rsidR="008B1D2F">
      <w:pPr>
        <w:jc w:val="center"/>
      </w:pPr>
      <w:r>
        <w:t xml:space="preserve">U Slavonskom Brodu, </w:t>
      </w:r>
      <w:r w:rsidR="005726F8">
        <w:t>12. studenog</w:t>
      </w:r>
      <w:r w:rsidR="006018D6" w:rsidRPr="00436B7F">
        <w:t xml:space="preserve"> 2018</w:t>
      </w:r>
      <w:r w:rsidRPr="00436B7F">
        <w:t>.</w:t>
      </w:r>
      <w:r>
        <w:t xml:space="preserve"> godine</w:t>
      </w:r>
    </w:p>
    <w:p w:rsidRDefault="008B1D2F" w:rsidP="008B1D2F" w:rsidR="008B1D2F"/>
    <w:p w:rsidRDefault="008B1D2F" w:rsidP="003B16E2" w:rsidR="00D92540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 w:rsidR="000E34DC">
        <w:rPr>
          <w:lang w:eastAsia="en-US"/>
        </w:rPr>
        <w:t xml:space="preserve">  </w:t>
      </w:r>
      <w:r>
        <w:rPr>
          <w:lang w:eastAsia="en-US"/>
        </w:rPr>
        <w:t xml:space="preserve"> 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</w:t>
      </w:r>
      <w:r w:rsidR="000E34DC">
        <w:rPr>
          <w:lang w:eastAsia="en-US"/>
        </w:rPr>
        <w:t xml:space="preserve">       </w:t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  <w:t xml:space="preserve">      Mirna Vujčić</w:t>
      </w:r>
    </w:p>
    <w:p w:rsidRDefault="008B1D2F" w:rsidP="008B1D2F" w:rsidR="008B1D2F">
      <w:pPr>
        <w:rPr>
          <w:lang w:eastAsia="en-US"/>
        </w:rPr>
      </w:pPr>
    </w:p>
    <w:p w:rsidRDefault="007F529D" w:rsidP="008B1D2F" w:rsidR="007F529D">
      <w:pPr>
        <w:rPr>
          <w:lang w:eastAsia="en-US"/>
        </w:rPr>
      </w:pPr>
    </w:p>
    <w:p w:rsidRDefault="007C7C67" w:rsidP="008B1D2F" w:rsidR="007C7C67">
      <w:pPr>
        <w:rPr>
          <w:lang w:eastAsia="en-US"/>
        </w:rPr>
      </w:pPr>
    </w:p>
    <w:p w:rsidRDefault="007C7C67" w:rsidP="008B1D2F" w:rsidR="007C7C67">
      <w:pPr>
        <w:rPr>
          <w:lang w:eastAsia="en-US"/>
        </w:rPr>
      </w:pPr>
    </w:p>
    <w:p w:rsidRDefault="007C7C67" w:rsidP="008B1D2F" w:rsidR="007C7C67">
      <w:pPr>
        <w:rPr>
          <w:lang w:eastAsia="en-US"/>
        </w:rPr>
      </w:pPr>
    </w:p>
    <w:p w:rsidRDefault="007F529D" w:rsidP="008B1D2F" w:rsidR="007F529D" w:rsidRPr="008B1D2F">
      <w:pPr>
        <w:rPr>
          <w:lang w:eastAsia="en-US"/>
        </w:rPr>
      </w:pPr>
    </w:p>
    <w:p w:rsidRDefault="00B3599C" w:rsidP="008B1D2F" w:rsidR="008B1D2F">
      <w:r>
        <w:lastRenderedPageBreak/>
        <w:t>DNA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>1.Objaviti na mrežnoj stranici e-Oglasna ploča sudova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2. Dostaviti radi obavijesti: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-Kupcu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>- stečajnom upravitelju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Zk</w:t>
      </w:r>
      <w:proofErr w:type="spellEnd"/>
      <w:r>
        <w:rPr>
          <w:sz w:val="22"/>
          <w:szCs w:val="22"/>
        </w:rPr>
        <w:t xml:space="preserve">. odjelu </w:t>
      </w:r>
      <w:r w:rsidR="00E67A1C">
        <w:rPr>
          <w:sz w:val="22"/>
          <w:szCs w:val="22"/>
        </w:rPr>
        <w:t xml:space="preserve">Pakrac </w:t>
      </w:r>
      <w:r>
        <w:rPr>
          <w:sz w:val="22"/>
          <w:szCs w:val="22"/>
        </w:rPr>
        <w:t xml:space="preserve">Općinskog suda u </w:t>
      </w:r>
      <w:r w:rsidR="00E67A1C">
        <w:rPr>
          <w:sz w:val="22"/>
          <w:szCs w:val="22"/>
        </w:rPr>
        <w:t xml:space="preserve">Bjelovaru </w:t>
      </w:r>
      <w:r>
        <w:rPr>
          <w:sz w:val="22"/>
          <w:szCs w:val="22"/>
        </w:rPr>
        <w:t xml:space="preserve">zajedno s primjerkom rješenja o dosudi koje 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  sadržava klauzulu pravomoćnosti i popratnim dopisom</w:t>
      </w:r>
    </w:p>
    <w:p w:rsidRDefault="008B1D2F" w:rsidP="008B1D2F" w:rsidR="008B1D2F" w:rsidRPr="009A18AD">
      <w:pPr>
        <w:rPr>
          <w:sz w:val="22"/>
          <w:szCs w:val="22"/>
        </w:rPr>
      </w:pPr>
      <w:r>
        <w:rPr>
          <w:sz w:val="22"/>
          <w:szCs w:val="22"/>
        </w:rPr>
        <w:t xml:space="preserve">- primjerak rješenja o dosudi s klauzulom pravomoćnosti i potvrdom dostaviti i </w:t>
      </w:r>
      <w:r w:rsidRPr="009A18AD">
        <w:rPr>
          <w:sz w:val="22"/>
          <w:szCs w:val="22"/>
        </w:rPr>
        <w:t xml:space="preserve">Poreznoj    </w:t>
      </w:r>
    </w:p>
    <w:p w:rsidRDefault="008B1D2F" w:rsidP="008B1D2F" w:rsidR="008B1D2F" w:rsidRPr="009A18AD">
      <w:pPr>
        <w:rPr>
          <w:sz w:val="22"/>
          <w:szCs w:val="22"/>
        </w:rPr>
      </w:pPr>
      <w:r w:rsidRPr="009A18AD">
        <w:rPr>
          <w:sz w:val="22"/>
          <w:szCs w:val="22"/>
        </w:rPr>
        <w:t xml:space="preserve">   upravi </w:t>
      </w:r>
      <w:r w:rsidR="00E67A1C">
        <w:rPr>
          <w:sz w:val="22"/>
          <w:szCs w:val="22"/>
        </w:rPr>
        <w:t>Požega</w:t>
      </w:r>
    </w:p>
    <w:p w:rsidRDefault="008B1D2F" w:rsidP="008B1D2F" w:rsidR="008B1D2F" w:rsidRPr="0021764A">
      <w:pPr>
        <w:rPr>
          <w:b/>
        </w:rPr>
      </w:pP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7DC" w:rsidP="00636C59" w:rsidR="004637DC">
      <w:r>
        <w:separator/>
      </w:r>
    </w:p>
  </w:endnote>
  <w:endnote w:id="0" w:type="continuationSeparator">
    <w:p w:rsidRDefault="004637DC" w:rsidP="00636C59" w:rsidR="004637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7DC" w:rsidP="00636C59" w:rsidR="004637DC">
      <w:r>
        <w:separator/>
      </w:r>
    </w:p>
  </w:footnote>
  <w:footnote w:id="0" w:type="continuationSeparator">
    <w:p w:rsidRDefault="004637DC" w:rsidP="00636C59" w:rsidR="004637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5258" w:rsidP="00636C59" w:rsidR="00636C59">
    <w:pPr>
      <w:pStyle w:val="Zaglavlje"/>
      <w:jc w:val="right"/>
    </w:pPr>
    <w:r>
      <w:rPr>
        <w:b/>
      </w:rPr>
      <w:t>Broj:7/ St-743</w:t>
    </w:r>
    <w:r w:rsidR="00636C59">
      <w:rPr>
        <w:b/>
      </w:rPr>
      <w:t>/201</w:t>
    </w:r>
    <w:r>
      <w:rPr>
        <w:b/>
      </w:rPr>
      <w:t>6</w:t>
    </w:r>
    <w:r w:rsidR="00636C59">
      <w:rPr>
        <w:b/>
      </w:rPr>
      <w:t>-</w:t>
    </w:r>
    <w:r w:rsidR="000D796A">
      <w:rPr>
        <w:b/>
      </w:rPr>
      <w:t>190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5DF1"/>
    <w:rsid w:val="00037905"/>
    <w:rsid w:val="00075FE5"/>
    <w:rsid w:val="00086EA3"/>
    <w:rsid w:val="000B2BFA"/>
    <w:rsid w:val="000D796A"/>
    <w:rsid w:val="000E34DC"/>
    <w:rsid w:val="000E40B4"/>
    <w:rsid w:val="001352FC"/>
    <w:rsid w:val="0015494F"/>
    <w:rsid w:val="00160A93"/>
    <w:rsid w:val="001D5848"/>
    <w:rsid w:val="0021764A"/>
    <w:rsid w:val="00217C86"/>
    <w:rsid w:val="00255D2E"/>
    <w:rsid w:val="002B2B01"/>
    <w:rsid w:val="002C414A"/>
    <w:rsid w:val="002C49B1"/>
    <w:rsid w:val="002E0C2A"/>
    <w:rsid w:val="003172CC"/>
    <w:rsid w:val="00333804"/>
    <w:rsid w:val="003B16E2"/>
    <w:rsid w:val="00435F0F"/>
    <w:rsid w:val="00436B7F"/>
    <w:rsid w:val="004637DC"/>
    <w:rsid w:val="004E3024"/>
    <w:rsid w:val="00537424"/>
    <w:rsid w:val="005726F8"/>
    <w:rsid w:val="006018D6"/>
    <w:rsid w:val="00635236"/>
    <w:rsid w:val="00636C59"/>
    <w:rsid w:val="006B5258"/>
    <w:rsid w:val="006B662C"/>
    <w:rsid w:val="006D6529"/>
    <w:rsid w:val="006F3B3D"/>
    <w:rsid w:val="00715FD6"/>
    <w:rsid w:val="00760E0B"/>
    <w:rsid w:val="007B3AC5"/>
    <w:rsid w:val="007C7C67"/>
    <w:rsid w:val="007F529D"/>
    <w:rsid w:val="00843262"/>
    <w:rsid w:val="008867A3"/>
    <w:rsid w:val="008B1D2F"/>
    <w:rsid w:val="009663AF"/>
    <w:rsid w:val="009A18AD"/>
    <w:rsid w:val="00A95DF1"/>
    <w:rsid w:val="00B3599C"/>
    <w:rsid w:val="00B71C2A"/>
    <w:rsid w:val="00C16771"/>
    <w:rsid w:val="00C206DB"/>
    <w:rsid w:val="00C65A2F"/>
    <w:rsid w:val="00CB6891"/>
    <w:rsid w:val="00D119E8"/>
    <w:rsid w:val="00D510EB"/>
    <w:rsid w:val="00D82847"/>
    <w:rsid w:val="00D92540"/>
    <w:rsid w:val="00DB052E"/>
    <w:rsid w:val="00DB67C5"/>
    <w:rsid w:val="00DC327D"/>
    <w:rsid w:val="00E11B6D"/>
    <w:rsid w:val="00E4780C"/>
    <w:rsid w:val="00E667F3"/>
    <w:rsid w:val="00E67A1C"/>
    <w:rsid w:val="00ED3C0C"/>
    <w:rsid w:val="00EE1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1D2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B1D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D2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36C5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6C5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2B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BF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BF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BF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BF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1D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B1D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D2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36C5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6C5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2B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BF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BF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BF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BF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3314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68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784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964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582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20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Potvrda</izvorni_sadrzaj>
    <derivirana_varijabla naziv="DomainObject.Primjedba_1">Potvrda</derivirana_varijabla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II, III - kod Dubi, IV dio spis u</izvorni_sadrzaj>
    <derivirana_varijabla naziv="DomainObject.Predmet.PrimjedbaSuca_1">I, II, III - kod Dubi, IV dio spis u</derivirana_varijabla>
  </DomainObject.Predmet.PrimjedbaSuc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_1"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>
  <DomainObject.Predmet.OstaliList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OIB>
  <DomainObject.Predmet.OstaliListFormatedWithAdress>
    <izvorni_sadrzaj>
      <item>Ivan Nemec, Dobeno 103, Mengeš, Dobeno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WithAdress_1">
      <item>Ivan Nemec, Dobeno 103, Mengeš, Dobeno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WithAdressOIB_1"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WithAdressOIB>
  <DomainObject.Predmet.OstaliListNaziv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NazivFormated_1"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NazivFormated>
  <DomainObject.Predmet.OstaliListNaziv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Naziv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listopada 2018.</izvorni_sadrzaj>
    <derivirana_varijabla naziv="DomainObject.Predmet.DatumZadnjeOdrzaneSudskeRadnje_1">29. listopada 2018.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St-743/2016-186</izvorni_sadrzaj>
    <derivirana_varijabla naziv="DomainObject.PredzadnjaOdlukaIzPredmeta.Oznaka_1">St-743/2016-186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328</properties:Words>
  <properties:Characters>1743</properties:Characters>
  <properties:Lines>57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2018-11-12T08:06:00Z</dcterms:created>
  <dc:creator>wsadmin</dc:creator>
  <cp:lastModifiedBy>wsadmin</cp:lastModifiedBy>
  <cp:lastPrinted>2018-11-12T09:36:00Z</cp:lastPrinted>
  <dcterms:modified xmlns:xsi="http://www.w3.org/2001/XMLSchema-instance" xsi:type="dcterms:W3CDTF">2018-11-12T10:20:00Z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(St-743-2016-12.11.18.-GRUPA FERDINAND potvrda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