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06c2" w14:paraId="84e06c2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B553D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0B553D">
      <w:r>
        <w:t>TRGOVAČKI SUD U OSIJEKU</w:t>
      </w:r>
      <w:r>
        <w:br/>
        <w:t>STALNA SLUŽBA</w:t>
      </w:r>
      <w:r w:rsidR="000B553D">
        <w:t xml:space="preserve"> </w:t>
      </w:r>
      <w:r>
        <w:t xml:space="preserve">U </w:t>
      </w:r>
    </w:p>
    <w:p w:rsidRDefault="00E469B4" w:rsidP="007D0C9A" w:rsidR="007D0C9A">
      <w:r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0B553D">
        <w:t>2054</w:t>
      </w:r>
      <w:r>
        <w:t>/201</w:t>
      </w:r>
      <w:r w:rsidR="00E469B4">
        <w:t>6</w:t>
      </w:r>
      <w:r>
        <w:t>-</w:t>
      </w:r>
      <w:r w:rsidR="000B553D">
        <w:t>5</w:t>
      </w:r>
    </w:p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0B553D" w:rsidR="007D0C9A">
      <w:r>
        <w:t xml:space="preserve">      TRGOVAČKI SUD U OSIJEKU STALNA SLUŽBA U </w:t>
      </w:r>
      <w:r w:rsidR="00E469B4">
        <w:t>SLAVONSKOM BRODU</w:t>
      </w:r>
      <w:r>
        <w:t>,  po stečajnom sucu Davorinu Pavičić, povodom zahtjeva FINE  Regionalni centar Osijek</w:t>
      </w:r>
      <w:r w:rsidR="000875F3">
        <w:t xml:space="preserve">. Podružnica </w:t>
      </w:r>
      <w:r w:rsidR="000B553D">
        <w:t>Osijek</w:t>
      </w:r>
      <w:r w:rsidR="000875F3">
        <w:t>,</w:t>
      </w:r>
      <w:r>
        <w:t xml:space="preserve"> za provedbu skraćenog stečajnog postupka po službenoj dužnosti nad dužnikom </w:t>
      </w:r>
      <w:r w:rsidR="000B553D">
        <w:t>JAKOV j.d.o.o. za ugostiteljstvo,trgovinu i usluge</w:t>
      </w:r>
      <w:r w:rsidR="00E469B4" w:rsidRPr="00E469B4">
        <w:t xml:space="preserve">., OIB: </w:t>
      </w:r>
      <w:r w:rsidR="000B553D">
        <w:t>65712460467</w:t>
      </w:r>
      <w:r w:rsidR="00E469B4" w:rsidRPr="00E469B4">
        <w:t xml:space="preserve">, sa sjedištem u </w:t>
      </w:r>
      <w:proofErr w:type="spellStart"/>
      <w:r w:rsidR="000B553D">
        <w:t>Sulkovci</w:t>
      </w:r>
      <w:proofErr w:type="spellEnd"/>
      <w:r w:rsidR="000B553D">
        <w:t xml:space="preserve"> 4</w:t>
      </w:r>
      <w:r w:rsidR="00E469B4" w:rsidRPr="00E469B4">
        <w:t xml:space="preserve">, </w:t>
      </w:r>
      <w:r w:rsidR="000B553D">
        <w:t>34310 Pleternica</w:t>
      </w:r>
      <w:r>
        <w:t xml:space="preserve">, dana </w:t>
      </w:r>
      <w:r w:rsidR="000B553D">
        <w:t>23</w:t>
      </w:r>
      <w:r>
        <w:t xml:space="preserve">. </w:t>
      </w:r>
      <w:r w:rsidR="000B553D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Odlomakpopisa1"/>
        <w:numPr>
          <w:ilvl w:val="0"/>
          <w:numId w:val="3"/>
        </w:numPr>
      </w:pPr>
      <w:r>
        <w:t xml:space="preserve">Otvara se skraćeni stečajni postupak nad dužnikom </w:t>
      </w:r>
      <w:r w:rsidR="000B553D">
        <w:t>JAKOV j.d.o.o. za ugostiteljstvo,trgovinu i usluge</w:t>
      </w:r>
      <w:r w:rsidR="000B553D" w:rsidRPr="00E469B4">
        <w:t xml:space="preserve">., OIB: </w:t>
      </w:r>
      <w:r w:rsidR="000B553D">
        <w:t>65712460467</w:t>
      </w:r>
      <w:r w:rsidR="000B553D" w:rsidRPr="00E469B4">
        <w:t xml:space="preserve">, sa sjedištem u </w:t>
      </w:r>
      <w:proofErr w:type="spellStart"/>
      <w:r w:rsidR="000B553D">
        <w:t>Sulkovci</w:t>
      </w:r>
      <w:proofErr w:type="spellEnd"/>
      <w:r w:rsidR="000B553D">
        <w:t xml:space="preserve"> 4</w:t>
      </w:r>
      <w:r w:rsidR="000B553D" w:rsidRPr="00E469B4">
        <w:t xml:space="preserve">, </w:t>
      </w:r>
      <w:r w:rsidR="000B553D">
        <w:t>34310 Pleternica</w:t>
      </w:r>
      <w:r w:rsidR="000875F3">
        <w:t>.</w:t>
      </w:r>
    </w:p>
    <w:p w:rsidRDefault="000875F3" w:rsidP="000875F3" w:rsidR="000875F3">
      <w:pPr>
        <w:pStyle w:val="Odlomakpopisa1"/>
        <w:ind w:left="360"/>
      </w:pPr>
    </w:p>
    <w:p w:rsidRDefault="007D0C9A" w:rsidP="007D0C9A" w:rsidR="007D0C9A">
      <w:pPr>
        <w:pStyle w:val="Odlomakpopisa1"/>
        <w:numPr>
          <w:ilvl w:val="0"/>
          <w:numId w:val="3"/>
        </w:numPr>
      </w:pPr>
      <w:r>
        <w:t xml:space="preserve">Za stečajnog upravitelja imenuje se </w:t>
      </w:r>
      <w:r w:rsidR="000B553D">
        <w:t>Nada Reljić</w:t>
      </w:r>
      <w:r w:rsidR="000875F3">
        <w:t xml:space="preserve">, </w:t>
      </w:r>
      <w:r w:rsidR="000B553D">
        <w:t>Naselje A. Hebranga 7/9</w:t>
      </w:r>
      <w:r w:rsidR="000875F3">
        <w:t>,</w:t>
      </w:r>
      <w:r w:rsidR="000B553D">
        <w:t xml:space="preserve"> Slavonski Brod</w:t>
      </w:r>
      <w:r w:rsidR="000875F3">
        <w:t xml:space="preserve">., OIB: </w:t>
      </w:r>
      <w:r w:rsidR="000B553D">
        <w:t>63776354688</w:t>
      </w:r>
      <w:r w:rsidR="00E469B4">
        <w:t>.</w:t>
      </w:r>
    </w:p>
    <w:p w:rsidRDefault="000875F3" w:rsidP="000875F3" w:rsidR="000875F3">
      <w:pPr>
        <w:pStyle w:val="Odlomakpopisa1"/>
        <w:ind w:left="0"/>
      </w:pPr>
    </w:p>
    <w:p w:rsidRDefault="000875F3" w:rsidP="000875F3" w:rsidR="000875F3">
      <w:pPr>
        <w:pStyle w:val="Odlomakpopisa1"/>
        <w:ind w:left="360"/>
      </w:pPr>
    </w:p>
    <w:p w:rsidRDefault="007D0C9A" w:rsidP="007D0C9A" w:rsidR="007D0C9A">
      <w:pPr>
        <w:pStyle w:val="Odlomakpopisa1"/>
        <w:numPr>
          <w:ilvl w:val="0"/>
          <w:numId w:val="3"/>
        </w:numPr>
      </w:pPr>
      <w:r>
        <w:t xml:space="preserve">Zaključuje se skraćeni stečajni postupak nad dužnikom </w:t>
      </w:r>
      <w:r w:rsidR="000B553D">
        <w:t>JAKOV j.d.o.o. za ugostiteljstvo,trgovinu i usluge</w:t>
      </w:r>
      <w:r w:rsidR="000B553D" w:rsidRPr="00E469B4">
        <w:t xml:space="preserve">., OIB: </w:t>
      </w:r>
      <w:r w:rsidR="000B553D">
        <w:t>65712460467</w:t>
      </w:r>
      <w:r w:rsidR="000B553D" w:rsidRPr="00E469B4">
        <w:t xml:space="preserve">, sa sjedištem u </w:t>
      </w:r>
      <w:proofErr w:type="spellStart"/>
      <w:r w:rsidR="000B553D">
        <w:t>Sulkovci</w:t>
      </w:r>
      <w:proofErr w:type="spellEnd"/>
      <w:r w:rsidR="000B553D">
        <w:t xml:space="preserve"> 4</w:t>
      </w:r>
      <w:r w:rsidR="000B553D" w:rsidRPr="00E469B4">
        <w:t xml:space="preserve">, </w:t>
      </w:r>
      <w:r w:rsidR="000B553D">
        <w:t>34310 Pleternica</w:t>
      </w:r>
      <w:r>
        <w:t>.</w:t>
      </w:r>
    </w:p>
    <w:p w:rsidRDefault="000875F3" w:rsidP="000875F3" w:rsidR="000875F3">
      <w:pPr>
        <w:pStyle w:val="Odlomakpopisa1"/>
        <w:ind w:left="360"/>
      </w:pPr>
    </w:p>
    <w:p w:rsidRDefault="007D0C9A" w:rsidP="007D0C9A" w:rsidR="007D0C9A">
      <w:pPr>
        <w:pStyle w:val="Odlomakpopisa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Odlomakpopisa1"/>
        <w:ind w:left="0"/>
      </w:pPr>
    </w:p>
    <w:p w:rsidRDefault="000875F3" w:rsidP="000875F3" w:rsidR="000875F3">
      <w:pPr>
        <w:pStyle w:val="Odlomakpopisa1"/>
        <w:ind w:left="360"/>
      </w:pPr>
    </w:p>
    <w:p w:rsidRDefault="007D0C9A" w:rsidP="00712C04" w:rsidR="000875F3">
      <w:pPr>
        <w:pStyle w:val="Odlomakpopisa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</w:t>
      </w:r>
      <w:r w:rsidR="00712C04">
        <w:t>ifikacijski broj stečajnoj masi</w:t>
      </w:r>
    </w:p>
    <w:p w:rsidRDefault="000875F3" w:rsidP="000875F3" w:rsidR="000875F3">
      <w:pPr>
        <w:pStyle w:val="Odlomakpopisa1"/>
      </w:pPr>
    </w:p>
    <w:p w:rsidRDefault="000875F3" w:rsidP="000875F3" w:rsidR="000875F3">
      <w:pPr>
        <w:pStyle w:val="Odlomakpopisa1"/>
      </w:pPr>
      <w:r>
        <w:t xml:space="preserve">                                                      - 2 –</w:t>
      </w:r>
    </w:p>
    <w:p w:rsidRDefault="000875F3" w:rsidP="000875F3" w:rsidR="000875F3">
      <w:pPr>
        <w:pStyle w:val="Odlomakpopisa1"/>
      </w:pPr>
    </w:p>
    <w:p w:rsidRDefault="007D0C9A" w:rsidP="007D0C9A" w:rsidR="007D0C9A">
      <w:pPr>
        <w:pStyle w:val="Odlomakpopisa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Odlomakpopisa1"/>
      </w:pPr>
    </w:p>
    <w:p w:rsidRDefault="007D0C9A" w:rsidP="000875F3" w:rsidR="000875F3">
      <w:pPr>
        <w:pStyle w:val="Odlomakpopisa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Odlomakpopisa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7D0C9A" w:rsidP="007D0C9A" w:rsidR="007D0C9A">
      <w:pPr>
        <w:jc w:val="center"/>
      </w:pPr>
    </w:p>
    <w:p w:rsidRDefault="000875F3" w:rsidP="007D0C9A" w:rsidR="000875F3">
      <w:pPr>
        <w:jc w:val="center"/>
      </w:pPr>
    </w:p>
    <w:p w:rsidRDefault="007D0C9A" w:rsidP="007D0C9A" w:rsidR="007D0C9A">
      <w:pPr>
        <w:jc w:val="center"/>
      </w:pPr>
      <w:r>
        <w:t>O b r a z l o ž e n j e</w:t>
      </w:r>
    </w:p>
    <w:p w:rsidRDefault="007D0C9A" w:rsidP="007D0C9A" w:rsidR="007D0C9A"/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0B553D">
        <w:t>04</w:t>
      </w:r>
      <w:r>
        <w:t xml:space="preserve">. </w:t>
      </w:r>
      <w:r w:rsidR="000B553D">
        <w:t>srpnja</w:t>
      </w:r>
      <w:r>
        <w:t xml:space="preserve"> 201</w:t>
      </w:r>
      <w:r w:rsidR="00E469B4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B553D">
        <w:t>23</w:t>
      </w:r>
      <w:r>
        <w:t xml:space="preserve">. </w:t>
      </w:r>
      <w:r w:rsidR="000B553D">
        <w:t>kolovoza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Odlomakpopisa1"/>
        <w:ind w:left="360"/>
      </w:pPr>
      <w:r>
        <w:t xml:space="preserve"> </w:t>
      </w:r>
    </w:p>
    <w:p w:rsidRDefault="007D0C9A" w:rsidP="007D0C9A" w:rsidR="007D0C9A">
      <w:pPr>
        <w:pStyle w:val="Odlomakpopisa1"/>
        <w:ind w:left="708"/>
      </w:pPr>
      <w:r>
        <w:t>- zastupniku po zakonu dužnika</w:t>
      </w:r>
      <w:r w:rsidR="00E469B4">
        <w:t xml:space="preserve"> </w:t>
      </w:r>
      <w:r w:rsidR="000B553D">
        <w:t>Ivo</w:t>
      </w:r>
      <w:r w:rsidR="00E469B4">
        <w:t xml:space="preserve"> Bilić</w:t>
      </w:r>
      <w:r>
        <w:t xml:space="preserve">, </w:t>
      </w:r>
      <w:proofErr w:type="spellStart"/>
      <w:r w:rsidR="000B553D">
        <w:t>Sulkovci</w:t>
      </w:r>
      <w:proofErr w:type="spellEnd"/>
      <w:r w:rsidR="000B553D">
        <w:t xml:space="preserve"> 4, </w:t>
      </w:r>
      <w:proofErr w:type="spellStart"/>
      <w:r w:rsidR="000B553D">
        <w:t>Sulkovci</w:t>
      </w:r>
      <w:proofErr w:type="spellEnd"/>
      <w:r>
        <w:t xml:space="preserve">   </w:t>
      </w:r>
    </w:p>
    <w:p w:rsidRDefault="007D0C9A" w:rsidP="007D0C9A" w:rsidR="007D0C9A">
      <w:pPr>
        <w:pStyle w:val="Odlomakpopisa1"/>
        <w:ind w:left="0"/>
      </w:pPr>
      <w:r>
        <w:t xml:space="preserve">           -  po pravomoćnosti Registru suda , </w:t>
      </w:r>
      <w:r w:rsidR="00E469B4">
        <w:t>FINI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B553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E469B4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E469B4">
        <w:rPr>
          <w:b/>
          <w:sz w:val="22"/>
          <w:szCs w:val="22"/>
        </w:rPr>
        <w:t>.2016.</w:t>
      </w:r>
      <w:r w:rsidR="009C72A9">
        <w:rPr>
          <w:b/>
          <w:sz w:val="22"/>
          <w:szCs w:val="22"/>
        </w:rPr>
        <w:t xml:space="preserve">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B553D"/>
    <w:rsid w:val="000D59BE"/>
    <w:rsid w:val="001E7794"/>
    <w:rsid w:val="00396F19"/>
    <w:rsid w:val="003E051E"/>
    <w:rsid w:val="00400D2F"/>
    <w:rsid w:val="004955D2"/>
    <w:rsid w:val="00712C04"/>
    <w:rsid w:val="007D0C9A"/>
    <w:rsid w:val="008D41BF"/>
    <w:rsid w:val="00992253"/>
    <w:rsid w:val="009C01EE"/>
    <w:rsid w:val="009C72A9"/>
    <w:rsid w:val="00B8274C"/>
    <w:rsid w:val="00C25D83"/>
    <w:rsid w:val="00C74209"/>
    <w:rsid w:val="00E469B4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1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12C0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1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12C0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33386.12</izvorni_sadrzaj>
    <derivirana_varijabla naziv="DomainObject.Predmet.InicijalnaVrijednost_1">33386.12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</izvorni_sadrzaj>
    <derivirana_varijabla naziv="DomainObject.Predmet.PrimjedbaSuca_1">čl. 429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j.d.o.o. za ugostiteljstvo, trgovinu i usluge</izvorni_sadrzaj>
    <derivirana_varijabla naziv="DomainObject.Predmet.ProtustrankaFormated_1">  JAKOV j.d.o.o. za ugostiteljstvo, trgovinu i usluge</derivirana_varijabla>
  </DomainObject.Predmet.ProtustrankaFormated>
  <DomainObject.Predmet.ProtustrankaFormatedOIB>
    <izvorni_sadrzaj>  JAKOV j.d.o.o. za ugostiteljstvo, trgovinu i usluge, OIB 65712460467</izvorni_sadrzaj>
    <derivirana_varijabla naziv="DomainObject.Predmet.ProtustrankaFormatedOIB_1">  JAKOV j.d.o.o. za ugostiteljstvo, trgovinu i usluge, OIB 65712460467</derivirana_varijabla>
  </DomainObject.Predmet.ProtustrankaFormatedOIB>
  <DomainObject.Predmet.ProtustrankaFormatedWithAdress>
    <izvorni_sadrzaj> JAKOV j.d.o.o. za ugostiteljstvo, trgovinu i usluge, Sulkovci 4, 34310 Pleternica</izvorni_sadrzaj>
    <derivirana_varijabla naziv="DomainObject.Predmet.ProtustrankaFormatedWithAdress_1"> JAKOV j.d.o.o. za ugostiteljstvo, trgovinu i usluge, Sulkovci 4, 34310 Pleternica</derivirana_varijabla>
  </DomainObject.Predmet.ProtustrankaFormatedWithAdress>
  <DomainObject.Predmet.ProtustrankaFormatedWithAdressOIB>
    <izvorni_sadrzaj> JAKOV j.d.o.o. za ugostiteljstvo, trgovinu i usluge, OIB 65712460467, Sulkovci 4, 34310 Pleternica</izvorni_sadrzaj>
    <derivirana_varijabla naziv="DomainObject.Predmet.ProtustrankaFormatedWithAdressOIB_1"> JAKOV j.d.o.o. za ugostiteljstvo, trgovinu i usluge, OIB 65712460467, Sulkovci 4, 34310 Pleternica</derivirana_varijabla>
  </DomainObject.Predmet.ProtustrankaFormatedWithAdressOIB>
  <DomainObject.Predmet.ProtustrankaWithAdress>
    <izvorni_sadrzaj>JAKOV j.d.o.o. za ugostiteljstvo, trgovinu i usluge Sulkovci 4, 34310 Pleternica</izvorni_sadrzaj>
    <derivirana_varijabla naziv="DomainObject.Predmet.ProtustrankaWithAdress_1">JAKOV j.d.o.o. za ugostiteljstvo, trgovinu i usluge Sulkovci 4, 34310 Pleternica</derivirana_varijabla>
  </DomainObject.Predmet.ProtustrankaWithAdress>
  <DomainObject.Predmet.ProtustrankaWithAdressOIB>
    <izvorni_sadrzaj>JAKOV j.d.o.o. za ugostiteljstvo, trgovinu i usluge, OIB 65712460467, Sulkovci 4, 34310 Pleternica</izvorni_sadrzaj>
    <derivirana_varijabla naziv="DomainObject.Predmet.ProtustrankaWithAdressOIB_1">JAKOV j.d.o.o. za ugostiteljstvo, trgovinu i usluge, OIB 65712460467, Sulkovci 4, 34310 Pleternica</derivirana_varijabla>
  </DomainObject.Predmet.ProtustrankaWithAdressOIB>
  <DomainObject.Predmet.ProtustrankaNazivFormated>
    <izvorni_sadrzaj>JAKOV j.d.o.o. za ugostiteljstvo, trgovinu i usluge</izvorni_sadrzaj>
    <derivirana_varijabla naziv="DomainObject.Predmet.ProtustrankaNazivFormated_1">JAKOV j.d.o.o. za ugostiteljstvo, trgovinu i usluge</derivirana_varijabla>
  </DomainObject.Predmet.ProtustrankaNazivFormated>
  <DomainObject.Predmet.ProtustrankaNazivFormatedOIB>
    <izvorni_sadrzaj>JAKOV j.d.o.o. za ugostiteljstvo, trgovinu i usluge, OIB 65712460467</izvorni_sadrzaj>
    <derivirana_varijabla naziv="DomainObject.Predmet.ProtustrankaNazivFormatedOIB_1">JAKOV j.d.o.o. za ugostiteljstvo, trgovinu i usluge, OIB 65712460467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JAKOV j.d.o.o. za ugostiteljstvo, trgovinu i usluge</item>
    </izvorni_sadrzaj>
    <derivirana_varijabla naziv="DomainObject.Predmet.ProtuStrankaListFormated_1">
      <item>JAKOV j.d.o.o. za ugostiteljstvo, trgovinu i usluge</item>
    </derivirana_varijabla>
  </DomainObject.Predmet.ProtuStrankaListFormated>
  <DomainObject.Predmet.ProtuStrankaListFormatedOIB>
    <izvorni_sadrzaj>
      <item>JAKOV j.d.o.o. za ugostiteljstvo, trgovinu i usluge, OIB 65712460467</item>
    </izvorni_sadrzaj>
    <derivirana_varijabla naziv="DomainObject.Predmet.ProtuStrankaListFormatedOIB_1">
      <item>JAKOV j.d.o.o. za ugostiteljstvo, trgovinu i usluge, OIB 65712460467</item>
    </derivirana_varijabla>
  </DomainObject.Predmet.ProtuStrankaListFormatedOIB>
  <DomainObject.Predmet.ProtuStrankaListFormatedWithAdress>
    <izvorni_sadrzaj>
      <item>JAKOV j.d.o.o. za ugostiteljstvo, trgovinu i usluge, Sulkovci 4, 34310 Pleternica</item>
    </izvorni_sadrzaj>
    <derivirana_varijabla naziv="DomainObject.Predmet.ProtuStrankaListFormatedWithAdress_1">
      <item>JAKOV j.d.o.o. za ugostiteljstvo, trgovinu i usluge, Sulkovci 4, 34310 Pleternica</item>
    </derivirana_varijabla>
  </DomainObject.Predmet.ProtuStrankaListFormatedWithAdress>
  <DomainObject.Predmet.ProtuStrankaListFormatedWithAdressOIB>
    <izvorni_sadrzaj>
      <item>JAKOV j.d.o.o. za ugostiteljstvo, trgovinu i usluge, OIB 65712460467, Sulkovci 4, 34310 Pleternica</item>
    </izvorni_sadrzaj>
    <derivirana_varijabla naziv="DomainObject.Predmet.ProtuStrankaListFormatedWithAdressOIB_1">
      <item>JAKOV j.d.o.o. za ugostiteljstvo, trgovinu i usluge, OIB 65712460467, Sulkovci 4, 34310 Pleternica</item>
    </derivirana_varijabla>
  </DomainObject.Predmet.ProtuStrankaListFormatedWithAdressOIB>
  <DomainObject.Predmet.ProtuStrankaListNazivFormated>
    <izvorni_sadrzaj>
      <item>JAKOV j.d.o.o. za ugostiteljstvo, trgovinu i usluge</item>
    </izvorni_sadrzaj>
    <derivirana_varijabla naziv="DomainObject.Predmet.ProtuStrankaListNazivFormated_1">
      <item>JAKOV j.d.o.o. za ugostiteljstvo, trgovinu i usluge</item>
    </derivirana_varijabla>
  </DomainObject.Predmet.ProtuStrankaListNazivFormated>
  <DomainObject.Predmet.ProtuStrankaListNazivFormatedOIB>
    <izvorni_sadrzaj>
      <item>JAKOV j.d.o.o. za ugostiteljstvo, trgovinu i usluge, OIB 65712460467</item>
    </izvorni_sadrzaj>
    <derivirana_varijabla naziv="DomainObject.Predmet.ProtuStrankaListNazivFormatedOIB_1">
      <item>JAKOV j.d.o.o. za ugostiteljstvo, trgovinu i usluge, OIB 65712460467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JAKOV j.d.o.o. za ugostiteljstvo, trgovinu i usluge</izvorni_sadrzaj>
    <derivirana_varijabla naziv="DomainObject.Predmet.ProtustrankaIDrugi_1">JAKOV j.d.o.o. za ugostiteljstvo,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JAKOV j.d.o.o. za ugostiteljstvo, trgovinu i usluge, OIB 65712460467, Sulkovci 4, 34310 Pleternica</izvorni_sadrzaj>
    <derivirana_varijabla naziv="DomainObject.Predmet.ProtustrankaIDrugiAdressOIB_1">JAKOV j.d.o.o. za ugostiteljstvo, trgovinu i usluge, OIB 65712460467, Sulkovci 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JAKOV j.d.o.o. za ugostiteljstvo, trgovinu i usluge</item>
    </izvorni_sadrzaj>
    <derivirana_varijabla naziv="DomainObject.Predmet.SudioniciListNaziv_1">
      <item>FINANCIJSKA AGENCIJA RC OSIJEK</item>
      <item>JAKOV j.d.o.o. za ugostiteljstvo, trgovinu i usluge</item>
    </derivirana_varijabla>
  </DomainObject.Predmet.SudioniciListNaziv>
  <DomainObject.Predmet.SudioniciListAdressOIB>
    <izvorni_sadrzaj>
      <item>FINANCIJSKA AGENCIJA RC OSIJEK, OIB 85821130368, L.Jagera 3,31000 Osijek</item>
      <item>JAKOV j.d.o.o. za ugostiteljstvo, trgovinu i usluge, OIB 65712460467, Sulkovci 4,34310 Pleternica</item>
    </izvorni_sadrzaj>
    <derivirana_varijabla naziv="DomainObject.Predmet.SudioniciListAdressOIB_1">
      <item>FINANCIJSKA AGENCIJA RC OSIJEK, OIB 85821130368, L.Jagera 3,31000 Osijek</item>
      <item>JAKOV j.d.o.o. za ugostiteljstvo, trgovinu i usluge, OIB 65712460467, Sulkovci 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65712460467</item>
    </izvorni_sadrzaj>
    <derivirana_varijabla naziv="DomainObject.Predmet.SudioniciListNazivOIB_1">
      <item>, OIB 85821130368</item>
      <item>, OIB 65712460467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843</properties:Words>
  <properties:Characters>4615</properties:Characters>
  <properties:Lines>161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2016-08-23T12:13:00Z</dcterms:created>
  <dc:creator>bconka</dc:creator>
  <cp:lastModifiedBy>wsadmin</cp:lastModifiedBy>
  <cp:lastPrinted>2016-08-23T12:06:00Z</cp:lastPrinted>
  <dcterms:modified xmlns:xsi="http://www.w3.org/2001/XMLSchema-instance" xsi:type="dcterms:W3CDTF">2016-08-23T12:15:00Z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