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60b5" w14:paraId="4eb60b5" w:rsidRDefault="00B15477" w:rsidR="00B15477" w:rsidRPr="0010389C">
      <w:pPr>
        <w15:collapsed w:val="false"/>
      </w:pPr>
      <w:bookmarkStart w:name="_GoBack" w:id="0"/>
      <w:bookmarkEnd w:id="0"/>
      <w:r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A254C9">
        <w:t xml:space="preserve">                     67. St-</w:t>
      </w:r>
      <w:r w:rsidR="00A23F6A">
        <w:t>893/13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5F5756" w:rsidP="00AE30AB" w:rsidR="0070027B" w:rsidRPr="0010389C">
      <w:pPr>
        <w:jc w:val="center"/>
      </w:pPr>
      <w:r>
        <w:t>R E P U B L I K A   H R V A T S K A</w:t>
      </w:r>
      <w:r w:rsidR="00AE30AB" w:rsidRPr="0010389C">
        <w:t xml:space="preserve">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A23F6A" w:rsidP="0070027B" w:rsidR="00EB51F8" w:rsidRPr="0010389C">
      <w:pPr>
        <w:jc w:val="both"/>
      </w:pPr>
      <w:r w:rsidRPr="00A23F6A">
        <w:t xml:space="preserve">Trgovački sud u Zagrebu, po sucu Gordanu </w:t>
      </w:r>
      <w:proofErr w:type="spellStart"/>
      <w:r w:rsidRPr="00A23F6A">
        <w:t>Zubaku</w:t>
      </w:r>
      <w:proofErr w:type="spellEnd"/>
      <w:r w:rsidRPr="00A23F6A">
        <w:t xml:space="preserve">, u stečajnom postupku nad dužnikom </w:t>
      </w:r>
      <w:r w:rsidRPr="00A23F6A">
        <w:rPr>
          <w:bCs/>
        </w:rPr>
        <w:t xml:space="preserve">ARMKO d.d. u stečaju, </w:t>
      </w:r>
      <w:proofErr w:type="spellStart"/>
      <w:r w:rsidRPr="00A23F6A">
        <w:rPr>
          <w:bCs/>
        </w:rPr>
        <w:t>Konjščina</w:t>
      </w:r>
      <w:proofErr w:type="spellEnd"/>
      <w:r w:rsidRPr="00A23F6A">
        <w:rPr>
          <w:bCs/>
        </w:rPr>
        <w:t xml:space="preserve">, </w:t>
      </w:r>
      <w:proofErr w:type="spellStart"/>
      <w:r w:rsidRPr="00A23F6A">
        <w:rPr>
          <w:bCs/>
        </w:rPr>
        <w:t>Pešćeno</w:t>
      </w:r>
      <w:proofErr w:type="spellEnd"/>
      <w:r w:rsidRPr="00A23F6A">
        <w:rPr>
          <w:bCs/>
        </w:rPr>
        <w:t xml:space="preserve"> b.b., OIB: 33231965147</w:t>
      </w:r>
      <w:r w:rsidR="00A254C9">
        <w:rPr>
          <w:lang w:val="pt-BR"/>
        </w:rPr>
        <w:t>,</w:t>
      </w:r>
      <w:r w:rsidR="00DC268C" w:rsidRPr="0010389C">
        <w:t xml:space="preserve"> </w:t>
      </w:r>
      <w:r w:rsidR="00BB4720">
        <w:rPr>
          <w:lang w:val="pt-BR"/>
        </w:rPr>
        <w:t>5</w:t>
      </w:r>
      <w:r>
        <w:rPr>
          <w:lang w:val="pt-BR"/>
        </w:rPr>
        <w:t>. srpnja</w:t>
      </w:r>
      <w:r w:rsidR="0075137A">
        <w:rPr>
          <w:lang w:val="pt-BR"/>
        </w:rPr>
        <w:t xml:space="preserve"> 2017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A23F6A" w:rsidRPr="00A23F6A">
        <w:rPr>
          <w:bCs/>
        </w:rPr>
        <w:t xml:space="preserve">ARMKO d.d. u stečaju, </w:t>
      </w:r>
      <w:proofErr w:type="spellStart"/>
      <w:r w:rsidR="00A23F6A" w:rsidRPr="00A23F6A">
        <w:rPr>
          <w:bCs/>
        </w:rPr>
        <w:t>Konjščina</w:t>
      </w:r>
      <w:proofErr w:type="spellEnd"/>
      <w:r w:rsidR="00A23F6A" w:rsidRPr="00A23F6A">
        <w:rPr>
          <w:bCs/>
        </w:rPr>
        <w:t xml:space="preserve">, </w:t>
      </w:r>
      <w:proofErr w:type="spellStart"/>
      <w:r w:rsidR="00A23F6A" w:rsidRPr="00A23F6A">
        <w:rPr>
          <w:bCs/>
        </w:rPr>
        <w:t>Pešćeno</w:t>
      </w:r>
      <w:proofErr w:type="spellEnd"/>
      <w:r w:rsidR="00A23F6A" w:rsidRPr="00A23F6A">
        <w:rPr>
          <w:bCs/>
        </w:rPr>
        <w:t xml:space="preserve"> b.b., OIB: 33231965147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</w:t>
      </w:r>
      <w:r w:rsidR="00645BDF">
        <w:t>:</w:t>
      </w:r>
      <w:r w:rsidR="009301DB">
        <w:t xml:space="preserve"> </w:t>
      </w:r>
      <w:r w:rsidR="00A23F6A">
        <w:t xml:space="preserve">Zagreb, </w:t>
      </w:r>
      <w:proofErr w:type="spellStart"/>
      <w:r w:rsidR="00A23F6A">
        <w:t>Smičiklasova</w:t>
      </w:r>
      <w:proofErr w:type="spellEnd"/>
      <w:r w:rsidR="00A23F6A">
        <w:t xml:space="preserve"> 18</w:t>
      </w:r>
      <w:r w:rsidR="009301DB">
        <w:t>.</w:t>
      </w:r>
    </w:p>
    <w:p w:rsidRDefault="00A23F6A" w:rsidP="0075137A" w:rsidR="009301DB">
      <w:pPr>
        <w:pStyle w:val="Odlomakpopisa"/>
        <w:numPr>
          <w:ilvl w:val="0"/>
          <w:numId w:val="2"/>
        </w:numPr>
        <w:jc w:val="both"/>
      </w:pPr>
      <w:r>
        <w:t xml:space="preserve">Tomislav </w:t>
      </w:r>
      <w:proofErr w:type="spellStart"/>
      <w:r>
        <w:t>Orehovec</w:t>
      </w:r>
      <w:proofErr w:type="spellEnd"/>
      <w:r>
        <w:t xml:space="preserve"> iz Zagreba, </w:t>
      </w:r>
      <w:proofErr w:type="spellStart"/>
      <w:r>
        <w:t>Smičiklasova</w:t>
      </w:r>
      <w:proofErr w:type="spellEnd"/>
      <w:r>
        <w:t xml:space="preserve"> 18, OIB: 02009648274</w:t>
      </w:r>
      <w:r w:rsidR="009301DB">
        <w:t>, zastupa stečajnu masu.</w:t>
      </w:r>
    </w:p>
    <w:p w:rsidRDefault="009301DB" w:rsidP="00645BDF" w:rsidR="009301DB"/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 xml:space="preserve">Rješenjem ovog suda </w:t>
      </w:r>
      <w:r w:rsidR="00A254C9">
        <w:t>zaključen je</w:t>
      </w:r>
      <w:r>
        <w:t xml:space="preserve"> stečajni postupak nad dužnikom</w:t>
      </w:r>
      <w:r>
        <w:rPr>
          <w:lang w:val="pt-BR"/>
        </w:rPr>
        <w:t>, koji je, potom, brisan iz sudskog redistra.</w:t>
      </w:r>
    </w:p>
    <w:p w:rsidRDefault="009301DB" w:rsidP="00BF4AE4" w:rsidR="009301DB">
      <w:pPr>
        <w:ind w:firstLine="708"/>
        <w:jc w:val="both"/>
        <w:rPr>
          <w:lang w:val="pt-BR"/>
        </w:rPr>
      </w:pPr>
    </w:p>
    <w:p w:rsidRDefault="00645BDF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Stečajni upravitelj predložio</w:t>
      </w:r>
      <w:r w:rsidR="009301DB">
        <w:rPr>
          <w:lang w:val="pt-BR"/>
        </w:rPr>
        <w:t xml:space="preserve"> je sudu upisati stečajnu masu iza navedenog dužnika u sudski </w:t>
      </w:r>
      <w:r w:rsidR="00A254C9">
        <w:rPr>
          <w:lang w:val="pt-BR"/>
        </w:rPr>
        <w:t>registar radi nastavka parničnih</w:t>
      </w:r>
      <w:r w:rsidR="009301DB">
        <w:rPr>
          <w:lang w:val="pt-BR"/>
        </w:rPr>
        <w:t xml:space="preserve"> postupaka. Slijedom navedenog, sud je riješio kao u izreci.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BB4720">
        <w:t>5</w:t>
      </w:r>
      <w:r w:rsidR="00A23F6A">
        <w:t>. srpnja</w:t>
      </w:r>
      <w:r w:rsidR="009301DB">
        <w:t xml:space="preserve"> 2017</w:t>
      </w:r>
      <w:r w:rsidR="00C12410" w:rsidRPr="0010389C">
        <w:t>.</w:t>
      </w:r>
    </w:p>
    <w:p w:rsidRDefault="00C12410" w:rsidP="00C12410" w:rsidR="00C12410" w:rsidRPr="0010389C"/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B4720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5477" w:rsidP="00645BDF" w:rsidR="00B15477" w:rsidRPr="0010389C"/>
    <w:p w:rsidRDefault="00C12410" w:rsidP="00C12410" w:rsidR="00C12410" w:rsidRPr="0010389C">
      <w:r w:rsidRPr="0010389C">
        <w:t>Uputa o pravnom lijeku:</w:t>
      </w:r>
    </w:p>
    <w:p w:rsidRDefault="00C12410" w:rsidP="009301DB" w:rsidR="006103FB">
      <w:pPr>
        <w:jc w:val="both"/>
      </w:pPr>
      <w:r w:rsidRPr="0010389C">
        <w:t xml:space="preserve">Protiv </w:t>
      </w:r>
      <w:r w:rsidR="009301DB">
        <w:t>ovog rješenja žalba je dopuštena.</w:t>
      </w:r>
    </w:p>
    <w:p w:rsidRDefault="006103FB" w:rsidP="00C12410" w:rsidR="006103FB"/>
    <w:p w:rsidRDefault="00BB4720" w:rsidP="00C12410" w:rsidR="00BB4720"/>
    <w:p w:rsidRDefault="00BB4720" w:rsidP="00BA7734" w:rsidR="00BB4720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BB4720" w:rsidP="00BA7734" w:rsidR="00BB4720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C12410" w:rsidP="00BB4720" w:rsidR="00C12410" w:rsidRPr="0010389C">
      <w:pPr>
        <w:ind w:left="720"/>
      </w:pPr>
    </w:p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254C9">
          <w:rPr>
            <w:noProof/>
          </w:rPr>
          <w:t>2</w:t>
        </w:r>
        <w:r>
          <w:fldChar w:fldCharType="end"/>
        </w:r>
        <w:r w:rsidR="00BF4AE4">
          <w:tab/>
          <w:t>67. St-8473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5F5756"/>
    <w:rsid w:val="00603A21"/>
    <w:rsid w:val="006103FB"/>
    <w:rsid w:val="00645B73"/>
    <w:rsid w:val="00645BDF"/>
    <w:rsid w:val="00693D34"/>
    <w:rsid w:val="006C2C8F"/>
    <w:rsid w:val="006F05DF"/>
    <w:rsid w:val="0070027B"/>
    <w:rsid w:val="0075137A"/>
    <w:rsid w:val="007859F3"/>
    <w:rsid w:val="007A570C"/>
    <w:rsid w:val="007E349A"/>
    <w:rsid w:val="00830ADC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23F6A"/>
    <w:rsid w:val="00A254C9"/>
    <w:rsid w:val="00A93839"/>
    <w:rsid w:val="00AC0887"/>
    <w:rsid w:val="00AD1CFD"/>
    <w:rsid w:val="00AE30AB"/>
    <w:rsid w:val="00B15477"/>
    <w:rsid w:val="00B6336F"/>
    <w:rsid w:val="00B8024A"/>
    <w:rsid w:val="00BB4720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7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7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7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7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7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7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7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7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St-893/2013</izvorni_sadrzaj>
    <derivirana_varijabla naziv="DomainObject.Predmet.OznakaBroj_1">St-893/2013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>VEZA: 31.ST-942/13</izvorni_sadrzaj>
    <derivirana_varijabla naziv="DomainObject.Predmet.PrimjedbaSuca_1">VEZA: 31.ST-942/13</derivirana_varijabla>
  </DomainObject.Predmet.PrimjedbaSuca>
  <DomainObject.Predmet.ProtustrankaFormated>
    <izvorni_sadrzaj>  ARMKO d.d. zastupanog po punomoćniku ZZ Vinko Marković; ZZ Ivica Babuk; ZZ Branko Janeš; Odvj. Zrinka Golubić</izvorni_sadrzaj>
    <derivirana_varijabla naziv="DomainObject.Predmet.ProtustrankaFormated_1">  ARMKO d.d. zastupanog po punomoćniku ZZ Vinko Marković; ZZ Ivica Babuk; ZZ Branko Janeš; Odvj. Zrinka Golubić</derivirana_varijabla>
  </DomainObject.Predmet.ProtustrankaFormated>
  <DomainObject.Predmet.ProtustrankaFormatedOIB>
    <izvorni_sadrzaj>  ARMKO d.d., OIB 33231965147 zastupanog po punomoćniku ZZ Vinko Marković; ZZ Ivica Babuk; ZZ Branko Janeš; Odvj. Zrinka Golubić</izvorni_sadrzaj>
    <derivirana_varijabla naziv="DomainObject.Predmet.ProtustrankaFormatedOIB_1">  ARMKO d.d., OIB 33231965147 zastupanog po punomoćniku ZZ Vinko Marković; ZZ Ivica Babuk; ZZ Branko Janeš; Odvj. Zrinka Golubić</derivirana_varijabla>
  </DomainObject.Predmet.ProtustrankaFormatedOIB>
  <DomainObject.Predmet.ProtustrankaFormatedWithAdress>
    <izvorni_sadrzaj> ARMKO d.d., Pešćeno bb, 49282 Konjšćina zastupanog po punomoćniku ZZ Vinko Marković; ZZ Ivica Babuk; ZZ Branko Janeš; Odvj. Zrinka Golubić</izvorni_sadrzaj>
    <derivirana_varijabla naziv="DomainObject.Predmet.ProtustrankaFormatedWithAdress_1"> ARMKO d.d., Pešćeno bb, 49282 Konjšćina zastupanog po punomoćniku ZZ Vinko Marković; ZZ Ivica Babuk; ZZ Branko Janeš; Odvj. Zrinka Golubić</derivirana_varijabla>
  </DomainObject.Predmet.ProtustrankaFormatedWithAdress>
  <DomainObject.Predmet.ProtustrankaFormatedWithAdressOIB>
    <izvorni_sadrzaj> ARMKO d.d., OIB 33231965147, Pešćeno bb, 49282 Konjšćina zastupanog po punomoćniku ZZ Vinko Marković; ZZ Ivica Babuk; ZZ Branko Janeš; Odvj. Zrinka Golubić</izvorni_sadrzaj>
    <derivirana_varijabla naziv="DomainObject.Predmet.ProtustrankaFormatedWithAdressOIB_1"> ARMKO d.d., OIB 33231965147, Pešćeno bb, 49282 Konjšćina zastupanog po punomoćniku ZZ Vinko Marković; ZZ Ivica Babuk; ZZ Branko Janeš; Odvj. Zrinka Golubić</derivirana_varijabla>
  </DomainObject.Predmet.ProtustrankaFormatedWithAdressOIB>
  <DomainObject.Predmet.ProtustrankaWithAdress>
    <izvorni_sadrzaj>ARMKO d.d. Pešćeno bb, 49282 Konjšćina</izvorni_sadrzaj>
    <derivirana_varijabla naziv="DomainObject.Predmet.ProtustrankaWithAdress_1">ARMKO d.d. Pešćeno bb, 49282 Konjšćina</derivirana_varijabla>
  </DomainObject.Predmet.ProtustrankaWithAdress>
  <DomainObject.Predmet.ProtustrankaWithAdressOIB>
    <izvorni_sadrzaj>ARMKO d.d., OIB 33231965147, Pešćeno bb, 49282 Konjšćina</izvorni_sadrzaj>
    <derivirana_varijabla naziv="DomainObject.Predmet.ProtustrankaWithAdressOIB_1">ARMKO d.d., OIB 33231965147, Pešćeno bb, 49282 Konjšćina</derivirana_varijabla>
  </DomainObject.Predmet.ProtustrankaWithAdressOIB>
  <DomainObject.Predmet.ProtustrankaNazivFormated>
    <izvorni_sadrzaj>ARMKO d.d.</izvorni_sadrzaj>
    <derivirana_varijabla naziv="DomainObject.Predmet.ProtustrankaNazivFormated_1">ARMKO d.d.</derivirana_varijabla>
  </DomainObject.Predmet.ProtustrankaNazivFormated>
  <DomainObject.Predmet.ProtustrankaNazivFormatedOIB>
    <izvorni_sadrzaj>ARMKO d.d., OIB 33231965147</izvorni_sadrzaj>
    <derivirana_varijabla naziv="DomainObject.Predmet.ProtustrankaNazivFormatedOIB_1">ARMKO d.d., OIB 33231965147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ARMKO d.d.; VJEROVNICI; Dražen Ležaić; RATIO METAL TRADE GMBH; ZELINAPROMET društvo s ograničenom odgovornošću za prozvodnju, trgovinu, ugostiteljstvo i usluge; Bmd stil d.o.o.</izvorni_sadrzaj>
    <derivirana_varijabla naziv="DomainObject.Predmet.StrankaFormated_1">  ARMKO d.d.; VJEROVNICI; Dražen Ležaić; RATIO METAL TRADE GMBH; ZELINAPROMET društvo s ograničenom odgovornošću za prozvodnju, trgovinu, ugostiteljstvo i usluge; Bmd stil d.o.o.</derivirana_varijabla>
  </DomainObject.Predmet.StrankaFormated>
  <DomainObject.Predmet.StrankaFormatedOIB>
    <izvorni_sadrzaj>  ARMKO d.d., OIB 33231965147; VJEROVNICI; Dražen Ležaić, OIB 93555053571; RATIO METAL TRADE GMBH; ZELINAPROMET društvo s ograničenom odgovornošću za prozvodnju, trgovinu, ugostiteljstvo i usluge, OIB 07443745075; Bmd stil d.o.o., OIB 96086822394</izvorni_sadrzaj>
    <derivirana_varijabla naziv="DomainObject.Predmet.StrankaFormatedOIB_1">  ARMKO d.d., OIB 33231965147; VJEROVNICI; Dražen Ležaić, OIB 93555053571; RATIO METAL TRADE GMBH; ZELINAPROMET društvo s ograničenom odgovornošću za prozvodnju, trgovinu, ugostiteljstvo i usluge, OIB 07443745075; Bmd stil d.o.o., OIB 96086822394</derivirana_varijabla>
  </DomainObject.Predmet.StrankaFormatedOIB>
  <DomainObject.Predmet.StrankaFormatedWithAdress>
    <izvorni_sadrzaj> ARMKO d.d., Pešćeno bb, 49282 Konjšćina; VJEROVNICI; Dražen Ležaić; RATIO METAL TRADE GMBH; ZELINAPROMET društvo s ograničenom odgovornošću za prozvodnju, trgovinu, ugostiteljstvo i usluge, Drenova Gornja 1c, 10380 Sveti Ivan Zelina; Bmd stil d.o.o.</izvorni_sadrzaj>
    <derivirana_varijabla naziv="DomainObject.Predmet.StrankaFormatedWithAdress_1"> ARMKO d.d., Pešćeno bb, 49282 Konjšćina; VJEROVNICI; Dražen Ležaić; RATIO METAL TRADE GMBH; ZELINAPROMET društvo s ograničenom odgovornošću za prozvodnju, trgovinu, ugostiteljstvo i usluge, Drenova Gornja 1c, 10380 Sveti Ivan Zelina; Bmd stil d.o.o.</derivirana_varijabla>
  </DomainObject.Predmet.StrankaFormatedWithAdress>
  <DomainObject.Predmet.StrankaFormatedWithAdressOIB>
    <izvorni_sadrzaj> ARMKO d.d., OIB 33231965147, Pešćeno bb, 49282 Konjšćina; VJEROVNICI; Dražen Ležaić, OIB 93555053571; RATIO METAL TRADE GMBH; ZELINAPROMET društvo s ograničenom odgovornošću za prozvodnju, trgovinu, ugostiteljstvo i usluge, OIB 07443745075, Drenova Gornja 1c, 10380 Sveti Ivan Zelina; Bmd stil d.o.o., OIB 96086822394</izvorni_sadrzaj>
    <derivirana_varijabla naziv="DomainObject.Predmet.StrankaFormatedWithAdressOIB_1"> ARMKO d.d., OIB 33231965147, Pešćeno bb, 49282 Konjšćina; VJEROVNICI; Dražen Ležaić, OIB 93555053571; RATIO METAL TRADE GMBH; ZELINAPROMET društvo s ograničenom odgovornošću za prozvodnju, trgovinu, ugostiteljstvo i usluge, OIB 07443745075, Drenova Gornja 1c, 10380 Sveti Ivan Zelina; Bmd stil d.o.o., OIB 96086822394</derivirana_varijabla>
  </DomainObject.Predmet.StrankaFormatedWithAdressOIB>
  <DomainObject.Predmet.StrankaWithAdress>
    <izvorni_sadrzaj>ARMKO d.d. Pešćeno bb,49282 Konjšćina,VJEROVNICI ,Dražen Ležaić ,RATIO METAL TRADE GMBH ,ZELINAPROMET društvo s ograničenom odgovornošću za prozvodnju, trgovinu, ugostiteljstvo i usluge Drenova Gornja 1c,10380 Sveti Ivan Zelina,Bmd stil d.o.o. </izvorni_sadrzaj>
    <derivirana_varijabla naziv="DomainObject.Predmet.StrankaWithAdress_1">ARMKO d.d. Pešćeno bb,49282 Konjšćina,VJEROVNICI ,Dražen Ležaić ,RATIO METAL TRADE GMBH ,ZELINAPROMET društvo s ograničenom odgovornošću za prozvodnju, trgovinu, ugostiteljstvo i usluge Drenova Gornja 1c,10380 Sveti Ivan Zelina,Bmd stil d.o.o. </derivirana_varijabla>
  </DomainObject.Predmet.StrankaWithAdress>
  <DomainObject.Predmet.StrankaWithAdressOIB>
    <izvorni_sadrzaj>ARMKO d.d., OIB 33231965147, Pešćeno bb,49282 Konjšćina,VJEROVNICI,Dražen Ležaić, OIB 93555053571,RATIO METAL TRADE GMBH,ZELINAPROMET društvo s ograničenom odgovornošću za prozvodnju, trgovinu, ugostiteljstvo i usluge, OIB 07443745075, Drenova Gornja 1c,10380 Sveti Ivan Zelina,Bmd stil d.o.o., OIB 96086822394</izvorni_sadrzaj>
    <derivirana_varijabla naziv="DomainObject.Predmet.StrankaWithAdressOIB_1">ARMKO d.d., OIB 33231965147, Pešćeno bb,49282 Konjšćina,VJEROVNICI,Dražen Ležaić, OIB 93555053571,RATIO METAL TRADE GMBH,ZELINAPROMET društvo s ograničenom odgovornošću za prozvodnju, trgovinu, ugostiteljstvo i usluge, OIB 07443745075, Drenova Gornja 1c,10380 Sveti Ivan Zelina,Bmd stil d.o.o., OIB 96086822394</derivirana_varijabla>
  </DomainObject.Predmet.StrankaWithAdressOIB>
  <DomainObject.Predmet.StrankaNazivFormated>
    <izvorni_sadrzaj>ARMKO d.d.,VJEROVNICI,Dražen Ležaić,RATIO METAL TRADE GMBH,ZELINAPROMET društvo s ograničenom odgovornošću za prozvodnju, trgovinu, ugostiteljstvo i usluge,Bmd stil d.o.o.</izvorni_sadrzaj>
    <derivirana_varijabla naziv="DomainObject.Predmet.StrankaNazivFormated_1">ARMKO d.d.,VJEROVNICI,Dražen Ležaić,RATIO METAL TRADE GMBH,ZELINAPROMET društvo s ograničenom odgovornošću za prozvodnju, trgovinu, ugostiteljstvo i usluge,Bmd stil d.o.o.</derivirana_varijabla>
  </DomainObject.Predmet.StrankaNazivFormated>
  <DomainObject.Predmet.StrankaNazivFormatedOIB>
    <izvorni_sadrzaj>ARMKO d.d., OIB 33231965147,VJEROVNICI,Dražen Ležaić, OIB 93555053571,RATIO METAL TRADE GMBH,ZELINAPROMET društvo s ograničenom odgovornošću za prozvodnju, trgovinu, ugostiteljstvo i usluge, OIB 07443745075,Bmd stil d.o.o., OIB 96086822394</izvorni_sadrzaj>
    <derivirana_varijabla naziv="DomainObject.Predmet.StrankaNazivFormatedOIB_1">ARMKO d.d., OIB 33231965147,VJEROVNICI,Dražen Ležaić, OIB 93555053571,RATIO METAL TRADE GMBH,ZELINAPROMET društvo s ograničenom odgovornošću za prozvodnju, trgovinu, ugostiteljstvo i usluge, OIB 07443745075,Bmd stil d.o.o., OIB 96086822394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Formated>
  <DomainObject.Predmet.StrankaListFormatedOIB>
    <izvorni_sadrzaj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FormatedOIB_1"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FormatedOIB>
  <DomainObject.Predmet.StrankaListFormatedWithAdress>
    <izvorni_sadrzaj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izvorni_sadrzaj>
    <derivirana_varijabla naziv="DomainObject.Predmet.StrankaListFormatedWithAdress_1"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derivirana_varijabla>
  </DomainObject.Predmet.StrankaListFormatedWithAdress>
  <DomainObject.Predmet.StrankaListFormatedWithAdressOIB>
    <izvorni_sadrzaj>
      <item>ARMKO d.d., OIB 33231965147, Pešćeno bb, 49282 Konjšćina</item>
      <item>VJEROVNICI</item>
      <item>Dražen Ležaić, OIB 93555053571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izvorni_sadrzaj>
    <derivirana_varijabla naziv="DomainObject.Predmet.StrankaListFormatedWithAdressOIB_1">
      <item>ARMKO d.d., OIB 33231965147, Pešćeno bb, 49282 Konjšćina</item>
      <item>VJEROVNICI</item>
      <item>Dražen Ležaić, OIB 93555053571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derivirana_varijabla>
  </DomainObject.Predmet.StrankaListFormatedWithAdressOIB>
  <DomainObject.Predmet.StrankaListNaziv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Naziv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NazivFormated>
  <DomainObject.Predmet.StrankaListNazivFormatedOIB>
    <izvorni_sadrzaj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NazivFormatedOIB_1"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NazivFormatedOIB>
  <DomainObject.Predmet.ProtuStrankaListFormated>
    <izvorni_sadrzaj>
      <item>ARMKO d.d. zastupanog po punomoćniku ZZ Vinko Marković; ZZ Ivica Babuk; ZZ Branko Janeš; Odvj. Zrinka Golubić</item>
    </izvorni_sadrzaj>
    <derivirana_varijabla naziv="DomainObject.Predmet.ProtuStrankaListFormated_1">
      <item>ARMKO d.d. zastupanog po punomoćniku ZZ Vinko Marković; ZZ Ivica Babuk; ZZ Branko Janeš; Odvj. Zrinka Golubić</item>
    </derivirana_varijabla>
  </DomainObject.Predmet.ProtuStrankaListFormated>
  <DomainObject.Predmet.ProtuStrankaListFormatedOIB>
    <izvorni_sadrzaj>
      <item>ARMKO d.d., OIB 33231965147 zastupanog po punomoćniku ZZ Vinko Marković; ZZ Ivica Babuk; ZZ Branko Janeš; Odvj. Zrinka Golubić</item>
    </izvorni_sadrzaj>
    <derivirana_varijabla naziv="DomainObject.Predmet.ProtuStrankaListFormatedOIB_1">
      <item>ARMKO d.d., OIB 33231965147 zastupanog po punomoćniku ZZ Vinko Marković; ZZ Ivica Babuk; ZZ Branko Janeš; Odvj. Zrinka Golubić</item>
    </derivirana_varijabla>
  </DomainObject.Predmet.ProtuStrankaListFormatedOIB>
  <DomainObject.Predmet.ProtuStrankaListFormatedWithAdress>
    <izvorni_sadrzaj>
      <item>ARMKO d.d., Pešćeno bb, 49282 Konjšćina zastupanog po punomoćniku ZZ Vinko Marković; ZZ Ivica Babuk; ZZ Branko Janeš; Odvj. Zrinka Golubić</item>
    </izvorni_sadrzaj>
    <derivirana_varijabla naziv="DomainObject.Predmet.ProtuStrankaListFormatedWithAdress_1">
      <item>ARMKO d.d., Pešćeno bb, 49282 Konjšćina zastupanog po punomoćniku ZZ Vinko Marković; ZZ Ivica Babuk; ZZ Branko Janeš; Odvj. Zrinka Golubić</item>
    </derivirana_varijabla>
  </DomainObject.Predmet.ProtuStrankaListFormatedWithAdress>
  <DomainObject.Predmet.ProtuStrankaListFormatedWithAdressOIB>
    <izvorni_sadrzaj>
      <item>ARMKO d.d., OIB 33231965147, Pešćeno bb, 49282 Konjšćina zastupanog po punomoćniku ZZ Vinko Marković; ZZ Ivica Babuk; ZZ Branko Janeš; Odvj. Zrinka Golubić</item>
    </izvorni_sadrzaj>
    <derivirana_varijabla naziv="DomainObject.Predmet.ProtuStrankaListFormatedWithAdressOIB_1">
      <item>ARMKO d.d., OIB 33231965147, Pešćeno bb, 49282 Konjšćina zastupanog po punomoćniku ZZ Vinko Marković; ZZ Ivica Babuk; ZZ Branko Janeš; Odvj. Zrinka Golubić</item>
    </derivirana_varijabla>
  </DomainObject.Predmet.ProtuStrankaListFormatedWithAdressOIB>
  <DomainObject.Predmet.ProtuStrankaListNazivFormated>
    <izvorni_sadrzaj>
      <item>ARMKO d.d.</item>
    </izvorni_sadrzaj>
    <derivirana_varijabla naziv="DomainObject.Predmet.ProtuStrankaListNazivFormated_1">
      <item>ARMKO d.d.</item>
    </derivirana_varijabla>
  </DomainObject.Predmet.ProtuStrankaListNazivFormated>
  <DomainObject.Predmet.ProtuStrankaListNazivFormatedOIB>
    <izvorni_sadrzaj>
      <item>ARMKO d.d., OIB 33231965147</item>
    </izvorni_sadrzaj>
    <derivirana_varijabla naziv="DomainObject.Predmet.ProtuStrankaListNazivFormatedOIB_1">
      <item>ARMKO d.d., OIB 33231965147</item>
    </derivirana_varijabla>
  </DomainObject.Predmet.ProtuStrankaListNazivFormatedOIB>
  <DomainObject.Predmet.OstaliListFormated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_1"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>
  <DomainObject.Predmet.OstaliListFormatedOIB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OIB_1"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OIB>
  <DomainObject.Predmet.OstaliListFormatedWithAdress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>
  <DomainObject.Predmet.OstaliListFormatedWithAdressOIB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OIB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OIB>
  <DomainObject.Predmet.OstaliListNazivFormated>
    <izvorni_sadrzaj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_1"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>
  <DomainObject.Predmet.OstaliListNazivFormatedOIB>
    <izvorni_sadrzaj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OIB_1"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ARMKO d.d. i dr.</izvorni_sadrzaj>
    <derivirana_varijabla naziv="DomainObject.Predmet.StrankaIDrugi_1">ARMKO d.d. i dr.</derivirana_varijabla>
  </DomainObject.Predmet.StrankaIDrugi>
  <DomainObject.Predmet.ProtustrankaIDrugi>
    <izvorni_sadrzaj>ARMKO d.d.</izvorni_sadrzaj>
    <derivirana_varijabla naziv="DomainObject.Predmet.ProtustrankaIDrugi_1">ARMKO d.d.</derivirana_varijabla>
  </DomainObject.Predmet.ProtustrankaIDrugi>
  <DomainObject.Predmet.StrankaIDrugiAdressOIB>
    <izvorni_sadrzaj>ARMKO d.d., OIB 33231965147, Pešćeno bb, 49282 Konjšćina i dr.</izvorni_sadrzaj>
    <derivirana_varijabla naziv="DomainObject.Predmet.StrankaIDrugiAdressOIB_1">ARMKO d.d., OIB 33231965147, Pešćeno bb, 49282 Konjšćina i dr.</derivirana_varijabla>
  </DomainObject.Predmet.StrankaIDrugiAdressOIB>
  <DomainObject.Predmet.ProtustrankaIDrugiAdressOIB>
    <izvorni_sadrzaj>ARMKO d.d., OIB 33231965147, Pešćeno bb, 49282 Konjšćina</izvorni_sadrzaj>
    <derivirana_varijabla naziv="DomainObject.Predmet.ProtustrankaIDrugiAdressOIB_1">ARMKO d.d., OIB 33231965147, Pešćeno bb, 49282 Konjšćina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2017.</izvorni_sadrzaj>
    <derivirana_varijabla naziv="DomainObject.Predmet.OdlukaRjesenje.DatumDonosenjaOdluke_1">10. siječnja 2017.</derivirana_varijabla>
  </DomainObject.Predmet.OdlukaRjesenje.DatumDonosenjaOdluke>
  <DomainObject.Predmet.OdlukaRjesenje.DatumPravomocnosti>
    <izvorni_sadrzaj>27. siječnja 2017.</izvorni_sadrzaj>
    <derivirana_varijabla naziv="DomainObject.Predmet.OdlukaRjesenje.DatumPravomocnosti_1">27. siječnja 2017.</derivirana_varijabla>
  </DomainObject.Predmet.OdlukaRjesenje.DatumPravomocnosti>
  <DomainObject.Predmet.OdlukaRjesenje.Oznaka>
    <izvorni_sadrzaj>St-893/2013-274</izvorni_sadrzaj>
    <derivirana_varijabla naziv="DomainObject.Predmet.OdlukaRjesenje.Oznaka_1">St-893/2013-274</derivirana_varijabla>
  </DomainObject.Predmet.OdlukaRjesenje.Oznaka>
  <DomainObject.Predmet.SudioniciListNaziv>
    <izvorni_sadrzaj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udioniciListNaziv_1"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derivirana_varijabla>
  </DomainObject.Predmet.SudioniciListNaziv>
  <DomainObject.Predmet.SudioniciListAdressOIB>
    <izvorni_sadrzaj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Ležaić, OIB 93555053571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izvorni_sadrzaj>
    <derivirana_varijabla naziv="DomainObject.Predmet.SudioniciListAdressOIB_1"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Ležaić, OIB 93555053571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93555053571</item>
      <item>, OIB null</item>
      <item>, OIB null</item>
      <item>, OIB 07443745075</item>
      <item>, OIB 96086822394</item>
    </izvorni_sadrzaj>
    <derivirana_varijabla naziv="DomainObject.Predmet.SudioniciListNazivOIB_1"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93555053571</item>
      <item>, OIB null</item>
      <item>, OIB null</item>
      <item>, OIB 07443745075</item>
      <item>, OIB 96086822394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932</properties:Characters>
  <properties:Lines>42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2017-07-04T07:45:00Z</dcterms:created>
  <dc:creator>gzubak</dc:creator>
  <cp:lastModifiedBy>Katica Franjić</cp:lastModifiedBy>
  <cp:lastPrinted>2017-07-05T11:13:00Z</cp:lastPrinted>
  <dcterms:modified xmlns:xsi="http://www.w3.org/2001/XMLSchema-instance" xsi:type="dcterms:W3CDTF">2017-07-05T11:13:00Z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