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9782" w14:paraId="92e978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B94422">
        <w:t>BUDIM</w:t>
      </w:r>
      <w:r w:rsidR="00325DFC">
        <w:t xml:space="preserve"> </w:t>
      </w:r>
      <w:r w:rsidR="00990573">
        <w:t>d.o.o.,</w:t>
      </w:r>
      <w:r w:rsidR="00395D66">
        <w:t xml:space="preserve"> </w:t>
      </w:r>
      <w:r w:rsidR="006F6C7A">
        <w:t>Zadar</w:t>
      </w:r>
      <w:r w:rsidR="00395D66">
        <w:t xml:space="preserve">, </w:t>
      </w:r>
      <w:r w:rsidR="00B94422">
        <w:t>Vukovarska 10 A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B94422">
        <w:t>65139449808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B94422">
        <w:t>26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D32390">
        <w:t>8</w:t>
      </w:r>
      <w:r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94422" w:rsidRPr="00B94422">
        <w:t>BUDIM d.o.o., Zadar, Vukovarska 10 A, OIB: 65139449808</w:t>
      </w:r>
      <w:r w:rsidR="00990573">
        <w:t xml:space="preserve">, </w:t>
      </w:r>
      <w:r>
        <w:t xml:space="preserve">na temelju neizvršenih osnova za plaćanje iznosi </w:t>
      </w:r>
      <w:r w:rsidR="00B94422">
        <w:t>23</w:t>
      </w:r>
      <w:r w:rsidR="00990573">
        <w:t>.</w:t>
      </w:r>
      <w:r w:rsidR="00B94422">
        <w:t>442</w:t>
      </w:r>
      <w:r w:rsidR="00990573">
        <w:t>,</w:t>
      </w:r>
      <w:r w:rsidR="00B94422">
        <w:t>50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B94422">
        <w:t>Mladen Nekić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D32390">
        <w:t>8</w:t>
      </w:r>
      <w:r w:rsidR="00814E35"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731EB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B94422">
      <w:t>259</w:t>
    </w:r>
    <w:r w:rsidR="00D32390">
      <w:t>/17-5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B94422">
      <w:t>259</w:t>
    </w:r>
    <w:r w:rsidR="0076513B">
      <w:t>/1</w:t>
    </w:r>
    <w:r w:rsidR="00FF274E">
      <w:t>7</w:t>
    </w:r>
    <w:r w:rsidR="0076513B">
      <w:t>-</w:t>
    </w:r>
    <w:r w:rsidR="00D32390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2F1F17"/>
    <w:rsid w:val="002F6CBF"/>
    <w:rsid w:val="00325DFC"/>
    <w:rsid w:val="00395D66"/>
    <w:rsid w:val="00447958"/>
    <w:rsid w:val="004635D5"/>
    <w:rsid w:val="0046367D"/>
    <w:rsid w:val="004B64F0"/>
    <w:rsid w:val="004C10E5"/>
    <w:rsid w:val="004F3050"/>
    <w:rsid w:val="00500E9C"/>
    <w:rsid w:val="00551BCA"/>
    <w:rsid w:val="00572756"/>
    <w:rsid w:val="005A7DE6"/>
    <w:rsid w:val="005F67DA"/>
    <w:rsid w:val="00611283"/>
    <w:rsid w:val="0063348D"/>
    <w:rsid w:val="006A66B9"/>
    <w:rsid w:val="006E6B12"/>
    <w:rsid w:val="006F6C7A"/>
    <w:rsid w:val="0071080F"/>
    <w:rsid w:val="00731EB3"/>
    <w:rsid w:val="00734C78"/>
    <w:rsid w:val="0076513B"/>
    <w:rsid w:val="00792826"/>
    <w:rsid w:val="007B18A1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94422"/>
    <w:rsid w:val="00BA4D2C"/>
    <w:rsid w:val="00BD7E97"/>
    <w:rsid w:val="00C6433B"/>
    <w:rsid w:val="00CB1099"/>
    <w:rsid w:val="00D32390"/>
    <w:rsid w:val="00D34817"/>
    <w:rsid w:val="00DC740A"/>
    <w:rsid w:val="00E6461B"/>
    <w:rsid w:val="00EE14D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E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E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St-259/2017</izvorni_sadrzaj>
    <derivirana_varijabla naziv="DomainObject.Predmet.OznakaBroj_1">St-259/2017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BUDIM d.o.o. za proizvodnju, trgovinu i ugostiteljstvo</izvorni_sadrzaj>
    <derivirana_varijabla naziv="DomainObject.Predmet.ProtustrankaFormated_1">  BUDIM d.o.o. za proizvodnju, trgovinu i ugostiteljstvo</derivirana_varijabla>
  </DomainObject.Predmet.ProtustrankaFormated>
  <DomainObject.Predmet.ProtustrankaFormatedOIB>
    <izvorni_sadrzaj>  BUDIM d.o.o. za proizvodnju, trgovinu i ugostiteljstvo, OIB 65139449808</izvorni_sadrzaj>
    <derivirana_varijabla naziv="DomainObject.Predmet.ProtustrankaFormatedOIB_1">  BUDIM d.o.o. za proizvodnju, trgovinu i ugostiteljstvo, OIB 65139449808</derivirana_varijabla>
  </DomainObject.Predmet.ProtustrankaFormatedOIB>
  <DomainObject.Predmet.ProtustrankaFormatedWithAdress>
    <izvorni_sadrzaj> BUDIM d.o.o. za proizvodnju, trgovinu i ugostiteljstvo, Vukovarska 10/A, 23000 Zadar</izvorni_sadrzaj>
    <derivirana_varijabla naziv="DomainObject.Predmet.ProtustrankaFormatedWithAdress_1"> BUDIM d.o.o. za proizvodnju, trgovinu i ugostiteljstvo, Vukovarska 10/A, 23000 Zadar</derivirana_varijabla>
  </DomainObject.Predmet.ProtustrankaFormatedWithAdress>
  <DomainObject.Predmet.ProtustrankaFormatedWithAdressOIB>
    <izvorni_sadrzaj> BUDIM d.o.o. za proizvodnju, trgovinu i ugostiteljstvo, OIB 65139449808, Vukovarska 10/A, 23000 Zadar</izvorni_sadrzaj>
    <derivirana_varijabla naziv="DomainObject.Predmet.ProtustrankaFormatedWithAdressOIB_1"> BUDIM d.o.o. za proizvodnju, trgovinu i ugostiteljstvo, OIB 65139449808, Vukovarska 10/A, 23000 Zadar</derivirana_varijabla>
  </DomainObject.Predmet.ProtustrankaFormatedWithAdressOIB>
  <DomainObject.Predmet.ProtustrankaWithAdress>
    <izvorni_sadrzaj>BUDIM d.o.o. za proizvodnju, trgovinu i ugostiteljstvo Vukovarska 10/A, 23000 Zadar</izvorni_sadrzaj>
    <derivirana_varijabla naziv="DomainObject.Predmet.ProtustrankaWithAdress_1">BUDIM d.o.o. za proizvodnju, trgovinu i ugostiteljstvo Vukovarska 10/A, 23000 Zadar</derivirana_varijabla>
  </DomainObject.Predmet.ProtustrankaWithAdress>
  <DomainObject.Predmet.ProtustrankaWithAdressOIB>
    <izvorni_sadrzaj>BUDIM d.o.o. za proizvodnju, trgovinu i ugostiteljstvo, OIB 65139449808, Vukovarska 10/A, 23000 Zadar</izvorni_sadrzaj>
    <derivirana_varijabla naziv="DomainObject.Predmet.ProtustrankaWithAdressOIB_1">BUDIM d.o.o. za proizvodnju, trgovinu i ugostiteljstvo, OIB 65139449808, Vukovarska 10/A, 23000 Zadar</derivirana_varijabla>
  </DomainObject.Predmet.ProtustrankaWithAdressOIB>
  <DomainObject.Predmet.ProtustrankaNazivFormated>
    <izvorni_sadrzaj>BUDIM d.o.o. za proizvodnju, trgovinu i ugostiteljstvo</izvorni_sadrzaj>
    <derivirana_varijabla naziv="DomainObject.Predmet.ProtustrankaNazivFormated_1">BUDIM d.o.o. za proizvodnju, trgovinu i ugostiteljstvo</derivirana_varijabla>
  </DomainObject.Predmet.ProtustrankaNazivFormated>
  <DomainObject.Predmet.ProtustrankaNazivFormatedOIB>
    <izvorni_sadrzaj>BUDIM d.o.o. za proizvodnju, trgovinu i ugostiteljstvo, OIB 65139449808</izvorni_sadrzaj>
    <derivirana_varijabla naziv="DomainObject.Predmet.ProtustrankaNazivFormatedOIB_1">BUDIM d.o.o. za proizvodnju, trgovinu i ugostiteljstvo, OIB 65139449808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BUDIM d.o.o. za proizvodnju, trgovinu i ugostiteljstvo</item>
    </izvorni_sadrzaj>
    <derivirana_varijabla naziv="DomainObject.Predmet.ProtuStrankaListFormated_1">
      <item>BUDIM d.o.o. za proizvodnju, trgovinu i ugostiteljstvo</item>
    </derivirana_varijabla>
  </DomainObject.Predmet.ProtuStrankaListFormated>
  <DomainObject.Predmet.ProtuStrankaListFormatedOIB>
    <izvorni_sadrzaj>
      <item>BUDIM d.o.o. za proizvodnju, trgovinu i ugostiteljstvo, OIB 65139449808</item>
    </izvorni_sadrzaj>
    <derivirana_varijabla naziv="DomainObject.Predmet.ProtuStrankaListFormatedOIB_1">
      <item>BUDIM d.o.o. za proizvodnju, trgovinu i ugostiteljstvo, OIB 65139449808</item>
    </derivirana_varijabla>
  </DomainObject.Predmet.ProtuStrankaListFormatedOIB>
  <DomainObject.Predmet.ProtuStrankaListFormatedWithAdress>
    <izvorni_sadrzaj>
      <item>BUDIM d.o.o. za proizvodnju, trgovinu i ugostiteljstvo, Vukovarska 10/A, 23000 Zadar</item>
    </izvorni_sadrzaj>
    <derivirana_varijabla naziv="DomainObject.Predmet.ProtuStrankaListFormatedWithAdress_1">
      <item>BUDIM d.o.o. za proizvodnju, trgovinu i ugostiteljstvo, Vukovarska 10/A, 23000 Zadar</item>
    </derivirana_varijabla>
  </DomainObject.Predmet.ProtuStrankaListFormatedWithAdress>
  <DomainObject.Predmet.ProtuStrankaListFormatedWithAdressOIB>
    <izvorni_sadrzaj>
      <item>BUDIM d.o.o. za proizvodnju, trgovinu i ugostiteljstvo, OIB 65139449808, Vukovarska 10/A, 23000 Zadar</item>
    </izvorni_sadrzaj>
    <derivirana_varijabla naziv="DomainObject.Predmet.ProtuStrankaListFormatedWithAdressOIB_1">
      <item>BUDIM d.o.o. za proizvodnju, trgovinu i ugostiteljstvo, OIB 65139449808, Vukovarska 10/A, 23000 Zadar</item>
    </derivirana_varijabla>
  </DomainObject.Predmet.ProtuStrankaListFormatedWithAdressOIB>
  <DomainObject.Predmet.ProtuStrankaListNazivFormated>
    <izvorni_sadrzaj>
      <item>BUDIM d.o.o. za proizvodnju, trgovinu i ugostiteljstvo</item>
    </izvorni_sadrzaj>
    <derivirana_varijabla naziv="DomainObject.Predmet.ProtuStrankaListNazivFormated_1">
      <item>BUDIM d.o.o. za proizvodnju, trgovinu i ugostiteljstvo</item>
    </derivirana_varijabla>
  </DomainObject.Predmet.ProtuStrankaListNazivFormated>
  <DomainObject.Predmet.ProtuStrankaListNazivFormatedOIB>
    <izvorni_sadrzaj>
      <item>BUDIM d.o.o. za proizvodnju, trgovinu i ugostiteljstvo, OIB 65139449808</item>
    </izvorni_sadrzaj>
    <derivirana_varijabla naziv="DomainObject.Predmet.ProtuStrankaListNazivFormatedOIB_1">
      <item>BUDIM d.o.o. za proizvodnju, trgovinu i ugostiteljstvo, OIB 65139449808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BUDIM d.o.o. za proizvodnju, trgovinu i ugostiteljstvo</izvorni_sadrzaj>
    <derivirana_varijabla naziv="DomainObject.Predmet.ProtustrankaIDrugi_1">BUDIM d.o.o. za proizvodnju,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BUDIM d.o.o. za proizvodnju, trgovinu i ugostiteljstvo, OIB 65139449808, Vukovarska 10/A, 23000 Zadar</izvorni_sadrzaj>
    <derivirana_varijabla naziv="DomainObject.Predmet.ProtustrankaIDrugiAdressOIB_1">BUDIM d.o.o. za proizvodnju, trgovinu i ugostiteljstvo, OIB 65139449808, Vukovarska 10/A,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BUDIM d.o.o. za proizvodnju, trgovinu i ugostiteljstvo</item>
    </izvorni_sadrzaj>
    <derivirana_varijabla naziv="DomainObject.Predmet.SudioniciListNaziv_1">
      <item>FINA</item>
      <item>BUDIM d.o.o. za proizvodnju, trgovinu i ugostiteljstvo</item>
    </derivirana_varijabla>
  </DomainObject.Predmet.SudioniciListNaziv>
  <DomainObject.Predmet.SudioniciListAdressOIB>
    <izvorni_sadrzaj>
      <item>FINA, OIB 85821130368</item>
      <item>BUDIM d.o.o. za proizvodnju, trgovinu i ugostiteljstvo, OIB 65139449808, Vukovarska 10/A,23000 Zadar</item>
    </izvorni_sadrzaj>
    <derivirana_varijabla naziv="DomainObject.Predmet.SudioniciListAdressOIB_1">
      <item>FINA, OIB 85821130368</item>
      <item>BUDIM d.o.o. za proizvodnju, trgovinu i ugostiteljstvo, OIB 65139449808, Vukovarska 10/A,23000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65139449808</item>
    </izvorni_sadrzaj>
    <derivirana_varijabla naziv="DomainObject.Predmet.SudioniciListNazivOIB_1">
      <item>, OIB 85821130368</item>
      <item>, OIB 65139449808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20014-1AE6-4DD2-BEC8-1A58E6A58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1953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2017-06-08T12:06:00Z</dcterms:created>
  <dc:creator>Tina Grgas</dc:creator>
  <cp:lastModifiedBy>wsadmin</cp:lastModifiedBy>
  <cp:lastPrinted>2017-06-08T12:08:00Z</cp:lastPrinted>
  <dcterms:modified xmlns:xsi="http://www.w3.org/2001/XMLSchema-instance" xsi:type="dcterms:W3CDTF">2017-06-09T08:54:00Z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