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34e2" w14:paraId="2c234e2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2C3E1D">
        <w:t>355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2C3E1D">
        <w:t>NOVAK REMONT j.</w:t>
      </w:r>
      <w:r w:rsidR="002C3E1D" w:rsidRPr="0082401E">
        <w:t xml:space="preserve">d.o.o., </w:t>
      </w:r>
      <w:r w:rsidR="002C3E1D">
        <w:t>Stanetinec, Stanetinec 46</w:t>
      </w:r>
      <w:r w:rsidR="002C3E1D" w:rsidRPr="0082401E">
        <w:t xml:space="preserve">, OIB: </w:t>
      </w:r>
      <w:r w:rsidR="002C3E1D" w:rsidRPr="00280747">
        <w:t>04937270702</w:t>
      </w:r>
      <w:r w:rsidR="00C35B7E" w:rsidRPr="0082401E">
        <w:t xml:space="preserve">,  dana </w:t>
      </w:r>
      <w:r w:rsidR="005A1CDD">
        <w:t>7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C3E1D">
        <w:t>NOVAK REMONT j.</w:t>
      </w:r>
      <w:r w:rsidR="002C3E1D" w:rsidRPr="0082401E">
        <w:t xml:space="preserve">d.o.o., </w:t>
      </w:r>
      <w:r w:rsidR="002C3E1D">
        <w:t>Stanetinec, Stanetinec 46</w:t>
      </w:r>
      <w:r w:rsidR="002C3E1D" w:rsidRPr="0082401E">
        <w:t xml:space="preserve">, OIB: </w:t>
      </w:r>
      <w:r w:rsidR="002C3E1D" w:rsidRPr="00280747">
        <w:t>04937270702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A1CDD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2C3E1D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2C3E1D">
        <w:t>Robert Novak, Stanetinec, Stanetinec 46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2C3E1D">
        <w:t>4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2C3E1D">
        <w:t>3.855,81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A1CDD">
        <w:t>7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28718F" w:rsidR="0028718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28718F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>
        <w:t>NOVAK REMONT j.</w:t>
      </w:r>
      <w:r w:rsidRPr="0082401E">
        <w:t xml:space="preserve">d.o.o., </w:t>
      </w:r>
      <w:r>
        <w:t>Stanetinec, Stanetinec 46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CC2EF9">
        <w:t xml:space="preserve">direktor </w:t>
      </w:r>
      <w:r>
        <w:t>Robert Novak, Stanetinec, Stanetinec 46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18F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2C3E1D">
      <w:t>355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8718F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A1CDD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7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59A2B-8773-4B2A-AC5A-6CB615664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2405</properties:Characters>
  <properties:Lines>81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2016-03-07T11:38:00Z</dcterms:created>
  <dc:creator>Maja Valušnig</dc:creator>
  <cp:lastModifiedBy>Nevenka Vuković</cp:lastModifiedBy>
  <cp:lastPrinted>2016-02-26T08:44:00Z</cp:lastPrinted>
  <dcterms:modified xmlns:xsi="http://www.w3.org/2001/XMLSchema-instance" xsi:type="dcterms:W3CDTF">2016-03-07T11:44:00Z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