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cb5f" w14:paraId="79acb5f" w:rsidRDefault="005939C6" w:rsidP="007F2409" w:rsidR="007F2409" w:rsidRPr="00FA0A2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  <w:r w:rsidR="00AB57D1">
        <w:rPr>
          <w:rFonts w:hAnsi="Times New Roman" w:ascii="Times New Roman"/>
        </w:rPr>
        <w:tab/>
      </w:r>
      <w:r w:rsidR="00AB57D1">
        <w:rPr>
          <w:rFonts w:hAnsi="Times New Roman" w:ascii="Times New Roman"/>
        </w:rPr>
        <w:tab/>
      </w:r>
      <w:r w:rsidR="00AB57D1">
        <w:rPr>
          <w:rFonts w:hAnsi="Times New Roman" w:ascii="Times New Roman"/>
        </w:rPr>
        <w:tab/>
      </w:r>
      <w:r w:rsidR="00AB57D1">
        <w:rPr>
          <w:rFonts w:hAnsi="Times New Roman" w:ascii="Times New Roman"/>
        </w:rPr>
        <w:tab/>
      </w:r>
      <w:r w:rsidR="00AB57D1">
        <w:rPr>
          <w:rFonts w:hAnsi="Times New Roman" w:ascii="Times New Roman"/>
        </w:rPr>
        <w:tab/>
        <w:t xml:space="preserve">       </w:t>
      </w:r>
      <w:r w:rsidR="00013EB3">
        <w:rPr>
          <w:rFonts w:hAnsi="Times New Roman" w:ascii="Times New Roman"/>
        </w:rPr>
        <w:t>3 St-1984/</w:t>
      </w:r>
      <w:r w:rsidR="00AB57D1">
        <w:rPr>
          <w:rFonts w:hAnsi="Times New Roman" w:ascii="Times New Roman"/>
        </w:rPr>
        <w:t>20</w:t>
      </w:r>
      <w:r w:rsidR="00E22364">
        <w:rPr>
          <w:rFonts w:hAnsi="Times New Roman" w:ascii="Times New Roman"/>
        </w:rPr>
        <w:t>13-659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951823" w:rsidP="003A572A" w:rsidR="00DB5BC1" w:rsidRPr="00FA0A2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436E90" w:rsidRPr="00436E90">
        <w:rPr>
          <w:rFonts w:hAnsi="Times New Roman" w:ascii="Times New Roman"/>
        </w:rPr>
        <w:t>DIOKI d.d. u stečaju, Zagreb, Čulinečka cesta 252, OIB: 71451172026</w:t>
      </w:r>
      <w:r w:rsidRPr="00F62A45">
        <w:rPr>
          <w:rFonts w:hAnsi="Times New Roman" w:ascii="Times New Roman"/>
        </w:rPr>
        <w:t xml:space="preserve">, </w:t>
      </w:r>
      <w:r w:rsidR="00E22364">
        <w:rPr>
          <w:rFonts w:hAnsi="Times New Roman" w:ascii="Times New Roman"/>
        </w:rPr>
        <w:t>9. svibnja</w:t>
      </w:r>
      <w:r w:rsidR="00013EB3">
        <w:rPr>
          <w:rFonts w:hAnsi="Times New Roman" w:ascii="Times New Roman"/>
        </w:rPr>
        <w:t xml:space="preserve"> 2019</w:t>
      </w:r>
      <w:r w:rsidRPr="00F62A45">
        <w:rPr>
          <w:rFonts w:hAnsi="Times New Roman" w:ascii="Times New Roman"/>
        </w:rPr>
        <w:t>.</w:t>
      </w:r>
      <w:r w:rsidR="003E5795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951823">
        <w:rPr>
          <w:rFonts w:hAnsi="Times New Roman" w:ascii="Times New Roman"/>
        </w:rPr>
        <w:t>z a k lj u č i o</w:t>
      </w:r>
      <w:r w:rsidR="00FF6AAC" w:rsidRPr="00FA0A24">
        <w:rPr>
          <w:rFonts w:hAnsi="Times New Roman" w:ascii="Times New Roman"/>
        </w:rPr>
        <w:t xml:space="preserve">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951823" w:rsidP="00940823" w:rsidR="00951823">
      <w:pPr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>Rješenjem o prodaji St-</w:t>
      </w:r>
      <w:r w:rsidR="00380B59">
        <w:rPr>
          <w:rFonts w:hAnsi="Times New Roman" w:ascii="Times New Roman"/>
        </w:rPr>
        <w:t>1984/13</w:t>
      </w:r>
      <w:r w:rsidRPr="0018411C">
        <w:rPr>
          <w:rFonts w:hAnsi="Times New Roman" w:ascii="Times New Roman"/>
        </w:rPr>
        <w:t xml:space="preserve"> od </w:t>
      </w:r>
      <w:r w:rsidR="0069297C">
        <w:rPr>
          <w:rFonts w:hAnsi="Times New Roman" w:ascii="Times New Roman"/>
        </w:rPr>
        <w:t xml:space="preserve">11. prosinca 2013. i </w:t>
      </w:r>
      <w:r w:rsidR="00380B59">
        <w:rPr>
          <w:rFonts w:hAnsi="Times New Roman" w:ascii="Times New Roman"/>
        </w:rPr>
        <w:t>11. svibnja 2016</w:t>
      </w:r>
      <w:r w:rsidRPr="0018411C">
        <w:rPr>
          <w:rFonts w:hAnsi="Times New Roman" w:ascii="Times New Roman"/>
        </w:rPr>
        <w:t xml:space="preserve">. određena je prodaja nekretnina u vlasništvu stečajnog dužnika </w:t>
      </w:r>
      <w:r w:rsidR="00380B59" w:rsidRPr="00380B59">
        <w:rPr>
          <w:rFonts w:hAnsi="Times New Roman" w:ascii="Times New Roman"/>
        </w:rPr>
        <w:t>DIOKI d.d. u stečaju, Zagreb, Čulinečka cesta 252, OIB: 71451172026</w:t>
      </w:r>
      <w:r w:rsidRPr="0018411C">
        <w:rPr>
          <w:rFonts w:hAnsi="Times New Roman" w:ascii="Times New Roman"/>
        </w:rPr>
        <w:t>, uz odgovarajuću primjenu pravila o ovrsi na nekretninama i to: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4318C" w:rsidP="0003041C" w:rsidR="00F4318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1.</w:t>
      </w:r>
      <w:r w:rsidRPr="00F4318C">
        <w:rPr>
          <w:rFonts w:hAnsi="Times New Roman" w:ascii="Times New Roman"/>
        </w:rPr>
        <w:t>- kčbr. 1317/1 - put u površini od 67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="001D4BFF">
        <w:rPr>
          <w:rFonts w:hAnsi="Times New Roman" w:ascii="Times New Roman"/>
        </w:rPr>
        <w:t xml:space="preserve">- kčbr. 1317/5 </w:t>
      </w:r>
      <w:r w:rsidRPr="00F4318C">
        <w:rPr>
          <w:rFonts w:hAnsi="Times New Roman" w:ascii="Times New Roman"/>
        </w:rPr>
        <w:t>-  put u površini od 129 čhv;</w:t>
      </w:r>
      <w:r>
        <w:rPr>
          <w:rFonts w:hAnsi="Times New Roman" w:ascii="Times New Roman"/>
        </w:rPr>
        <w:t xml:space="preserve"> - kčbr. 1317/6 </w:t>
      </w:r>
      <w:r w:rsidRPr="00F4318C">
        <w:rPr>
          <w:rFonts w:hAnsi="Times New Roman" w:ascii="Times New Roman"/>
        </w:rPr>
        <w:t>- put u površini od 4 čhv;</w:t>
      </w:r>
      <w:r>
        <w:rPr>
          <w:rFonts w:hAnsi="Times New Roman" w:ascii="Times New Roman"/>
        </w:rPr>
        <w:t xml:space="preserve"> - kčbr. 1317/8 </w:t>
      </w:r>
      <w:r w:rsidRPr="00F4318C">
        <w:rPr>
          <w:rFonts w:hAnsi="Times New Roman" w:ascii="Times New Roman"/>
        </w:rPr>
        <w:t>- put u površini od 82 čhv;</w:t>
      </w:r>
      <w:r>
        <w:rPr>
          <w:rFonts w:hAnsi="Times New Roman" w:ascii="Times New Roman"/>
        </w:rPr>
        <w:t xml:space="preserve"> - kčbr. 1317/9 </w:t>
      </w:r>
      <w:r w:rsidRPr="00F4318C">
        <w:rPr>
          <w:rFonts w:hAnsi="Times New Roman" w:ascii="Times New Roman"/>
        </w:rPr>
        <w:t>- put u površini od 126 čhv;</w:t>
      </w:r>
      <w:r>
        <w:rPr>
          <w:rFonts w:hAnsi="Times New Roman" w:ascii="Times New Roman"/>
        </w:rPr>
        <w:t xml:space="preserve"> - kčbr. 1320/3 </w:t>
      </w:r>
      <w:r w:rsidRPr="00F4318C">
        <w:rPr>
          <w:rFonts w:hAnsi="Times New Roman" w:ascii="Times New Roman"/>
        </w:rPr>
        <w:t>- livada u površini od 1jutro i 95 čhv;</w:t>
      </w:r>
      <w:r>
        <w:rPr>
          <w:rFonts w:hAnsi="Times New Roman" w:ascii="Times New Roman"/>
        </w:rPr>
        <w:t xml:space="preserve"> - kčbr. 1323/2 </w:t>
      </w:r>
      <w:r w:rsidRPr="00F4318C">
        <w:rPr>
          <w:rFonts w:hAnsi="Times New Roman" w:ascii="Times New Roman"/>
        </w:rPr>
        <w:t>- put u površini od 140 čhv;</w:t>
      </w:r>
      <w:r>
        <w:rPr>
          <w:rFonts w:hAnsi="Times New Roman" w:ascii="Times New Roman"/>
        </w:rPr>
        <w:t xml:space="preserve"> - kčbr. 1323/3 </w:t>
      </w:r>
      <w:r w:rsidRPr="00F4318C">
        <w:rPr>
          <w:rFonts w:hAnsi="Times New Roman" w:ascii="Times New Roman"/>
        </w:rPr>
        <w:t>- put u površini od 57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1323/6 - put u površini od 125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1329/2 - oranica u površini od 223 čhv;</w:t>
      </w:r>
      <w:r>
        <w:rPr>
          <w:rFonts w:hAnsi="Times New Roman" w:ascii="Times New Roman"/>
        </w:rPr>
        <w:t xml:space="preserve"> - kčbr. 1347/12 -</w:t>
      </w:r>
      <w:r w:rsidRPr="00F4318C">
        <w:rPr>
          <w:rFonts w:hAnsi="Times New Roman" w:ascii="Times New Roman"/>
        </w:rPr>
        <w:t xml:space="preserve"> oranica u površini od 36 čhv;</w:t>
      </w:r>
      <w:r>
        <w:rPr>
          <w:rFonts w:hAnsi="Times New Roman" w:ascii="Times New Roman"/>
        </w:rPr>
        <w:t xml:space="preserve"> - kčbr. 1348/2 </w:t>
      </w:r>
      <w:r w:rsidRPr="00F4318C">
        <w:rPr>
          <w:rFonts w:hAnsi="Times New Roman" w:ascii="Times New Roman"/>
        </w:rPr>
        <w:t>- oranica u površini od 138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1352/15 - oranica u površini od 28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</w:t>
      </w:r>
      <w:r>
        <w:rPr>
          <w:rFonts w:hAnsi="Times New Roman" w:ascii="Times New Roman"/>
        </w:rPr>
        <w:t xml:space="preserve">52/16 - oranica u površini od </w:t>
      </w:r>
      <w:r w:rsidRPr="00F4318C">
        <w:rPr>
          <w:rFonts w:hAnsi="Times New Roman" w:ascii="Times New Roman"/>
        </w:rPr>
        <w:t>57 čhv;</w:t>
      </w:r>
      <w:r>
        <w:rPr>
          <w:rFonts w:hAnsi="Times New Roman" w:ascii="Times New Roman"/>
        </w:rPr>
        <w:t xml:space="preserve"> - kčbr. 1353/3</w:t>
      </w:r>
      <w:r w:rsidRPr="00F4318C">
        <w:rPr>
          <w:rFonts w:hAnsi="Times New Roman" w:ascii="Times New Roman"/>
        </w:rPr>
        <w:t xml:space="preserve"> - oranica u površini od 350 čhv;</w:t>
      </w:r>
      <w:r>
        <w:rPr>
          <w:rFonts w:hAnsi="Times New Roman" w:ascii="Times New Roman"/>
        </w:rPr>
        <w:t xml:space="preserve"> - kčbr. 1353/45 - oranica </w:t>
      </w:r>
      <w:r w:rsidRPr="00F4318C">
        <w:rPr>
          <w:rFonts w:hAnsi="Times New Roman" w:ascii="Times New Roman"/>
        </w:rPr>
        <w:t>u površini od 66 čhv;</w:t>
      </w:r>
      <w:r>
        <w:rPr>
          <w:rFonts w:hAnsi="Times New Roman" w:ascii="Times New Roman"/>
        </w:rPr>
        <w:t xml:space="preserve"> - kčbr. 1353/46 </w:t>
      </w:r>
      <w:r w:rsidRPr="00F4318C">
        <w:rPr>
          <w:rFonts w:hAnsi="Times New Roman" w:ascii="Times New Roman"/>
        </w:rPr>
        <w:t>- put u površini od 26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1353/48 - oranica u površini od 75 čhv;</w:t>
      </w:r>
      <w:r>
        <w:rPr>
          <w:rFonts w:hAnsi="Times New Roman" w:ascii="Times New Roman"/>
        </w:rPr>
        <w:t xml:space="preserve"> - kčbr. 1353/52</w:t>
      </w:r>
      <w:r w:rsidRPr="00F4318C">
        <w:rPr>
          <w:rFonts w:hAnsi="Times New Roman" w:ascii="Times New Roman"/>
        </w:rPr>
        <w:t xml:space="preserve"> - oranica u površini od 416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1353/55 - oranica u površini od 110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1353/56 - oranica u površini od 182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1353/57 - oranica  u površini od 74 čhv;</w:t>
      </w:r>
      <w:r>
        <w:rPr>
          <w:rFonts w:hAnsi="Times New Roman" w:ascii="Times New Roman"/>
        </w:rPr>
        <w:t xml:space="preserve"> upisane u </w:t>
      </w:r>
      <w:r w:rsidRPr="00F4318C">
        <w:rPr>
          <w:rFonts w:hAnsi="Times New Roman" w:ascii="Times New Roman"/>
        </w:rPr>
        <w:t>zk. ul. 24174</w:t>
      </w:r>
      <w:r>
        <w:rPr>
          <w:rFonts w:hAnsi="Times New Roman" w:ascii="Times New Roman"/>
        </w:rPr>
        <w:t>, k.o. 335541 Resnik.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EE1CDF" w:rsidP="00EE1CDF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2.-</w:t>
      </w:r>
      <w:r w:rsidRPr="00EE1CDF">
        <w:rPr>
          <w:rFonts w:hAnsi="Times New Roman" w:ascii="Times New Roman"/>
        </w:rPr>
        <w:t xml:space="preserve">kčbr. 1354/3 </w:t>
      </w:r>
      <w:r>
        <w:rPr>
          <w:rFonts w:hAnsi="Times New Roman" w:ascii="Times New Roman"/>
        </w:rPr>
        <w:t>- oranica u površini od 350 čhv,</w:t>
      </w:r>
      <w:r w:rsidR="0018411C" w:rsidRPr="0018411C">
        <w:rPr>
          <w:rFonts w:hAnsi="Times New Roman" w:ascii="Times New Roman"/>
        </w:rPr>
        <w:t xml:space="preserve"> upisan</w:t>
      </w:r>
      <w:r>
        <w:rPr>
          <w:rFonts w:hAnsi="Times New Roman" w:ascii="Times New Roman"/>
        </w:rPr>
        <w:t>a</w:t>
      </w:r>
      <w:r w:rsidR="0018411C" w:rsidRPr="0018411C">
        <w:rPr>
          <w:rFonts w:hAnsi="Times New Roman" w:ascii="Times New Roman"/>
        </w:rPr>
        <w:t xml:space="preserve"> u zk.ul. </w:t>
      </w:r>
      <w:r>
        <w:rPr>
          <w:rFonts w:hAnsi="Times New Roman" w:ascii="Times New Roman"/>
        </w:rPr>
        <w:t>4411</w:t>
      </w:r>
      <w:r w:rsidR="0018411C" w:rsidRPr="0018411C">
        <w:rPr>
          <w:rFonts w:hAnsi="Times New Roman" w:ascii="Times New Roman"/>
        </w:rPr>
        <w:t xml:space="preserve">, k.o. </w:t>
      </w:r>
      <w:r w:rsidRPr="00EE1CDF">
        <w:rPr>
          <w:rFonts w:hAnsi="Times New Roman" w:ascii="Times New Roman"/>
        </w:rPr>
        <w:t>335541 Resnik</w:t>
      </w:r>
      <w:r>
        <w:rPr>
          <w:rFonts w:hAnsi="Times New Roman" w:ascii="Times New Roman"/>
        </w:rPr>
        <w:t>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D93ADA" w:rsidP="00D93ADA" w:rsidR="00D93AD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69297C">
        <w:rPr>
          <w:rFonts w:hAnsi="Times New Roman" w:ascii="Times New Roman"/>
        </w:rPr>
        <w:t xml:space="preserve">- kčbr. 6865/24 - </w:t>
      </w:r>
      <w:r w:rsidRPr="00D93ADA">
        <w:rPr>
          <w:rFonts w:hAnsi="Times New Roman" w:ascii="Times New Roman"/>
        </w:rPr>
        <w:t>oranica u površini od 78m2;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</w:t>
      </w:r>
      <w:r w:rsidR="00940823">
        <w:rPr>
          <w:rFonts w:hAnsi="Times New Roman" w:ascii="Times New Roman"/>
        </w:rPr>
        <w:t xml:space="preserve">6865/25 </w:t>
      </w:r>
      <w:r w:rsidRPr="00D93ADA">
        <w:rPr>
          <w:rFonts w:hAnsi="Times New Roman" w:ascii="Times New Roman"/>
        </w:rPr>
        <w:t>- oranica u površini od 126m2;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</w:t>
      </w:r>
      <w:r w:rsidRPr="00D93ADA">
        <w:rPr>
          <w:rFonts w:hAnsi="Times New Roman" w:ascii="Times New Roman"/>
        </w:rPr>
        <w:t>6865/26 - oranica u površini od 101m2;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6865/27 - oranica u površini od 101m2;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6866/3 - put u površini od 64m2;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6868/3 - oranica u površini od 584m2;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6869/2 - oranica u površini od 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6873/3 - oranica u površini od 664m2;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6874/3 - oranica u površini od 870m2;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6884/12  - put u površini od put 241m2;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6884/37 - oranica  u površini od 162m2;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6884/38 - oranica  u površini od 30m2;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6885/2 - oranica u površini od 1099m2;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6887/11 - pašnjak  u površini od 146m2;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6887/12 - oranica u površini od 164m2;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6887/13 </w:t>
      </w:r>
      <w:r w:rsidRPr="00D93ADA">
        <w:rPr>
          <w:rFonts w:hAnsi="Times New Roman" w:ascii="Times New Roman"/>
        </w:rPr>
        <w:t>- oranica u površini od  904m2;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6887/17 - pašnjak u površini od </w:t>
      </w:r>
      <w:r w:rsidRPr="00D93ADA">
        <w:rPr>
          <w:rFonts w:hAnsi="Times New Roman" w:ascii="Times New Roman"/>
        </w:rPr>
        <w:t>167m2;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6887/18 </w:t>
      </w:r>
      <w:r w:rsidRPr="00D93ADA">
        <w:rPr>
          <w:rFonts w:hAnsi="Times New Roman" w:ascii="Times New Roman"/>
        </w:rPr>
        <w:t>- pašnjak u površini od 29m2;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6888/5 </w:t>
      </w:r>
      <w:r w:rsidRPr="00D93ADA">
        <w:rPr>
          <w:rFonts w:hAnsi="Times New Roman" w:ascii="Times New Roman"/>
        </w:rPr>
        <w:t>- oranica  u površini od 2 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6888/6 - oranica  u površini od 202m2;</w:t>
      </w:r>
      <w:r>
        <w:rPr>
          <w:rFonts w:hAnsi="Times New Roman" w:ascii="Times New Roman"/>
        </w:rPr>
        <w:t xml:space="preserve"> - </w:t>
      </w:r>
      <w:r w:rsidRPr="00D93ADA">
        <w:rPr>
          <w:rFonts w:hAnsi="Times New Roman" w:ascii="Times New Roman"/>
        </w:rPr>
        <w:t>kčbr. 6920/6 - oranica u površini od 4m2;</w:t>
      </w:r>
      <w:r>
        <w:rPr>
          <w:rFonts w:hAnsi="Times New Roman" w:ascii="Times New Roman"/>
        </w:rPr>
        <w:t xml:space="preserve"> </w:t>
      </w:r>
      <w:r w:rsidR="007923E6">
        <w:rPr>
          <w:rFonts w:hAnsi="Times New Roman" w:ascii="Times New Roman"/>
        </w:rPr>
        <w:t xml:space="preserve">- kčbr.  6920/9 </w:t>
      </w:r>
      <w:r w:rsidRPr="00D93ADA">
        <w:rPr>
          <w:rFonts w:hAnsi="Times New Roman" w:ascii="Times New Roman"/>
        </w:rPr>
        <w:t>- oranica u površini od 876m2;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6921/14  - oranica u površini od 450m2;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6921/15 - oranica u površini od 920m2,</w:t>
      </w:r>
    </w:p>
    <w:p w:rsidRDefault="0018411C" w:rsidP="00D93ADA" w:rsidR="0018411C">
      <w:pPr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upisane u zk.ul. </w:t>
      </w:r>
      <w:r w:rsidR="00D93ADA">
        <w:rPr>
          <w:rFonts w:hAnsi="Times New Roman" w:ascii="Times New Roman"/>
        </w:rPr>
        <w:t>23297</w:t>
      </w:r>
      <w:r w:rsidRPr="0018411C">
        <w:rPr>
          <w:rFonts w:hAnsi="Times New Roman" w:ascii="Times New Roman"/>
        </w:rPr>
        <w:t xml:space="preserve">, k.o. </w:t>
      </w:r>
      <w:r w:rsidR="00D93ADA">
        <w:rPr>
          <w:rFonts w:hAnsi="Times New Roman" w:ascii="Times New Roman"/>
        </w:rPr>
        <w:t>999901 Grad Zagreb</w:t>
      </w:r>
      <w:r w:rsidR="005D3019">
        <w:rPr>
          <w:rFonts w:hAnsi="Times New Roman" w:ascii="Times New Roman"/>
        </w:rPr>
        <w:t>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D93ADA" w:rsidR="00792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4. </w:t>
      </w:r>
      <w:r w:rsidRPr="007923E6">
        <w:rPr>
          <w:rFonts w:hAnsi="Times New Roman" w:ascii="Times New Roman"/>
        </w:rPr>
        <w:t>- kčbr. 1321/1 - tvorničko d</w:t>
      </w:r>
      <w:r>
        <w:rPr>
          <w:rFonts w:hAnsi="Times New Roman" w:ascii="Times New Roman"/>
        </w:rPr>
        <w:t>vorište  u površini od 180619m2,</w:t>
      </w:r>
    </w:p>
    <w:p w:rsidRDefault="007923E6" w:rsidP="00D93ADA" w:rsidR="007923E6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 xml:space="preserve">upisane u zk. ul. </w:t>
      </w:r>
      <w:r>
        <w:rPr>
          <w:rFonts w:hAnsi="Times New Roman" w:ascii="Times New Roman"/>
        </w:rPr>
        <w:t>6408</w:t>
      </w:r>
      <w:r w:rsidRPr="007923E6">
        <w:rPr>
          <w:rFonts w:hAnsi="Times New Roman" w:ascii="Times New Roman"/>
        </w:rPr>
        <w:t>, k.o. 335541 Resnik.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7923E6" w:rsidR="007923E6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NEKRETNINE PLUS d.o.o., </w:t>
      </w:r>
      <w:r w:rsidRPr="007923E6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 xml:space="preserve">, </w:t>
      </w:r>
      <w:r w:rsidRPr="007923E6">
        <w:rPr>
          <w:rFonts w:hAnsi="Times New Roman" w:ascii="Times New Roman"/>
        </w:rPr>
        <w:t>Zagrebačka banka d.d.</w:t>
      </w:r>
      <w:r>
        <w:rPr>
          <w:rFonts w:hAnsi="Times New Roman" w:ascii="Times New Roman"/>
        </w:rPr>
        <w:t xml:space="preserve">, </w:t>
      </w:r>
      <w:r w:rsidRPr="007923E6">
        <w:rPr>
          <w:rFonts w:hAnsi="Times New Roman" w:ascii="Times New Roman"/>
        </w:rPr>
        <w:t>APS DELTA S.A., Luksemburg</w:t>
      </w:r>
      <w:r>
        <w:rPr>
          <w:rFonts w:hAnsi="Times New Roman" w:ascii="Times New Roman"/>
        </w:rPr>
        <w:t xml:space="preserve"> i </w:t>
      </w:r>
      <w:r w:rsidRPr="007923E6">
        <w:rPr>
          <w:rFonts w:hAnsi="Times New Roman" w:ascii="Times New Roman"/>
        </w:rPr>
        <w:t>MAMIĆ PERIĆ REBERSKI RIMAC Odvjetničko društvo d.o.o.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D93ADA" w:rsidR="00792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5.</w:t>
      </w:r>
      <w:r w:rsidR="00253A91" w:rsidRPr="00253A91">
        <w:rPr>
          <w:rFonts w:hAnsi="Times New Roman" w:ascii="Times New Roman"/>
        </w:rPr>
        <w:t xml:space="preserve">- kčbr. 224/3 - tvorničko </w:t>
      </w:r>
      <w:r w:rsidR="00253A91">
        <w:rPr>
          <w:rFonts w:hAnsi="Times New Roman" w:ascii="Times New Roman"/>
        </w:rPr>
        <w:t>dvorište  u površini od 11152m2,</w:t>
      </w:r>
    </w:p>
    <w:p w:rsidRDefault="00253A91" w:rsidP="00D93ADA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 xml:space="preserve">upisane u zk. ul. </w:t>
      </w:r>
      <w:r>
        <w:rPr>
          <w:rFonts w:hAnsi="Times New Roman" w:ascii="Times New Roman"/>
        </w:rPr>
        <w:t>4592</w:t>
      </w:r>
      <w:r w:rsidRPr="00253A91">
        <w:rPr>
          <w:rFonts w:hAnsi="Times New Roman" w:ascii="Times New Roman"/>
        </w:rPr>
        <w:t>, k.o. 335541 Resnik.</w:t>
      </w:r>
    </w:p>
    <w:p w:rsidRDefault="00253A91" w:rsidP="00D93ADA" w:rsidR="00253A91">
      <w:pPr>
        <w:jc w:val="both"/>
        <w:rPr>
          <w:rFonts w:hAnsi="Times New Roman" w:ascii="Times New Roman"/>
        </w:rPr>
      </w:pPr>
    </w:p>
    <w:p w:rsidRDefault="00253A91" w:rsidP="00253A91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Na opisanoj nekretnini upisano je razlučno pravo</w:t>
      </w:r>
      <w:r w:rsidRPr="00253A91">
        <w:t xml:space="preserve"> </w:t>
      </w:r>
      <w:r w:rsidRPr="00253A91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 xml:space="preserve"> i </w:t>
      </w:r>
      <w:r w:rsidRPr="00253A91">
        <w:rPr>
          <w:rFonts w:hAnsi="Times New Roman" w:ascii="Times New Roman"/>
        </w:rPr>
        <w:t>APS DELTA S.A., Luksemburg</w:t>
      </w:r>
    </w:p>
    <w:p w:rsidRDefault="00253A91" w:rsidP="00253A91" w:rsidR="00253A91">
      <w:pPr>
        <w:jc w:val="both"/>
        <w:rPr>
          <w:rFonts w:hAnsi="Times New Roman" w:ascii="Times New Roman"/>
        </w:rPr>
      </w:pPr>
    </w:p>
    <w:p w:rsidRDefault="00253A91" w:rsidP="00253A91" w:rsidR="00253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6.</w:t>
      </w:r>
      <w:r w:rsidRPr="00253A91">
        <w:t xml:space="preserve"> </w:t>
      </w:r>
      <w:r w:rsidRPr="00253A91">
        <w:rPr>
          <w:rFonts w:hAnsi="Times New Roman" w:ascii="Times New Roman"/>
        </w:rPr>
        <w:t>- kčbr. 6915/1 - tvorničko dvorište u površini od 301775m2</w:t>
      </w:r>
      <w:r>
        <w:rPr>
          <w:rFonts w:hAnsi="Times New Roman" w:ascii="Times New Roman"/>
        </w:rPr>
        <w:t>,</w:t>
      </w:r>
    </w:p>
    <w:p w:rsidRDefault="00253A91" w:rsidP="00253A91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upisane u zk.ul. 23699, k.o. 999901 Grad Zagreb.</w:t>
      </w:r>
    </w:p>
    <w:p w:rsidRDefault="00253A91" w:rsidP="00253A91" w:rsidR="00253A91">
      <w:pPr>
        <w:jc w:val="both"/>
        <w:rPr>
          <w:rFonts w:hAnsi="Times New Roman" w:ascii="Times New Roman"/>
        </w:rPr>
      </w:pPr>
    </w:p>
    <w:p w:rsidRDefault="00253A91" w:rsidP="00253A91" w:rsidR="007923E6" w:rsidRPr="0018411C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Na opisanoj nekretnini upisano je razlučno pravo Hrvatska banka za obnovu i razvitak</w:t>
      </w:r>
      <w:r>
        <w:rPr>
          <w:rFonts w:hAnsi="Times New Roman" w:ascii="Times New Roman"/>
        </w:rPr>
        <w:t xml:space="preserve">, </w:t>
      </w:r>
      <w:r w:rsidRPr="00253A91">
        <w:rPr>
          <w:rFonts w:hAnsi="Times New Roman" w:ascii="Times New Roman"/>
        </w:rPr>
        <w:t>APS DELTA S.A., L</w:t>
      </w:r>
      <w:r>
        <w:rPr>
          <w:rFonts w:hAnsi="Times New Roman" w:ascii="Times New Roman"/>
        </w:rPr>
        <w:t xml:space="preserve">uksemburg i </w:t>
      </w:r>
      <w:r w:rsidRPr="00253A91">
        <w:rPr>
          <w:rFonts w:hAnsi="Times New Roman" w:ascii="Times New Roman"/>
        </w:rPr>
        <w:t>MAMIĆ PERIĆ REBERSKI RIMAC Odvjetničko društvo d.o.o.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877498" w:rsidP="008A56CF" w:rsid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8A56CF">
        <w:rPr>
          <w:rFonts w:hAnsi="Times New Roman" w:ascii="Times New Roman"/>
        </w:rPr>
        <w:t>.</w:t>
      </w:r>
      <w:r w:rsidR="008A56CF" w:rsidRPr="008A56CF">
        <w:rPr>
          <w:rFonts w:hAnsi="Times New Roman" w:ascii="Times New Roman"/>
        </w:rPr>
        <w:t>- kčbr. 6915/4  - gosp. dvorište u površini od 3956m2;</w:t>
      </w:r>
      <w:r w:rsidR="008A56CF"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6915/6 </w:t>
      </w:r>
      <w:r w:rsidR="008A56CF" w:rsidRPr="008A56CF">
        <w:rPr>
          <w:rFonts w:hAnsi="Times New Roman" w:ascii="Times New Roman"/>
        </w:rPr>
        <w:t>- gosp. dvorište u površini od 1821m2;</w:t>
      </w:r>
      <w:r w:rsidR="008A56CF"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6915/7 </w:t>
      </w:r>
      <w:r w:rsidR="008A56CF" w:rsidRPr="008A56CF">
        <w:rPr>
          <w:rFonts w:hAnsi="Times New Roman" w:ascii="Times New Roman"/>
        </w:rPr>
        <w:t>- gosp</w:t>
      </w:r>
      <w:r w:rsidR="008A56CF">
        <w:rPr>
          <w:rFonts w:hAnsi="Times New Roman" w:ascii="Times New Roman"/>
        </w:rPr>
        <w:t xml:space="preserve">. dvorište u površini od 1548m2, </w:t>
      </w:r>
    </w:p>
    <w:p w:rsidRDefault="008A56CF" w:rsidP="008A56CF" w:rsidR="008A56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upisane u zk. ul. 25489, </w:t>
      </w:r>
      <w:r w:rsidRPr="008A56CF">
        <w:rPr>
          <w:rFonts w:hAnsi="Times New Roman" w:ascii="Times New Roman"/>
        </w:rPr>
        <w:t>k.o. 999901 Grad Zagreb.</w:t>
      </w:r>
    </w:p>
    <w:p w:rsidRDefault="00E908AB" w:rsidP="008A56CF" w:rsidR="00E908AB">
      <w:pPr>
        <w:jc w:val="both"/>
        <w:rPr>
          <w:rFonts w:hAnsi="Times New Roman" w:ascii="Times New Roman"/>
        </w:rPr>
      </w:pPr>
    </w:p>
    <w:p w:rsidRDefault="00E908AB" w:rsidP="008A56CF" w:rsidR="00E908AB">
      <w:pPr>
        <w:jc w:val="both"/>
        <w:rPr>
          <w:rFonts w:hAnsi="Times New Roman" w:ascii="Times New Roman"/>
        </w:rPr>
      </w:pPr>
      <w:r w:rsidRPr="00E908AB">
        <w:rPr>
          <w:rFonts w:hAnsi="Times New Roman" w:ascii="Times New Roman"/>
        </w:rPr>
        <w:t>Na opisanoj nekretnini upisano je razlučno pravo HYPO ALPE-ADRIA-BANK INTERNATIONAL AG, Austrija.</w:t>
      </w:r>
    </w:p>
    <w:p w:rsidRDefault="00D75D5B" w:rsidP="00E22364" w:rsidR="00D75D5B">
      <w:pPr>
        <w:jc w:val="both"/>
        <w:rPr>
          <w:rFonts w:hAnsi="Times New Roman" w:ascii="Times New Roman"/>
        </w:rPr>
      </w:pPr>
    </w:p>
    <w:p w:rsidRDefault="00E22364" w:rsidP="00D75D5B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D75D5B">
        <w:rPr>
          <w:rFonts w:hAnsi="Times New Roman" w:ascii="Times New Roman"/>
        </w:rPr>
        <w:t>.</w:t>
      </w:r>
      <w:r w:rsidR="00821746" w:rsidRPr="00821746">
        <w:t xml:space="preserve"> </w:t>
      </w:r>
      <w:r w:rsidR="00821746" w:rsidRPr="00821746">
        <w:rPr>
          <w:rFonts w:hAnsi="Times New Roman" w:ascii="Times New Roman"/>
        </w:rPr>
        <w:t>- kčbr. 6915/59 - tvorničko dvorište u površini od 3071m2</w:t>
      </w:r>
      <w:r w:rsidR="00821746">
        <w:rPr>
          <w:rFonts w:hAnsi="Times New Roman" w:ascii="Times New Roman"/>
        </w:rPr>
        <w:t>,</w:t>
      </w:r>
    </w:p>
    <w:p w:rsidRDefault="00821746" w:rsidP="00821746" w:rsidR="00821746">
      <w:pPr>
        <w:jc w:val="both"/>
        <w:rPr>
          <w:rFonts w:hAnsi="Times New Roman" w:ascii="Times New Roman"/>
        </w:rPr>
      </w:pPr>
      <w:r w:rsidRPr="00821746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</w:t>
      </w:r>
      <w:r w:rsidRPr="00821746">
        <w:rPr>
          <w:rFonts w:hAnsi="Times New Roman" w:ascii="Times New Roman"/>
        </w:rPr>
        <w:t>108580</w:t>
      </w:r>
      <w:r w:rsidR="00F9638A">
        <w:rPr>
          <w:rFonts w:hAnsi="Times New Roman" w:ascii="Times New Roman"/>
        </w:rPr>
        <w:t>, k.o. 999901 Grad Zagreb.</w:t>
      </w:r>
    </w:p>
    <w:p w:rsidRDefault="00F9638A" w:rsidP="00821746" w:rsidR="00F9638A">
      <w:pPr>
        <w:jc w:val="both"/>
        <w:rPr>
          <w:rFonts w:hAnsi="Times New Roman" w:ascii="Times New Roman"/>
        </w:rPr>
      </w:pPr>
    </w:p>
    <w:p w:rsidRDefault="00F9638A" w:rsidP="00821746" w:rsidR="00F9638A">
      <w:pPr>
        <w:jc w:val="both"/>
        <w:rPr>
          <w:rFonts w:hAnsi="Times New Roman" w:ascii="Times New Roman"/>
        </w:rPr>
      </w:pPr>
      <w:r w:rsidRPr="00F9638A">
        <w:rPr>
          <w:rFonts w:hAnsi="Times New Roman" w:ascii="Times New Roman"/>
        </w:rPr>
        <w:t>Na opisanoj nekretnini</w:t>
      </w:r>
      <w:r>
        <w:rPr>
          <w:rFonts w:hAnsi="Times New Roman" w:ascii="Times New Roman"/>
        </w:rPr>
        <w:t xml:space="preserve"> upisano je pravo služnosti za korist INA – Industrija nafte d.d.</w:t>
      </w:r>
    </w:p>
    <w:p w:rsidRDefault="00F9638A" w:rsidP="00821746" w:rsidR="00F9638A">
      <w:pPr>
        <w:jc w:val="both"/>
        <w:rPr>
          <w:rFonts w:hAnsi="Times New Roman" w:ascii="Times New Roman"/>
        </w:rPr>
      </w:pPr>
    </w:p>
    <w:p w:rsidRDefault="00E22364" w:rsidP="00821746" w:rsidR="008217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821746">
        <w:rPr>
          <w:rFonts w:hAnsi="Times New Roman" w:ascii="Times New Roman"/>
        </w:rPr>
        <w:t>.</w:t>
      </w:r>
      <w:r w:rsidR="00821746" w:rsidRPr="00821746">
        <w:rPr>
          <w:rFonts w:hAnsi="Times New Roman" w:ascii="Times New Roman"/>
        </w:rPr>
        <w:t>- kčbr</w:t>
      </w:r>
      <w:r w:rsidR="00F9638A">
        <w:rPr>
          <w:rFonts w:hAnsi="Times New Roman" w:ascii="Times New Roman"/>
        </w:rPr>
        <w:t>. 6915/20</w:t>
      </w:r>
      <w:r w:rsidR="00940823">
        <w:rPr>
          <w:rFonts w:hAnsi="Times New Roman" w:ascii="Times New Roman"/>
        </w:rPr>
        <w:t xml:space="preserve"> </w:t>
      </w:r>
      <w:r w:rsidR="00821746">
        <w:rPr>
          <w:rFonts w:hAnsi="Times New Roman" w:ascii="Times New Roman"/>
        </w:rPr>
        <w:t xml:space="preserve">- tvorničko dvorište </w:t>
      </w:r>
      <w:r w:rsidR="00F9638A">
        <w:rPr>
          <w:rFonts w:hAnsi="Times New Roman" w:ascii="Times New Roman"/>
        </w:rPr>
        <w:t xml:space="preserve">u površini od </w:t>
      </w:r>
      <w:r w:rsidR="00821746" w:rsidRPr="00821746">
        <w:rPr>
          <w:rFonts w:hAnsi="Times New Roman" w:ascii="Times New Roman"/>
        </w:rPr>
        <w:t>8531m2;</w:t>
      </w:r>
      <w:r w:rsidR="00821746">
        <w:rPr>
          <w:rFonts w:hAnsi="Times New Roman" w:ascii="Times New Roman"/>
        </w:rPr>
        <w:t xml:space="preserve"> </w:t>
      </w:r>
      <w:r w:rsidR="00821746" w:rsidRPr="00821746">
        <w:rPr>
          <w:rFonts w:hAnsi="Times New Roman" w:ascii="Times New Roman"/>
        </w:rPr>
        <w:t>- kčbr. 6915/21 - tvorničko dvorište  u površini od 887m2,</w:t>
      </w:r>
    </w:p>
    <w:p w:rsidRDefault="00821746" w:rsidP="00821746" w:rsidR="00821746">
      <w:pPr>
        <w:rPr>
          <w:rFonts w:hAnsi="Times New Roman" w:ascii="Times New Roman"/>
        </w:rPr>
      </w:pPr>
      <w:r>
        <w:rPr>
          <w:rFonts w:hAnsi="Times New Roman" w:ascii="Times New Roman"/>
        </w:rPr>
        <w:t>upisane</w:t>
      </w:r>
      <w:r w:rsidRPr="00821746">
        <w:rPr>
          <w:rFonts w:hAnsi="Times New Roman" w:ascii="Times New Roman"/>
        </w:rPr>
        <w:t xml:space="preserve"> u zk.ul. 108389, k.o. 999901 Grad Zagreb.</w:t>
      </w:r>
    </w:p>
    <w:p w:rsidRDefault="00821746" w:rsidP="00821746" w:rsidR="00821746">
      <w:pPr>
        <w:rPr>
          <w:rFonts w:hAnsi="Times New Roman" w:ascii="Times New Roman"/>
        </w:rPr>
      </w:pPr>
    </w:p>
    <w:p w:rsidRDefault="005C1484" w:rsidP="00821746" w:rsidR="00821746">
      <w:pPr>
        <w:rPr>
          <w:rFonts w:hAnsi="Times New Roman" w:ascii="Times New Roman"/>
        </w:rPr>
      </w:pPr>
      <w:r w:rsidRPr="005C1484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5C1484">
        <w:rPr>
          <w:rFonts w:hAnsi="Times New Roman" w:ascii="Times New Roman"/>
        </w:rPr>
        <w:t>KARLOVAČKA BANKA d.d.</w:t>
      </w:r>
    </w:p>
    <w:p w:rsidRDefault="00B952A1" w:rsidP="00821746" w:rsidR="00B952A1">
      <w:pPr>
        <w:rPr>
          <w:rFonts w:hAnsi="Times New Roman" w:ascii="Times New Roman"/>
        </w:rPr>
      </w:pPr>
    </w:p>
    <w:p w:rsidRDefault="00013EB3" w:rsidP="00B952A1" w:rsidR="00B952A1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E22364">
        <w:rPr>
          <w:rFonts w:hAnsi="Times New Roman" w:ascii="Times New Roman"/>
        </w:rPr>
        <w:t>0</w:t>
      </w:r>
      <w:r w:rsidR="00B952A1">
        <w:rPr>
          <w:rFonts w:hAnsi="Times New Roman" w:ascii="Times New Roman"/>
        </w:rPr>
        <w:t>.</w:t>
      </w:r>
      <w:r w:rsidR="00F9638A" w:rsidRPr="00F9638A">
        <w:rPr>
          <w:rFonts w:hAnsi="Times New Roman" w:ascii="Times New Roman"/>
        </w:rPr>
        <w:t>- kčbr. 6915/56 - tvorničko dvorište u površini od 14597m2</w:t>
      </w:r>
      <w:r w:rsidR="00F9638A">
        <w:rPr>
          <w:rFonts w:hAnsi="Times New Roman" w:ascii="Times New Roman"/>
        </w:rPr>
        <w:t>,</w:t>
      </w:r>
    </w:p>
    <w:p w:rsidRDefault="00F9638A" w:rsidP="00F9638A" w:rsidR="00F9638A">
      <w:pPr>
        <w:rPr>
          <w:rFonts w:hAnsi="Times New Roman" w:ascii="Times New Roman"/>
        </w:rPr>
      </w:pPr>
      <w:r w:rsidRPr="00F9638A">
        <w:rPr>
          <w:rFonts w:hAnsi="Times New Roman" w:ascii="Times New Roman"/>
        </w:rPr>
        <w:t>upisana u zk.ul. 108</w:t>
      </w:r>
      <w:r>
        <w:rPr>
          <w:rFonts w:hAnsi="Times New Roman" w:ascii="Times New Roman"/>
        </w:rPr>
        <w:t>305</w:t>
      </w:r>
      <w:r w:rsidRPr="00F9638A">
        <w:rPr>
          <w:rFonts w:hAnsi="Times New Roman" w:ascii="Times New Roman"/>
        </w:rPr>
        <w:t>, k.o. 999901 Grad Zagreb.</w:t>
      </w:r>
    </w:p>
    <w:p w:rsidRDefault="00F9638A" w:rsidP="00F9638A" w:rsidR="00F9638A">
      <w:pPr>
        <w:rPr>
          <w:rFonts w:hAnsi="Times New Roman" w:ascii="Times New Roman"/>
        </w:rPr>
      </w:pPr>
    </w:p>
    <w:p w:rsidRDefault="00F9638A" w:rsidP="00C9719B" w:rsidR="00F9638A">
      <w:pPr>
        <w:jc w:val="both"/>
        <w:rPr>
          <w:rFonts w:hAnsi="Times New Roman" w:ascii="Times New Roman"/>
        </w:rPr>
      </w:pPr>
      <w:r w:rsidRPr="00F9638A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="009105D8">
        <w:rPr>
          <w:rFonts w:hAnsi="Times New Roman" w:ascii="Times New Roman"/>
        </w:rPr>
        <w:t>KARLOVAČK</w:t>
      </w:r>
      <w:r w:rsidR="00A31D58">
        <w:rPr>
          <w:rFonts w:hAnsi="Times New Roman" w:ascii="Times New Roman"/>
        </w:rPr>
        <w:t>A</w:t>
      </w:r>
      <w:r w:rsidR="009105D8">
        <w:rPr>
          <w:rFonts w:hAnsi="Times New Roman" w:ascii="Times New Roman"/>
        </w:rPr>
        <w:t xml:space="preserve"> BANK</w:t>
      </w:r>
      <w:r w:rsidR="00A31D58">
        <w:rPr>
          <w:rFonts w:hAnsi="Times New Roman" w:ascii="Times New Roman"/>
        </w:rPr>
        <w:t>A</w:t>
      </w:r>
      <w:r w:rsidRPr="00F9638A">
        <w:rPr>
          <w:rFonts w:hAnsi="Times New Roman" w:ascii="Times New Roman"/>
        </w:rPr>
        <w:t xml:space="preserve"> d.d.</w:t>
      </w:r>
      <w:r w:rsidR="009105D8">
        <w:rPr>
          <w:rFonts w:hAnsi="Times New Roman" w:ascii="Times New Roman"/>
        </w:rPr>
        <w:t xml:space="preserve"> i </w:t>
      </w:r>
      <w:r w:rsidRPr="00F9638A">
        <w:rPr>
          <w:rFonts w:hAnsi="Times New Roman" w:ascii="Times New Roman"/>
        </w:rPr>
        <w:t>MAMIĆ PERIĆ REBERSKI RIMAC Odvjetničko društvo d.o.o.</w:t>
      </w:r>
    </w:p>
    <w:p w:rsidRDefault="00821746" w:rsidP="00821746" w:rsidR="00821746">
      <w:pPr>
        <w:jc w:val="both"/>
        <w:rPr>
          <w:rFonts w:hAnsi="Times New Roman" w:ascii="Times New Roman"/>
        </w:rPr>
      </w:pPr>
    </w:p>
    <w:p w:rsidRDefault="00E22364" w:rsidP="009105D8" w:rsidR="009105D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9105D8">
        <w:rPr>
          <w:rFonts w:hAnsi="Times New Roman" w:ascii="Times New Roman"/>
        </w:rPr>
        <w:t>.</w:t>
      </w:r>
      <w:r w:rsidR="009105D8" w:rsidRPr="009105D8">
        <w:rPr>
          <w:rFonts w:hAnsi="Times New Roman" w:ascii="Times New Roman"/>
        </w:rPr>
        <w:t>- kčbr. 6915/58  - tvorničko dvorište  u površini od 8932m2</w:t>
      </w:r>
      <w:r w:rsidR="009105D8">
        <w:rPr>
          <w:rFonts w:hAnsi="Times New Roman" w:ascii="Times New Roman"/>
        </w:rPr>
        <w:t xml:space="preserve">, </w:t>
      </w:r>
    </w:p>
    <w:p w:rsidRDefault="009105D8" w:rsidP="009105D8" w:rsidR="00821746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</w:t>
      </w:r>
      <w:r w:rsidRPr="009105D8">
        <w:rPr>
          <w:rFonts w:hAnsi="Times New Roman" w:ascii="Times New Roman"/>
        </w:rPr>
        <w:t>108481</w:t>
      </w:r>
      <w:r>
        <w:rPr>
          <w:rFonts w:hAnsi="Times New Roman" w:ascii="Times New Roman"/>
        </w:rPr>
        <w:t>,</w:t>
      </w:r>
      <w:r w:rsidRPr="009105D8">
        <w:rPr>
          <w:rFonts w:hAnsi="Times New Roman" w:ascii="Times New Roman"/>
        </w:rPr>
        <w:t xml:space="preserve"> k.o. 999901 Grad Zagreb.</w:t>
      </w:r>
    </w:p>
    <w:p w:rsidRDefault="009105D8" w:rsidP="009105D8" w:rsidR="009105D8">
      <w:pPr>
        <w:jc w:val="both"/>
        <w:rPr>
          <w:rFonts w:hAnsi="Times New Roman" w:ascii="Times New Roman"/>
        </w:rPr>
      </w:pPr>
    </w:p>
    <w:p w:rsidRDefault="009105D8" w:rsidP="009105D8" w:rsidR="009105D8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Na opisanoj nekretnini upisano je razlučno pravo KARLOVAČKA BANKA d.d.</w:t>
      </w:r>
    </w:p>
    <w:p w:rsidRDefault="0018411C" w:rsidP="006B0F4B" w:rsidR="0018411C" w:rsidRPr="0018411C">
      <w:pPr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 xml:space="preserve">UTVRĐENA VRIJEDNOST nekretnina iz točke I ovog zaključka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0C4F4E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lastRenderedPageBreak/>
        <w:t>1.</w:t>
      </w:r>
      <w:r w:rsidR="000C4F4E">
        <w:t xml:space="preserve">- </w:t>
      </w:r>
      <w:r w:rsidR="000C4F4E" w:rsidRPr="000C4F4E">
        <w:rPr>
          <w:rFonts w:hAnsi="Times New Roman" w:ascii="Times New Roman"/>
        </w:rPr>
        <w:t>kčbr. 1317/1 - put u površini od 67 čhv; - kčbr. 1317/5 -  put u površini od 129 čhv; - kčbr. 1317/6 - put u površini od 4 čhv; - kčbr. 1317/8 - put u površini od 82 čhv; - kčbr. 1317/9 - put u površini od 126 čhv; - kčbr. 1320/3 - livada u površini od 1jutro i 95 čhv; - kčbr. 1323/2 - put u površini od 140 čhv; - kčbr. 1323/3 - put u površini od 57 čhv; - kčbr. 1323/6 - put u površini od 125 čhv; - kčbr. 1329/2 - oranica u površini od 223 čhv; - kčbr. 1347/12 - oranica u površini od 36 čhv; - kčbr. 1348/2 - oranica u površini od 138 čhv; - kčbr. 1352/15 - oranica u površini od 28 čhv; - kčbr. 1352/16 - oranica u površini od 57 čhv; - kčbr. 1353/3 - oranica u površini od 350 čhv; - kčbr. 1353/45 - oranica u površini od 66 čhv; - kčbr. 1353/46 - put u površini od 26 čhv; - kčbr. 1353/48 - oranica u površini od 75 čhv; - kčbr. 1353/52 - oranica u površini od 416 čhv; - kčbr. 1353/55 - oranica u površini od 110 čhv; - kčbr. 1353/56 - oranica u površini od 182 čhv; - kčbr. 1353/57 - oranica  u površini od 74 čhv; upisane u zk. ul. 24174, k.o. 335541 Resnik</w:t>
      </w:r>
      <w:r w:rsidRPr="0018411C">
        <w:rPr>
          <w:rFonts w:hAnsi="Times New Roman" w:ascii="Times New Roman"/>
        </w:rPr>
        <w:tab/>
        <w:t xml:space="preserve">u iznosu od </w:t>
      </w:r>
      <w:r w:rsidR="00DA3F00">
        <w:rPr>
          <w:rFonts w:hAnsi="Times New Roman" w:ascii="Times New Roman"/>
        </w:rPr>
        <w:t>3.796.756,20</w:t>
      </w:r>
      <w:r w:rsidRPr="0018411C">
        <w:rPr>
          <w:rFonts w:hAnsi="Times New Roman" w:ascii="Times New Roman"/>
        </w:rPr>
        <w:t xml:space="preserve"> kn.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2.-</w:t>
      </w:r>
      <w:r w:rsidR="0069297C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kčbr. 1354/3 - oranica u površini od 350 čhv, upisana u zk.ul. 4411</w:t>
      </w:r>
      <w:r>
        <w:rPr>
          <w:rFonts w:hAnsi="Times New Roman" w:ascii="Times New Roman"/>
        </w:rPr>
        <w:t xml:space="preserve">, k.o. 335541 Resnik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315.945,00 </w:t>
      </w:r>
      <w:r w:rsidRPr="00520958">
        <w:rPr>
          <w:rFonts w:hAnsi="Times New Roman" w:ascii="Times New Roman"/>
        </w:rPr>
        <w:t>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3.- kčbr. 6865/24 -  oranica u površini od 78m2; - kčbr.  6865/25 - oranica u površini od 126m2; - kčbr. 6865/26 - oranica u površini od 101m2; - kčbr. 6865/27 - oranica u površini od 101m2; - kčbr. 6866/3 - put u površini od 64m2; - kčbr. 6868/3 - oranica u površini od 584m2; - kčbr. 6869/2 - oranica u površini od 1m2; - kčbr. 6873/3 - oranica u površini od 664m2; - kčbr. 6874/3 - oranica u povr</w:t>
      </w:r>
      <w:r w:rsidR="0069297C">
        <w:rPr>
          <w:rFonts w:hAnsi="Times New Roman" w:ascii="Times New Roman"/>
        </w:rPr>
        <w:t xml:space="preserve">šini od 870m2; - kčbr. 6884/12 </w:t>
      </w:r>
      <w:r w:rsidRPr="00520958">
        <w:rPr>
          <w:rFonts w:hAnsi="Times New Roman" w:ascii="Times New Roman"/>
        </w:rPr>
        <w:t>- put u površini od put 241m2; - kčbr. 6884/37 - oranica  u površini od 162m2; - kčbr. 6884/38 - oranica  u površini od 30m2; - kčbr. 6885/2 - oranica u površini od 1099m2; - kčbr. 6887/11 - pašnjak  u površini od 146m2; - kčbr. 6887/12 - oranica u povr</w:t>
      </w:r>
      <w:r w:rsidR="0069297C">
        <w:rPr>
          <w:rFonts w:hAnsi="Times New Roman" w:ascii="Times New Roman"/>
        </w:rPr>
        <w:t xml:space="preserve">šini od 164m2; - kčbr. 6887/13 </w:t>
      </w:r>
      <w:r w:rsidRPr="00520958">
        <w:rPr>
          <w:rFonts w:hAnsi="Times New Roman" w:ascii="Times New Roman"/>
        </w:rPr>
        <w:t>- oranica u površini od  904m2; - kčbr. 6887/17 - pašnjak u površini od 167m2; - kčbr. 6887/18 - pašnjak u površini od 29m2; - kčbr. 6888/5 - oranica  u površini od 2 m2; - kčbr. 6888/6 - oranica  u površini od 202m2; - kčbr. 6920/6 - oranica u površini od 4m2; - kčbr.  6920/9 - oranica u povr</w:t>
      </w:r>
      <w:r w:rsidR="0069297C">
        <w:rPr>
          <w:rFonts w:hAnsi="Times New Roman" w:ascii="Times New Roman"/>
        </w:rPr>
        <w:t xml:space="preserve">šini od 876m2; - kčbr. 6921/14 </w:t>
      </w:r>
      <w:r w:rsidRPr="00520958">
        <w:rPr>
          <w:rFonts w:hAnsi="Times New Roman" w:ascii="Times New Roman"/>
        </w:rPr>
        <w:t>- oranica u površini od 450m2; - kčbr. 6921/15 - oranica u površini od 920m2,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</w:t>
      </w:r>
      <w:r>
        <w:rPr>
          <w:rFonts w:hAnsi="Times New Roman" w:ascii="Times New Roman"/>
        </w:rPr>
        <w:t xml:space="preserve"> 23297,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2.002.238,75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520958">
        <w:rPr>
          <w:rFonts w:hAnsi="Times New Roman" w:ascii="Times New Roman"/>
        </w:rPr>
        <w:t>- kčbr. 1321/1 - tvorničko dvorište  u površini od 180619m2,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 ul. 6408</w:t>
      </w:r>
      <w:r>
        <w:rPr>
          <w:rFonts w:hAnsi="Times New Roman" w:ascii="Times New Roman"/>
        </w:rPr>
        <w:t xml:space="preserve">, k.o. 335541 Resnik </w:t>
      </w:r>
      <w:r w:rsidRPr="00520958">
        <w:rPr>
          <w:rFonts w:hAnsi="Times New Roman" w:ascii="Times New Roman"/>
        </w:rPr>
        <w:t>u iznosu od</w:t>
      </w:r>
      <w:r w:rsidR="001074B9">
        <w:rPr>
          <w:rFonts w:hAnsi="Times New Roman" w:ascii="Times New Roman"/>
        </w:rPr>
        <w:t xml:space="preserve"> 109.152.000,00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03041C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5.- kčbr. 224/3 - tvorničko dvorište  u površini od 11152m2,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</w:t>
      </w:r>
      <w:r>
        <w:rPr>
          <w:rFonts w:hAnsi="Times New Roman" w:ascii="Times New Roman"/>
        </w:rPr>
        <w:t xml:space="preserve">k. ul. 4592, k.o. 335541 Resnik </w:t>
      </w:r>
      <w:r w:rsidRPr="00520958">
        <w:rPr>
          <w:rFonts w:hAnsi="Times New Roman" w:ascii="Times New Roman"/>
        </w:rPr>
        <w:t xml:space="preserve">u iznosu od </w:t>
      </w:r>
      <w:r w:rsidR="00B2658F">
        <w:rPr>
          <w:rFonts w:hAnsi="Times New Roman" w:ascii="Times New Roman"/>
        </w:rPr>
        <w:t>15.160.000,00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DA3F00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Pr="00520958">
        <w:rPr>
          <w:rFonts w:hAnsi="Times New Roman" w:ascii="Times New Roman"/>
        </w:rPr>
        <w:t>- kčbr. 6915/1 - tvorničko dvorište u površini od 301775m2,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</w:t>
      </w:r>
      <w:r>
        <w:rPr>
          <w:rFonts w:hAnsi="Times New Roman" w:ascii="Times New Roman"/>
        </w:rPr>
        <w:t xml:space="preserve"> 23699, k.o. 999901 Grad Zagreb </w:t>
      </w:r>
      <w:r w:rsidRPr="00520958">
        <w:rPr>
          <w:rFonts w:hAnsi="Times New Roman" w:ascii="Times New Roman"/>
        </w:rPr>
        <w:t xml:space="preserve">u iznosu od </w:t>
      </w:r>
      <w:r w:rsidR="00C4256F">
        <w:rPr>
          <w:rFonts w:hAnsi="Times New Roman" w:ascii="Times New Roman"/>
        </w:rPr>
        <w:t>466.170.000,00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jc w:val="both"/>
        <w:rPr>
          <w:rFonts w:hAnsi="Times New Roman" w:ascii="Times New Roman"/>
        </w:rPr>
      </w:pPr>
    </w:p>
    <w:p w:rsidRDefault="00520958" w:rsidP="00E908AB" w:rsidR="00E908AB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7.- kčbr. 6915/4  - gosp. dvorište u površini od 3956m2; - kčbr. 6915/6 - gosp. dvorište u površini od 1821m2; - kčbr. 6915/7 - gosp. dvorište u površini od 1548m2, upisane u zk. ul.</w:t>
      </w:r>
      <w:r>
        <w:rPr>
          <w:rFonts w:hAnsi="Times New Roman" w:ascii="Times New Roman"/>
        </w:rPr>
        <w:t xml:space="preserve"> 25489,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6.907.871,72</w:t>
      </w:r>
      <w:r w:rsidRPr="00520958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E22364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436AD5">
        <w:rPr>
          <w:rFonts w:hAnsi="Times New Roman" w:ascii="Times New Roman"/>
        </w:rPr>
        <w:t>.</w:t>
      </w:r>
      <w:r w:rsidR="00520958" w:rsidRPr="00520958">
        <w:rPr>
          <w:rFonts w:hAnsi="Times New Roman" w:ascii="Times New Roman"/>
        </w:rPr>
        <w:t>- kčbr. 6915/59 - tvorničko dvorište u površini od 3071m2,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 xml:space="preserve">upisana u zk.ul. </w:t>
      </w:r>
      <w:r w:rsidR="00436AD5">
        <w:rPr>
          <w:rFonts w:hAnsi="Times New Roman" w:ascii="Times New Roman"/>
        </w:rPr>
        <w:t xml:space="preserve">108580, k.o. 999901 Grad Zagreb </w:t>
      </w:r>
      <w:r w:rsidR="00436AD5" w:rsidRPr="00436AD5">
        <w:rPr>
          <w:rFonts w:hAnsi="Times New Roman" w:ascii="Times New Roman"/>
        </w:rPr>
        <w:t>u iznosu od</w:t>
      </w:r>
      <w:r w:rsidR="00DA3F00">
        <w:rPr>
          <w:rFonts w:hAnsi="Times New Roman" w:ascii="Times New Roman"/>
        </w:rPr>
        <w:t xml:space="preserve"> 2.291.496,79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E22364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520958" w:rsidRPr="00520958">
        <w:rPr>
          <w:rFonts w:hAnsi="Times New Roman" w:ascii="Times New Roman"/>
        </w:rPr>
        <w:t>.- kčbr. 6915/20 - tvorničko dvorište u površini od 8531m2; - kčbr. 6915/21 - tvorničko dvorište  u površini od 887m2,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>upisane u zk.ul. 108389, k.o. 999901 Grad Zagreb</w:t>
      </w:r>
      <w:r w:rsidR="00436AD5">
        <w:rPr>
          <w:rFonts w:hAnsi="Times New Roman" w:ascii="Times New Roman"/>
        </w:rPr>
        <w:t xml:space="preserve">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11.584.153,27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E22364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10</w:t>
      </w:r>
      <w:r w:rsidR="00520958" w:rsidRPr="00520958">
        <w:rPr>
          <w:rFonts w:hAnsi="Times New Roman" w:ascii="Times New Roman"/>
        </w:rPr>
        <w:t>.- kčbr. 6915/56 - tvorničko dvorište u površini od 14597m2,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 xml:space="preserve">upisana u zk.ul. </w:t>
      </w:r>
      <w:r w:rsidR="00436AD5">
        <w:rPr>
          <w:rFonts w:hAnsi="Times New Roman" w:ascii="Times New Roman"/>
        </w:rPr>
        <w:t xml:space="preserve">108305,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17.954.330,50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E22364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520958" w:rsidRPr="00520958">
        <w:rPr>
          <w:rFonts w:hAnsi="Times New Roman" w:ascii="Times New Roman"/>
        </w:rPr>
        <w:t xml:space="preserve">.- kčbr. 6915/58  - tvorničko dvorište  u površini od 8932m2, upisana u zk.ul. </w:t>
      </w:r>
      <w:r w:rsidR="00436AD5">
        <w:rPr>
          <w:rFonts w:hAnsi="Times New Roman" w:ascii="Times New Roman"/>
        </w:rPr>
        <w:t xml:space="preserve">108481,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10.986.373,00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18411C" w:rsidRPr="0018411C">
        <w:rPr>
          <w:rFonts w:hAnsi="Times New Roman" w:ascii="Times New Roman"/>
        </w:rPr>
        <w:t xml:space="preserve">  NAČIN PRODAJE: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Nekretnina iz točke I ovog zaključka prodavat će se u stečajnom postupk</w:t>
      </w:r>
      <w:r w:rsidR="00555CAD">
        <w:rPr>
          <w:rFonts w:hAnsi="Times New Roman" w:ascii="Times New Roman"/>
        </w:rPr>
        <w:t xml:space="preserve">u </w:t>
      </w:r>
      <w:r w:rsidR="00E22364">
        <w:rPr>
          <w:rFonts w:hAnsi="Times New Roman" w:ascii="Times New Roman"/>
        </w:rPr>
        <w:t xml:space="preserve">devetom </w:t>
      </w:r>
      <w:r w:rsidRPr="0018411C">
        <w:rPr>
          <w:rFonts w:hAnsi="Times New Roman" w:ascii="Times New Roman"/>
        </w:rPr>
        <w:t>usmenom javnom dražbom.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013EB3" w:rsidR="00013EB3">
      <w:pPr>
        <w:ind w:firstLine="720"/>
        <w:jc w:val="both"/>
        <w:rPr>
          <w:rFonts w:hAnsi="Times New Roman" w:ascii="Times New Roman"/>
          <w:b/>
        </w:rPr>
      </w:pPr>
      <w:r w:rsidRPr="0018411C">
        <w:rPr>
          <w:rFonts w:hAnsi="Times New Roman" w:ascii="Times New Roman"/>
        </w:rPr>
        <w:t xml:space="preserve">Ročište za prodaju održat će se pred stečajnim sucem </w:t>
      </w:r>
      <w:r w:rsidR="00555CAD" w:rsidRPr="00555CAD">
        <w:rPr>
          <w:rFonts w:hAnsi="Times New Roman" w:ascii="Times New Roman"/>
        </w:rPr>
        <w:t>u Trgovačkom sudu u Zagrebu, Stalna služba u Karlovcu, Karlovac, Trg hrvatskih branitelja 1/II, soba broj 205</w:t>
      </w:r>
      <w:r w:rsidRPr="0018411C">
        <w:rPr>
          <w:rFonts w:hAnsi="Times New Roman" w:ascii="Times New Roman"/>
        </w:rPr>
        <w:t xml:space="preserve">, </w:t>
      </w:r>
      <w:r w:rsidRPr="00013EB3">
        <w:rPr>
          <w:rFonts w:hAnsi="Times New Roman" w:ascii="Times New Roman"/>
        </w:rPr>
        <w:t>dana</w:t>
      </w:r>
      <w:r w:rsidRPr="00013EB3">
        <w:rPr>
          <w:rFonts w:hAnsi="Times New Roman" w:ascii="Times New Roman"/>
          <w:b/>
        </w:rPr>
        <w:t xml:space="preserve"> </w:t>
      </w:r>
    </w:p>
    <w:p w:rsidRDefault="00013EB3" w:rsidP="00013EB3" w:rsidR="00013EB3" w:rsidRPr="00013EB3">
      <w:pPr>
        <w:ind w:firstLine="720"/>
        <w:jc w:val="both"/>
        <w:rPr>
          <w:rFonts w:hAnsi="Times New Roman" w:ascii="Times New Roman"/>
        </w:rPr>
      </w:pPr>
    </w:p>
    <w:p w:rsidRDefault="00E22364" w:rsidP="00013EB3" w:rsidR="0018411C" w:rsidRPr="00013EB3">
      <w:pPr>
        <w:ind w:firstLine="720"/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13. lipnja </w:t>
      </w:r>
      <w:r w:rsidR="00555CAD" w:rsidRPr="00013EB3">
        <w:rPr>
          <w:rFonts w:hAnsi="Times New Roman" w:ascii="Times New Roman"/>
          <w:b/>
        </w:rPr>
        <w:t>201</w:t>
      </w:r>
      <w:r w:rsidR="00803D8A" w:rsidRPr="00013EB3">
        <w:rPr>
          <w:rFonts w:hAnsi="Times New Roman" w:ascii="Times New Roman"/>
          <w:b/>
        </w:rPr>
        <w:t xml:space="preserve">9. u </w:t>
      </w:r>
      <w:r>
        <w:rPr>
          <w:rFonts w:hAnsi="Times New Roman" w:ascii="Times New Roman"/>
          <w:b/>
        </w:rPr>
        <w:t xml:space="preserve">12,00 </w:t>
      </w:r>
      <w:r w:rsidR="0018411C" w:rsidRPr="00013EB3">
        <w:rPr>
          <w:rFonts w:hAnsi="Times New Roman" w:ascii="Times New Roman"/>
          <w:b/>
        </w:rPr>
        <w:t>sati.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8411C" w:rsidRPr="0018411C">
        <w:rPr>
          <w:rFonts w:hAnsi="Times New Roman" w:ascii="Times New Roman"/>
        </w:rPr>
        <w:t>Ročište će se održati i ako na njemu sudjeluje samo jedan ponuditelj.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8411C" w:rsidRPr="0018411C">
        <w:rPr>
          <w:rFonts w:hAnsi="Times New Roman" w:ascii="Times New Roman"/>
        </w:rPr>
        <w:t xml:space="preserve"> Ovaj zaključak o prodaji objavit će se na </w:t>
      </w:r>
      <w:r w:rsidR="002A58C1">
        <w:rPr>
          <w:rFonts w:hAnsi="Times New Roman" w:ascii="Times New Roman"/>
        </w:rPr>
        <w:t>e-O</w:t>
      </w:r>
      <w:r w:rsidR="0018411C" w:rsidRPr="0018411C">
        <w:rPr>
          <w:rFonts w:hAnsi="Times New Roman" w:ascii="Times New Roman"/>
        </w:rPr>
        <w:t>glasnoj ploči Trgovačkog suda u Zagrebu i pri Hrvatskoj gospodarskoj komori te na internet stranicama Visokog trgovačkog suda u Zagrebu.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V</w:t>
      </w:r>
      <w:r w:rsidR="00F35FE1">
        <w:rPr>
          <w:rFonts w:hAnsi="Times New Roman" w:ascii="Times New Roman"/>
        </w:rPr>
        <w:t xml:space="preserve">.  </w:t>
      </w:r>
      <w:r w:rsidRPr="0018411C">
        <w:rPr>
          <w:rFonts w:hAnsi="Times New Roman" w:ascii="Times New Roman"/>
        </w:rPr>
        <w:t>UVJETI PRODAJE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 Prodaju se nekretnine navedene u točki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2. </w:t>
      </w:r>
      <w:r w:rsidR="002A58C1">
        <w:rPr>
          <w:rFonts w:hAnsi="Times New Roman" w:ascii="Times New Roman"/>
        </w:rPr>
        <w:t>Utvrđena v</w:t>
      </w:r>
      <w:r w:rsidRPr="0018411C">
        <w:rPr>
          <w:rFonts w:hAnsi="Times New Roman" w:ascii="Times New Roman"/>
        </w:rPr>
        <w:t xml:space="preserve">rijednost svake nekretnine posebno </w:t>
      </w:r>
      <w:r w:rsidR="00F35FE1">
        <w:rPr>
          <w:rFonts w:hAnsi="Times New Roman" w:ascii="Times New Roman"/>
        </w:rPr>
        <w:t xml:space="preserve">je </w:t>
      </w:r>
      <w:r w:rsidRPr="0018411C">
        <w:rPr>
          <w:rFonts w:hAnsi="Times New Roman" w:ascii="Times New Roman"/>
        </w:rPr>
        <w:t>naznačena u točki II.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3.</w:t>
      </w:r>
      <w:r w:rsidR="00061F5D">
        <w:rPr>
          <w:rFonts w:hAnsi="Times New Roman" w:ascii="Times New Roman"/>
        </w:rPr>
        <w:t xml:space="preserve"> </w:t>
      </w:r>
      <w:r w:rsidRPr="0018411C">
        <w:rPr>
          <w:rFonts w:hAnsi="Times New Roman" w:ascii="Times New Roman"/>
        </w:rPr>
        <w:t>Nekretnine iz točke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 prodavat će se na</w:t>
      </w:r>
      <w:r w:rsidR="0066351A">
        <w:rPr>
          <w:rFonts w:hAnsi="Times New Roman" w:ascii="Times New Roman"/>
        </w:rPr>
        <w:t xml:space="preserve"> </w:t>
      </w:r>
      <w:r w:rsidR="00E22364">
        <w:rPr>
          <w:rFonts w:hAnsi="Times New Roman" w:ascii="Times New Roman"/>
        </w:rPr>
        <w:t>devetom</w:t>
      </w:r>
      <w:r w:rsidRPr="0018411C">
        <w:rPr>
          <w:rFonts w:hAnsi="Times New Roman" w:ascii="Times New Roman"/>
        </w:rPr>
        <w:t xml:space="preserve"> ročištu za dražbu po početnoj cijeni koja je umanjena za 10% od zadnje prodajne cijene, kako slijedi: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>1.- kčbr. 1317/1 - put u površini od 67 čhv; - kčbr. 1317/5 -  put u površini od 129 čhv; - kčbr. 1317/6 - put u površini od 4 čhv; - kčbr. 1317/8 - put u površini od 82 čhv; - kčbr. 1317/9 - put u površini od 126 čhv; - kčbr. 1320/3 - livada u površini od 1jutro i 95 čhv; - kčbr. 1323/2 - put u površini od 140 čhv; - kčbr. 1323/3 - put u površini od 57 čhv; - kčbr. 1323/6 - put u površini od 125 čhv; - kčbr. 1329/2 - oranica u površini od 223 čhv; - kčbr. 1347/12 - oranica u površini od 36 čhv; - kčbr. 1348/2 - oranica u površini od 138 čhv; - kčbr. 1352/15 - oranica u površini od 28 čhv; - kčbr. 1352/16 - oranica u površini od 57 čhv; - kčbr. 1353/3 - oranica u površini od 350 čhv; - kčbr. 1353/45 - oranica u površini od 66 čhv; - kčbr. 1353/46 - put u površini od 26 čhv; - kčbr. 1353/48 - oranica u površini od 75 čhv; - kčbr. 1353/52 - oranica u površini od 416 čhv; - kčbr. 1353/55 - oranica u površini od 110 čhv; - kčbr. 1353/56 - oranica u površini od 182 čhv; - kčbr. 1353/57 - oranica  u površini od 74 čhv; upisane u zk. ul. 24174, k.o. 335541 Resnik</w:t>
      </w:r>
      <w:r w:rsidRPr="00FE556B">
        <w:rPr>
          <w:rFonts w:hAnsi="Times New Roman" w:ascii="Times New Roman"/>
        </w:rPr>
        <w:tab/>
        <w:t xml:space="preserve">u iznosu od </w:t>
      </w:r>
      <w:r w:rsidR="00E22364">
        <w:rPr>
          <w:rFonts w:hAnsi="Times New Roman" w:ascii="Times New Roman"/>
        </w:rPr>
        <w:t>1.614.201,52</w:t>
      </w:r>
      <w:r w:rsidR="0066351A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2.- kčbr. 1354/3 - oranica u površini od 350 čhv, upisana u zk.ul. 4411, k.o. 335541 Resnik u iznosu od </w:t>
      </w:r>
      <w:r w:rsidR="00E22364">
        <w:rPr>
          <w:rFonts w:hAnsi="Times New Roman" w:ascii="Times New Roman"/>
        </w:rPr>
        <w:t>134.324,90</w:t>
      </w:r>
      <w:r w:rsidR="00AB57D1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3.- kčbr. 6865/24 -  oranica u površini od 78m2; - kčbr.  6865/25 - oranica u površini od 126m2; - kčbr. 6865/26 - oranica u površini od 101m2; - kčbr. 6865/27 - oranica u površini od 101m2; - kčbr. 6866/3 - put u površini od 64m2; - kčbr. 6868/3 - oranica u površini od 584m2; - kčbr. 6869/2 - oranica u površini od 1m2; - kčbr. 6873/3 - oranica u površini od </w:t>
      </w:r>
      <w:r w:rsidRPr="00FE556B">
        <w:rPr>
          <w:rFonts w:hAnsi="Times New Roman" w:ascii="Times New Roman"/>
        </w:rPr>
        <w:lastRenderedPageBreak/>
        <w:t xml:space="preserve">664m2; - kčbr. 6874/3 - oranica u površini od 870m2; - kčbr. 6884/12 - put u površini od put 241m2; - kčbr. 6884/37 - oranica  u površini od 162m2; - kčbr. 6884/38 - oranica  u površini od 30m2; - kčbr. 6885/2 - oranica u površini od 1099m2; - kčbr. 6887/11 - pašnjak  u površini od 146m2; - kčbr. 6887/12 - oranica u površini od 164m2; - kčbr. 6887/13 - oranica u površini od  904m2; - kčbr. 6887/17 - pašnjak u površini od 167m2; - kčbr. 6887/18 - pašnjak u površini od 29m2; - kčbr. 6888/5 - oranica  u površini od 2 m2; - kčbr. 6888/6 - oranica  u površini od 202m2; - kčbr. 6920/6 - oranica u površini od 4m2; - kčbr.  6920/9 - oranica u površini od 876m2; - kčbr. 6921/14 - oranica u površini od 450m2; - kčbr. 6921/15 - oranica u površini od 920m2, upisane u zk.ul. 23297, k.o. 999901 Grad Zagreb u iznosu od </w:t>
      </w:r>
      <w:r w:rsidR="00E22364">
        <w:rPr>
          <w:rFonts w:hAnsi="Times New Roman" w:ascii="Times New Roman"/>
        </w:rPr>
        <w:t>851.257,41</w:t>
      </w:r>
      <w:r w:rsidR="00AB57D1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4.- kčbr. 1321/1 - tvorničko dvorište  u površini od 180619m2, upisane u zk. ul. 6408, k.o. 335541 Resnik u iznosu od </w:t>
      </w:r>
      <w:r w:rsidR="00E22364">
        <w:rPr>
          <w:rFonts w:hAnsi="Times New Roman" w:ascii="Times New Roman"/>
        </w:rPr>
        <w:t>46.406.278,42</w:t>
      </w:r>
      <w:r w:rsidR="00AB57D1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9540C6" w:rsidR="00FE556B" w:rsidRPr="00FE556B">
      <w:pPr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5.- kčbr. 224/3 - tvorničko dvorište  u površini od 11152m2, upisane u zk. ul. 4592, k.o. 335541 Resnik u iznosu od </w:t>
      </w:r>
      <w:r w:rsidR="00E22364">
        <w:rPr>
          <w:rFonts w:hAnsi="Times New Roman" w:ascii="Times New Roman"/>
        </w:rPr>
        <w:t>6.445.316,45</w:t>
      </w:r>
      <w:r w:rsidR="00AB57D1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6.- kčbr. 6915/1 - tvorničko dvorište u površini od 301775m2, upisane u zk.ul. 23699, k.o. 999901 Grad Zagreb u iznosu od </w:t>
      </w:r>
      <w:r w:rsidR="00E22364">
        <w:rPr>
          <w:rFonts w:hAnsi="Times New Roman" w:ascii="Times New Roman"/>
        </w:rPr>
        <w:t>198.193.480,78</w:t>
      </w:r>
      <w:r w:rsidR="00AB57D1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7.- kčbr. 6915/4  - gosp. dvorište u površini od 3956m2; - kčbr. 6915/6 - gosp. dvorište u površini od 1821m2; - kčbr. 6915/7 - gosp. dvorište u površini od 1548m2, upisane u zk. ul. 25489, k.o. 999901 Grad Zagreb u iznosu od </w:t>
      </w:r>
      <w:r w:rsidR="00E22364">
        <w:rPr>
          <w:rFonts w:hAnsi="Times New Roman" w:ascii="Times New Roman"/>
        </w:rPr>
        <w:t>2.936.901,00</w:t>
      </w:r>
      <w:r w:rsidR="00AB57D1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E22364" w:rsidR="00FE556B" w:rsidRPr="00FE556B">
      <w:pPr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E22364">
        <w:rPr>
          <w:rFonts w:hAnsi="Times New Roman" w:ascii="Times New Roman"/>
        </w:rPr>
        <w:t>8</w:t>
      </w:r>
      <w:r w:rsidRPr="00FE556B">
        <w:rPr>
          <w:rFonts w:hAnsi="Times New Roman" w:ascii="Times New Roman"/>
        </w:rPr>
        <w:t xml:space="preserve">.- kčbr. 6915/59 - tvorničko dvorište u površini od 3071m2, upisana u zk.ul. 108580, k.o. 999901 Grad Zagreb u iznosu od </w:t>
      </w:r>
      <w:r w:rsidR="00AA461A">
        <w:rPr>
          <w:rFonts w:hAnsi="Times New Roman" w:ascii="Times New Roman"/>
        </w:rPr>
        <w:t>974.236,27</w:t>
      </w:r>
      <w:r w:rsidR="00AB57D1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AA461A">
        <w:rPr>
          <w:rFonts w:hAnsi="Times New Roman" w:ascii="Times New Roman"/>
        </w:rPr>
        <w:t>9</w:t>
      </w:r>
      <w:r w:rsidRPr="00FE556B">
        <w:rPr>
          <w:rFonts w:hAnsi="Times New Roman" w:ascii="Times New Roman"/>
        </w:rPr>
        <w:t xml:space="preserve">.- kčbr. 6915/20 - tvorničko dvorište u površini od 8531m2; - kčbr. 6915/21 - tvorničko dvorište  u površini od 887m2, upisane u zk.ul. 108389, k.o. 999901 Grad Zagreb u iznosu od </w:t>
      </w:r>
      <w:r w:rsidR="00AA461A">
        <w:rPr>
          <w:rFonts w:hAnsi="Times New Roman" w:ascii="Times New Roman"/>
        </w:rPr>
        <w:t>4.925.035,20</w:t>
      </w:r>
      <w:r w:rsidR="00AB57D1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AA461A">
        <w:rPr>
          <w:rFonts w:hAnsi="Times New Roman" w:ascii="Times New Roman"/>
        </w:rPr>
        <w:t>10</w:t>
      </w:r>
      <w:r w:rsidR="00F632D3">
        <w:rPr>
          <w:rFonts w:hAnsi="Times New Roman" w:ascii="Times New Roman"/>
        </w:rPr>
        <w:t>.</w:t>
      </w:r>
      <w:r w:rsidRPr="00FE556B">
        <w:rPr>
          <w:rFonts w:hAnsi="Times New Roman" w:ascii="Times New Roman"/>
        </w:rPr>
        <w:t xml:space="preserve">- kčbr. 6915/56 - tvorničko dvorište u površini od 14597m2, upisana u zk.ul. 108305, k.o. 999901 Grad Zagreb u iznosu od </w:t>
      </w:r>
      <w:r w:rsidR="00AA461A">
        <w:rPr>
          <w:rFonts w:hAnsi="Times New Roman" w:ascii="Times New Roman"/>
        </w:rPr>
        <w:t>7.633.333,90</w:t>
      </w:r>
      <w:r w:rsidR="00AB57D1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8553A3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AB57D1">
        <w:rPr>
          <w:rFonts w:hAnsi="Times New Roman" w:ascii="Times New Roman"/>
        </w:rPr>
        <w:t>1</w:t>
      </w:r>
      <w:r w:rsidR="00AA461A">
        <w:rPr>
          <w:rFonts w:hAnsi="Times New Roman" w:ascii="Times New Roman"/>
        </w:rPr>
        <w:t>1</w:t>
      </w:r>
      <w:r w:rsidR="00FE556B" w:rsidRPr="00FE556B">
        <w:rPr>
          <w:rFonts w:hAnsi="Times New Roman" w:ascii="Times New Roman"/>
        </w:rPr>
        <w:t xml:space="preserve">.- kčbr. 6915/58  - tvorničko dvorište  u površini od 8932m2, upisana u zk.ul. 108481, k.o. 999901 Grad Zagreb u iznosu od </w:t>
      </w:r>
      <w:r w:rsidR="00AA461A">
        <w:rPr>
          <w:rFonts w:hAnsi="Times New Roman" w:ascii="Times New Roman"/>
        </w:rPr>
        <w:t>4.670.887,24</w:t>
      </w:r>
      <w:r w:rsidR="00AB57D1">
        <w:rPr>
          <w:rFonts w:hAnsi="Times New Roman" w:ascii="Times New Roman"/>
        </w:rPr>
        <w:t xml:space="preserve"> </w:t>
      </w:r>
      <w:r w:rsidR="00FE556B" w:rsidRPr="00FE556B">
        <w:rPr>
          <w:rFonts w:hAnsi="Times New Roman" w:ascii="Times New Roman"/>
        </w:rPr>
        <w:t>kn.</w:t>
      </w:r>
    </w:p>
    <w:p w:rsidRDefault="006E6652" w:rsidP="003071FF" w:rsidR="006E6652" w:rsidRPr="0018411C">
      <w:pPr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4. Sve poreze i pristojbe u svezi s prodajom nekretnine snosi kupac.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5. Kao kupci mogu sudjelovati samo osobe koje su najkasnije </w:t>
      </w:r>
      <w:r w:rsidR="00D83395">
        <w:rPr>
          <w:rFonts w:hAnsi="Times New Roman" w:ascii="Times New Roman"/>
        </w:rPr>
        <w:t>dva</w:t>
      </w:r>
      <w:r w:rsidRPr="0018411C">
        <w:rPr>
          <w:rFonts w:hAnsi="Times New Roman" w:ascii="Times New Roman"/>
        </w:rPr>
        <w:t xml:space="preserve"> dana prije dana održavanja ročišta za dražbu uplatile osiguranje </w:t>
      </w:r>
      <w:r w:rsidR="002A58C1">
        <w:rPr>
          <w:rFonts w:hAnsi="Times New Roman" w:ascii="Times New Roman"/>
        </w:rPr>
        <w:t xml:space="preserve">u iznosu od 10% od </w:t>
      </w:r>
      <w:r w:rsidRPr="0018411C">
        <w:rPr>
          <w:rFonts w:hAnsi="Times New Roman" w:ascii="Times New Roman"/>
        </w:rPr>
        <w:t>vrijednosti nekre</w:t>
      </w:r>
      <w:r w:rsidR="002A58C1">
        <w:rPr>
          <w:rFonts w:hAnsi="Times New Roman" w:ascii="Times New Roman"/>
        </w:rPr>
        <w:t>tnina naznačenih u točki V</w:t>
      </w:r>
      <w:r w:rsidRPr="0018411C">
        <w:rPr>
          <w:rFonts w:hAnsi="Times New Roman" w:ascii="Times New Roman"/>
        </w:rPr>
        <w:t>. zaključka, na račun sudskog depozita Trgovačkog suda u Zagrebu (OIB: 37388188772) kod Hrvatske poštanske banke d.d. Zagreb, Jurišićeva 4, (OIB: 87939104217), IBAN: HR92</w:t>
      </w:r>
      <w:r w:rsidR="002A58C1">
        <w:rPr>
          <w:rFonts w:hAnsi="Times New Roman" w:ascii="Times New Roman"/>
        </w:rPr>
        <w:t>23900011300000460 model broj 198413</w:t>
      </w:r>
      <w:r w:rsidRPr="0018411C">
        <w:rPr>
          <w:rFonts w:hAnsi="Times New Roman" w:ascii="Times New Roman"/>
        </w:rPr>
        <w:t xml:space="preserve"> i dokaz o tome pred</w:t>
      </w:r>
      <w:r w:rsidR="00D83395">
        <w:rPr>
          <w:rFonts w:hAnsi="Times New Roman" w:ascii="Times New Roman"/>
        </w:rPr>
        <w:t>oče</w:t>
      </w:r>
      <w:r w:rsidRPr="0018411C">
        <w:rPr>
          <w:rFonts w:hAnsi="Times New Roman" w:ascii="Times New Roman"/>
        </w:rPr>
        <w:t xml:space="preserve"> stečajnom sucu prije početka dražbe</w:t>
      </w:r>
      <w:r w:rsidR="00D83395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Punomoćnici ponuditelja mogu sudjelovati na dražbi samo uz ovjerenu specijalnu punomoć.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Sudionicima dražbe koji ne uspiju u nadmetanju, osiguranje će se vratiti odmah nakon zaključenja javne dražbe.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lastRenderedPageBreak/>
        <w:t xml:space="preserve">Osiguranje nisu dužni položiti razlučni vjerovnici kojima je to pravo upisano u zemljišnim knjigama.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6. Kupac je dužan uplatiti razliku između osiguranja i postignute kupoprodajne cijene u roku od tri</w:t>
      </w:r>
      <w:r w:rsidR="002A58C1">
        <w:rPr>
          <w:rFonts w:hAnsi="Times New Roman" w:ascii="Times New Roman"/>
        </w:rPr>
        <w:t>deset</w:t>
      </w:r>
      <w:r w:rsidRPr="0018411C">
        <w:rPr>
          <w:rFonts w:hAnsi="Times New Roman" w:ascii="Times New Roman"/>
        </w:rPr>
        <w:t xml:space="preserve"> </w:t>
      </w:r>
      <w:r w:rsidR="002A58C1">
        <w:rPr>
          <w:rFonts w:hAnsi="Times New Roman" w:ascii="Times New Roman"/>
        </w:rPr>
        <w:t>dana</w:t>
      </w:r>
      <w:r w:rsidRPr="0018411C">
        <w:rPr>
          <w:rFonts w:hAnsi="Times New Roman" w:ascii="Times New Roman"/>
        </w:rPr>
        <w:t xml:space="preserve"> od </w:t>
      </w:r>
      <w:r w:rsidR="002A58C1">
        <w:rPr>
          <w:rFonts w:hAnsi="Times New Roman" w:ascii="Times New Roman"/>
        </w:rPr>
        <w:t>pravomoćnosti rješenja o dosudi na račun sudskog depozita</w:t>
      </w:r>
      <w:r w:rsidRPr="0018411C">
        <w:rPr>
          <w:rFonts w:hAnsi="Times New Roman" w:ascii="Times New Roman"/>
        </w:rPr>
        <w:t>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6. (čl.93.st.3.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10. Nakon pravomoćnosti rješenja o dosudi i nakon što kupac položi kupovninu sud</w:t>
      </w:r>
      <w:r w:rsidR="002A58C1">
        <w:rPr>
          <w:rFonts w:hAnsi="Times New Roman" w:ascii="Times New Roman"/>
        </w:rPr>
        <w:t xml:space="preserve"> će donijeti zaključak o predaji</w:t>
      </w:r>
      <w:r w:rsidRPr="0018411C">
        <w:rPr>
          <w:rFonts w:hAnsi="Times New Roman" w:ascii="Times New Roman"/>
        </w:rPr>
        <w:t xml:space="preserve"> nekretnina kupcu, čime kupac stupa u posjed istih.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2A58C1">
        <w:rPr>
          <w:rFonts w:hAnsi="Times New Roman" w:ascii="Times New Roman"/>
        </w:rPr>
        <w:t>Marija Vujčić Turkulin</w:t>
      </w:r>
      <w:r w:rsidRPr="0018411C">
        <w:rPr>
          <w:rFonts w:hAnsi="Times New Roman" w:ascii="Times New Roman"/>
        </w:rPr>
        <w:t xml:space="preserve"> na broj </w:t>
      </w:r>
      <w:r w:rsidR="002A58C1">
        <w:rPr>
          <w:rFonts w:hAnsi="Times New Roman" w:ascii="Times New Roman"/>
        </w:rPr>
        <w:t>01 6119692 ili 01 6113225</w:t>
      </w:r>
      <w:r w:rsidRPr="0018411C">
        <w:rPr>
          <w:rFonts w:hAnsi="Times New Roman" w:ascii="Times New Roman"/>
        </w:rPr>
        <w:t xml:space="preserve">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2A58C1" w:rsidR="0018411C" w:rsidRPr="0018411C">
      <w:pPr>
        <w:ind w:firstLine="720"/>
        <w:jc w:val="center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Obrazloženje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620809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Rješenjem ovog suda posl.br. St-</w:t>
      </w:r>
      <w:r w:rsidR="00620809">
        <w:rPr>
          <w:rFonts w:hAnsi="Times New Roman" w:ascii="Times New Roman"/>
        </w:rPr>
        <w:t>1984/13</w:t>
      </w:r>
      <w:r w:rsidRPr="0018411C">
        <w:rPr>
          <w:rFonts w:hAnsi="Times New Roman" w:ascii="Times New Roman"/>
        </w:rPr>
        <w:t xml:space="preserve"> od </w:t>
      </w:r>
      <w:r w:rsidR="00620809">
        <w:rPr>
          <w:rFonts w:hAnsi="Times New Roman" w:ascii="Times New Roman"/>
        </w:rPr>
        <w:t>27. studenog 2013</w:t>
      </w:r>
      <w:r w:rsidRPr="0018411C">
        <w:rPr>
          <w:rFonts w:hAnsi="Times New Roman" w:ascii="Times New Roman"/>
        </w:rPr>
        <w:t xml:space="preserve">. otvoren je stečajni postupak nad imovinom dužnika </w:t>
      </w:r>
      <w:r w:rsidR="00620809" w:rsidRPr="00620809">
        <w:rPr>
          <w:rFonts w:hAnsi="Times New Roman" w:ascii="Times New Roman"/>
        </w:rPr>
        <w:t>DIOKI d.d. u stečaju, Zagreb, Čulinečka cesta 252, OIB: 71451172026</w:t>
      </w:r>
      <w:r w:rsidR="00620809">
        <w:rPr>
          <w:rFonts w:hAnsi="Times New Roman" w:ascii="Times New Roman"/>
        </w:rPr>
        <w:t xml:space="preserve">, </w:t>
      </w:r>
      <w:r w:rsidRPr="0018411C">
        <w:rPr>
          <w:rFonts w:hAnsi="Times New Roman" w:ascii="Times New Roman"/>
        </w:rPr>
        <w:t xml:space="preserve">a stečajnu masu čine i nekretnine koje su predmet ove prodaje, </w:t>
      </w:r>
      <w:r w:rsidR="00620809">
        <w:rPr>
          <w:rFonts w:hAnsi="Times New Roman" w:ascii="Times New Roman"/>
        </w:rPr>
        <w:t xml:space="preserve">i to dio nekretnina na kojima je upisano razlučno pravo a kako je to navedeno u točki I. izreke, te dio nekretnina neopterećenih razlučnim pravima, a za koje je skupština vjerovnika donijela </w:t>
      </w:r>
      <w:r w:rsidR="00620809">
        <w:rPr>
          <w:rFonts w:hAnsi="Times New Roman" w:ascii="Times New Roman"/>
        </w:rPr>
        <w:lastRenderedPageBreak/>
        <w:t xml:space="preserve">odluku da se prodaju u stečajnom postupku uz odgovarajuću primjenu pravila o ovrsi na nekretninama, sve </w:t>
      </w:r>
      <w:r w:rsidR="00620809" w:rsidRPr="00620809">
        <w:rPr>
          <w:rFonts w:hAnsi="Times New Roman" w:ascii="Times New Roman"/>
        </w:rPr>
        <w:t>sukladno čl.164.st.1. Stečajnog zakona ("Narodne novine" broj  44/96, 29/99, 129/00, 123/03, 82/06, 116/10, 25/12 - dalje SZ).</w:t>
      </w:r>
    </w:p>
    <w:p w:rsidRDefault="0018411C" w:rsidP="00620809" w:rsidR="0018411C" w:rsidRPr="0018411C">
      <w:pPr>
        <w:jc w:val="both"/>
        <w:rPr>
          <w:rFonts w:hAnsi="Times New Roman" w:ascii="Times New Roman"/>
        </w:rPr>
      </w:pPr>
    </w:p>
    <w:p w:rsidRDefault="0018411C" w:rsidP="00FA445F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 Budući nekretnine nisu prodane na </w:t>
      </w:r>
      <w:r w:rsidR="00E22364">
        <w:rPr>
          <w:rFonts w:hAnsi="Times New Roman" w:ascii="Times New Roman"/>
        </w:rPr>
        <w:t>osmom</w:t>
      </w:r>
      <w:r w:rsidRPr="0018411C">
        <w:rPr>
          <w:rFonts w:hAnsi="Times New Roman" w:ascii="Times New Roman"/>
        </w:rPr>
        <w:t xml:space="preserve"> ročištu za prodaju po utvrđenoj vrijednosti to </w:t>
      </w:r>
      <w:r w:rsidR="00FA445F">
        <w:rPr>
          <w:rFonts w:hAnsi="Times New Roman" w:ascii="Times New Roman"/>
        </w:rPr>
        <w:t xml:space="preserve">je predloženo </w:t>
      </w:r>
      <w:r w:rsidRPr="0018411C">
        <w:rPr>
          <w:rFonts w:hAnsi="Times New Roman" w:ascii="Times New Roman"/>
        </w:rPr>
        <w:t xml:space="preserve">da se na narednom ročištu nekretnine prodaju za cijenu </w:t>
      </w:r>
      <w:r w:rsidR="00C86CBA">
        <w:rPr>
          <w:rFonts w:hAnsi="Times New Roman" w:ascii="Times New Roman"/>
        </w:rPr>
        <w:t xml:space="preserve">koja je umanjena za </w:t>
      </w:r>
      <w:r w:rsidRPr="0018411C">
        <w:rPr>
          <w:rFonts w:hAnsi="Times New Roman" w:ascii="Times New Roman"/>
        </w:rPr>
        <w:t xml:space="preserve">10% </w:t>
      </w:r>
      <w:r w:rsidR="00DE63EC">
        <w:rPr>
          <w:rFonts w:hAnsi="Times New Roman" w:ascii="Times New Roman"/>
        </w:rPr>
        <w:t xml:space="preserve">od zadnje prodajne cijene, </w:t>
      </w:r>
      <w:r w:rsidRPr="0018411C">
        <w:rPr>
          <w:rFonts w:hAnsi="Times New Roman" w:ascii="Times New Roman"/>
        </w:rPr>
        <w:t>a što je prihvatio i stečajni sudac.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951823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951823" w:rsidP="00FA445F" w:rsidR="00951823">
      <w:pPr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 Karlovcu</w:t>
      </w:r>
      <w:r w:rsidR="006E79B0">
        <w:rPr>
          <w:rFonts w:hAnsi="Times New Roman" w:ascii="Times New Roman"/>
        </w:rPr>
        <w:t xml:space="preserve"> </w:t>
      </w:r>
      <w:r w:rsidR="00E22364">
        <w:rPr>
          <w:rFonts w:hAnsi="Times New Roman" w:ascii="Times New Roman"/>
        </w:rPr>
        <w:t>9. svibnja</w:t>
      </w:r>
      <w:r w:rsidR="00013EB3">
        <w:rPr>
          <w:rFonts w:hAnsi="Times New Roman" w:ascii="Times New Roman"/>
        </w:rPr>
        <w:t xml:space="preserve"> 2019</w:t>
      </w:r>
      <w:r w:rsidRPr="002E2C2C">
        <w:rPr>
          <w:rFonts w:hAnsi="Times New Roman" w:ascii="Times New Roman"/>
        </w:rPr>
        <w:t>.</w:t>
      </w:r>
    </w:p>
    <w:p w:rsidRDefault="002E2C2C" w:rsidP="00FA445F" w:rsidR="002E2C2C" w:rsidRPr="002E2C2C">
      <w:pPr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E742DF" w:rsidR="00FA445F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7069AB">
        <w:rPr>
          <w:rFonts w:hAnsi="Times New Roman" w:ascii="Times New Roman"/>
        </w:rPr>
        <w:t>, v.r.</w:t>
      </w:r>
    </w:p>
    <w:p w:rsidRDefault="007069AB" w:rsidP="00E742DF" w:rsidR="007069AB">
      <w:pPr>
        <w:ind w:firstLine="720"/>
        <w:jc w:val="right"/>
        <w:rPr>
          <w:rFonts w:hAnsi="Times New Roman" w:ascii="Times New Roman"/>
        </w:rPr>
      </w:pPr>
    </w:p>
    <w:p w:rsidRDefault="007069AB" w:rsidP="00C339BE" w:rsidR="007069AB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7069AB" w:rsidP="00E742DF" w:rsidR="007069AB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591215" w:rsidP="00591215" w:rsidR="00591215" w:rsidRPr="00591215">
      <w:pPr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UPUTA O PRAVNOM LIJEKU:</w:t>
      </w:r>
    </w:p>
    <w:p w:rsidRDefault="00591215" w:rsidP="001B2986" w:rsidR="00591215" w:rsidRPr="00591215">
      <w:pPr>
        <w:ind w:firstLine="720"/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Protiv ovog zaključka nije dopuštena žalba (čl. 11. st. 9. SZ-a).</w:t>
      </w:r>
    </w:p>
    <w:p w:rsidRDefault="00591215" w:rsidP="00591215" w:rsidR="00591215" w:rsidRPr="00591215">
      <w:pPr>
        <w:jc w:val="both"/>
        <w:rPr>
          <w:rFonts w:hAnsi="Times New Roman" w:ascii="Times New Roman"/>
        </w:rPr>
      </w:pPr>
    </w:p>
    <w:p w:rsidRDefault="005108C7" w:rsidP="00591215" w:rsidR="005108C7" w:rsidRPr="00FA0A24">
      <w:pPr>
        <w:ind w:firstLine="720"/>
        <w:jc w:val="both"/>
        <w:rPr>
          <w:rFonts w:hAnsi="Times New Roman" w:ascii="Times New Roman"/>
        </w:rPr>
      </w:pPr>
    </w:p>
    <w:sectPr w:rsidSect="005D685D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135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9AB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E22364" w:rsidP="00AF7971" w:rsid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St-1984/2013-659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EB3"/>
    <w:rsid w:val="0003041C"/>
    <w:rsid w:val="0003454A"/>
    <w:rsid w:val="00034BB1"/>
    <w:rsid w:val="0003798C"/>
    <w:rsid w:val="0004277D"/>
    <w:rsid w:val="00044E1C"/>
    <w:rsid w:val="00045316"/>
    <w:rsid w:val="0006036C"/>
    <w:rsid w:val="00061F5D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4F4E"/>
    <w:rsid w:val="000C5116"/>
    <w:rsid w:val="000C6183"/>
    <w:rsid w:val="000E26BB"/>
    <w:rsid w:val="000E708F"/>
    <w:rsid w:val="000F313D"/>
    <w:rsid w:val="0010455F"/>
    <w:rsid w:val="001056B0"/>
    <w:rsid w:val="001074B9"/>
    <w:rsid w:val="00114469"/>
    <w:rsid w:val="001314E4"/>
    <w:rsid w:val="00133C68"/>
    <w:rsid w:val="0018411C"/>
    <w:rsid w:val="00193741"/>
    <w:rsid w:val="001A3B67"/>
    <w:rsid w:val="001A56D2"/>
    <w:rsid w:val="001B052B"/>
    <w:rsid w:val="001B0C3A"/>
    <w:rsid w:val="001B0D6E"/>
    <w:rsid w:val="001B2986"/>
    <w:rsid w:val="001B54F2"/>
    <w:rsid w:val="001D4BFF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3A91"/>
    <w:rsid w:val="002558C5"/>
    <w:rsid w:val="00255A0D"/>
    <w:rsid w:val="002573EE"/>
    <w:rsid w:val="00295B57"/>
    <w:rsid w:val="002A21C2"/>
    <w:rsid w:val="002A58C1"/>
    <w:rsid w:val="002C63C6"/>
    <w:rsid w:val="002E2C2C"/>
    <w:rsid w:val="002E4C46"/>
    <w:rsid w:val="002F043B"/>
    <w:rsid w:val="003008B2"/>
    <w:rsid w:val="003071FF"/>
    <w:rsid w:val="0031523D"/>
    <w:rsid w:val="00317588"/>
    <w:rsid w:val="00320B08"/>
    <w:rsid w:val="00321179"/>
    <w:rsid w:val="0032226F"/>
    <w:rsid w:val="003365D2"/>
    <w:rsid w:val="00340B99"/>
    <w:rsid w:val="00364179"/>
    <w:rsid w:val="00380B59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795"/>
    <w:rsid w:val="003F14F8"/>
    <w:rsid w:val="003F3EBF"/>
    <w:rsid w:val="003F5409"/>
    <w:rsid w:val="00417564"/>
    <w:rsid w:val="00436AD5"/>
    <w:rsid w:val="00436E90"/>
    <w:rsid w:val="00447E54"/>
    <w:rsid w:val="00463405"/>
    <w:rsid w:val="004661FF"/>
    <w:rsid w:val="00466D65"/>
    <w:rsid w:val="00477873"/>
    <w:rsid w:val="0049226A"/>
    <w:rsid w:val="004A2917"/>
    <w:rsid w:val="004B3461"/>
    <w:rsid w:val="004B5FCA"/>
    <w:rsid w:val="004B7D02"/>
    <w:rsid w:val="004D38B6"/>
    <w:rsid w:val="00500B0C"/>
    <w:rsid w:val="00500BD3"/>
    <w:rsid w:val="005024DB"/>
    <w:rsid w:val="005108C7"/>
    <w:rsid w:val="0051510F"/>
    <w:rsid w:val="00520958"/>
    <w:rsid w:val="005211BB"/>
    <w:rsid w:val="005360E2"/>
    <w:rsid w:val="005423FE"/>
    <w:rsid w:val="00544A34"/>
    <w:rsid w:val="005456B7"/>
    <w:rsid w:val="00546775"/>
    <w:rsid w:val="00553312"/>
    <w:rsid w:val="00554A5C"/>
    <w:rsid w:val="00555CAD"/>
    <w:rsid w:val="00591215"/>
    <w:rsid w:val="0059324D"/>
    <w:rsid w:val="005939C6"/>
    <w:rsid w:val="005A30D9"/>
    <w:rsid w:val="005A5847"/>
    <w:rsid w:val="005B1AA6"/>
    <w:rsid w:val="005B3753"/>
    <w:rsid w:val="005C1484"/>
    <w:rsid w:val="005D0BAF"/>
    <w:rsid w:val="005D3019"/>
    <w:rsid w:val="005D685D"/>
    <w:rsid w:val="005D6BD3"/>
    <w:rsid w:val="00616366"/>
    <w:rsid w:val="00620809"/>
    <w:rsid w:val="00637330"/>
    <w:rsid w:val="006428DA"/>
    <w:rsid w:val="00654D78"/>
    <w:rsid w:val="0066351A"/>
    <w:rsid w:val="006815A1"/>
    <w:rsid w:val="0069297C"/>
    <w:rsid w:val="006B0F4B"/>
    <w:rsid w:val="006D6C82"/>
    <w:rsid w:val="006E12B0"/>
    <w:rsid w:val="006E6652"/>
    <w:rsid w:val="006E79B0"/>
    <w:rsid w:val="006F21C7"/>
    <w:rsid w:val="00705993"/>
    <w:rsid w:val="007069AB"/>
    <w:rsid w:val="00722069"/>
    <w:rsid w:val="007323A1"/>
    <w:rsid w:val="00735736"/>
    <w:rsid w:val="00737A4B"/>
    <w:rsid w:val="007412DE"/>
    <w:rsid w:val="00754CC2"/>
    <w:rsid w:val="007715C5"/>
    <w:rsid w:val="007849EC"/>
    <w:rsid w:val="007923E6"/>
    <w:rsid w:val="007935B3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3D8A"/>
    <w:rsid w:val="00805C3F"/>
    <w:rsid w:val="0081479D"/>
    <w:rsid w:val="00815463"/>
    <w:rsid w:val="00821746"/>
    <w:rsid w:val="00825D08"/>
    <w:rsid w:val="00845433"/>
    <w:rsid w:val="008553A3"/>
    <w:rsid w:val="0087203D"/>
    <w:rsid w:val="00877498"/>
    <w:rsid w:val="008857DC"/>
    <w:rsid w:val="00885E9F"/>
    <w:rsid w:val="008863EB"/>
    <w:rsid w:val="00890540"/>
    <w:rsid w:val="00890661"/>
    <w:rsid w:val="00895D4A"/>
    <w:rsid w:val="008A56CF"/>
    <w:rsid w:val="008A7A86"/>
    <w:rsid w:val="008B4C87"/>
    <w:rsid w:val="008B5314"/>
    <w:rsid w:val="008B57BD"/>
    <w:rsid w:val="008C22DC"/>
    <w:rsid w:val="008C5622"/>
    <w:rsid w:val="008D782F"/>
    <w:rsid w:val="008E0EF7"/>
    <w:rsid w:val="008F65EF"/>
    <w:rsid w:val="009105D8"/>
    <w:rsid w:val="009107AF"/>
    <w:rsid w:val="00917783"/>
    <w:rsid w:val="00926AB4"/>
    <w:rsid w:val="00934C54"/>
    <w:rsid w:val="00940823"/>
    <w:rsid w:val="009432E4"/>
    <w:rsid w:val="0094725F"/>
    <w:rsid w:val="0094799B"/>
    <w:rsid w:val="00951823"/>
    <w:rsid w:val="009540C6"/>
    <w:rsid w:val="00957BEF"/>
    <w:rsid w:val="009638E5"/>
    <w:rsid w:val="00982FF6"/>
    <w:rsid w:val="00993230"/>
    <w:rsid w:val="00993D0D"/>
    <w:rsid w:val="00995275"/>
    <w:rsid w:val="009A09F9"/>
    <w:rsid w:val="009B339E"/>
    <w:rsid w:val="009C17C9"/>
    <w:rsid w:val="009C2E2C"/>
    <w:rsid w:val="009C7D42"/>
    <w:rsid w:val="009D2737"/>
    <w:rsid w:val="00A010AE"/>
    <w:rsid w:val="00A01FEC"/>
    <w:rsid w:val="00A262E2"/>
    <w:rsid w:val="00A31D58"/>
    <w:rsid w:val="00A40C72"/>
    <w:rsid w:val="00A41237"/>
    <w:rsid w:val="00A544D0"/>
    <w:rsid w:val="00A62437"/>
    <w:rsid w:val="00A6357F"/>
    <w:rsid w:val="00A90174"/>
    <w:rsid w:val="00A95EBB"/>
    <w:rsid w:val="00AA2646"/>
    <w:rsid w:val="00AA461A"/>
    <w:rsid w:val="00AB57D1"/>
    <w:rsid w:val="00AC09C5"/>
    <w:rsid w:val="00AC176D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20EA4"/>
    <w:rsid w:val="00B2658F"/>
    <w:rsid w:val="00B314E8"/>
    <w:rsid w:val="00B3686A"/>
    <w:rsid w:val="00B40B1F"/>
    <w:rsid w:val="00B670B8"/>
    <w:rsid w:val="00B700D8"/>
    <w:rsid w:val="00B929B3"/>
    <w:rsid w:val="00B952A1"/>
    <w:rsid w:val="00BA60F1"/>
    <w:rsid w:val="00C003B1"/>
    <w:rsid w:val="00C07402"/>
    <w:rsid w:val="00C13094"/>
    <w:rsid w:val="00C156FD"/>
    <w:rsid w:val="00C4256F"/>
    <w:rsid w:val="00C5195E"/>
    <w:rsid w:val="00C54FBC"/>
    <w:rsid w:val="00C63B91"/>
    <w:rsid w:val="00C73C3B"/>
    <w:rsid w:val="00C77B87"/>
    <w:rsid w:val="00C86CBA"/>
    <w:rsid w:val="00C9719B"/>
    <w:rsid w:val="00CB732E"/>
    <w:rsid w:val="00CC7FF1"/>
    <w:rsid w:val="00CD6548"/>
    <w:rsid w:val="00CE3A3A"/>
    <w:rsid w:val="00CF68C5"/>
    <w:rsid w:val="00D01F2C"/>
    <w:rsid w:val="00D03FCC"/>
    <w:rsid w:val="00D071AA"/>
    <w:rsid w:val="00D14CFB"/>
    <w:rsid w:val="00D157EE"/>
    <w:rsid w:val="00D26884"/>
    <w:rsid w:val="00D42AD5"/>
    <w:rsid w:val="00D44F5E"/>
    <w:rsid w:val="00D4710A"/>
    <w:rsid w:val="00D51261"/>
    <w:rsid w:val="00D70195"/>
    <w:rsid w:val="00D71359"/>
    <w:rsid w:val="00D73700"/>
    <w:rsid w:val="00D75D5B"/>
    <w:rsid w:val="00D83395"/>
    <w:rsid w:val="00D83C05"/>
    <w:rsid w:val="00D93ADA"/>
    <w:rsid w:val="00D96A98"/>
    <w:rsid w:val="00DA0E01"/>
    <w:rsid w:val="00DA3F00"/>
    <w:rsid w:val="00DA448E"/>
    <w:rsid w:val="00DA6303"/>
    <w:rsid w:val="00DA72F6"/>
    <w:rsid w:val="00DB05C7"/>
    <w:rsid w:val="00DB5BC1"/>
    <w:rsid w:val="00DB6252"/>
    <w:rsid w:val="00DD6690"/>
    <w:rsid w:val="00DE2309"/>
    <w:rsid w:val="00DE63EC"/>
    <w:rsid w:val="00DE73E2"/>
    <w:rsid w:val="00DF2519"/>
    <w:rsid w:val="00DF3553"/>
    <w:rsid w:val="00E03FDB"/>
    <w:rsid w:val="00E22364"/>
    <w:rsid w:val="00E2267D"/>
    <w:rsid w:val="00E319FB"/>
    <w:rsid w:val="00E57739"/>
    <w:rsid w:val="00E70D0F"/>
    <w:rsid w:val="00E742DF"/>
    <w:rsid w:val="00E87423"/>
    <w:rsid w:val="00E908AB"/>
    <w:rsid w:val="00E91A3A"/>
    <w:rsid w:val="00E92AE7"/>
    <w:rsid w:val="00EA5B3D"/>
    <w:rsid w:val="00EB51BB"/>
    <w:rsid w:val="00EB5354"/>
    <w:rsid w:val="00ED1B3C"/>
    <w:rsid w:val="00EE1CDF"/>
    <w:rsid w:val="00EF065A"/>
    <w:rsid w:val="00EF18D0"/>
    <w:rsid w:val="00EF2258"/>
    <w:rsid w:val="00EF5EBA"/>
    <w:rsid w:val="00F11FB1"/>
    <w:rsid w:val="00F13BA7"/>
    <w:rsid w:val="00F24042"/>
    <w:rsid w:val="00F33591"/>
    <w:rsid w:val="00F35FE1"/>
    <w:rsid w:val="00F4047C"/>
    <w:rsid w:val="00F4318C"/>
    <w:rsid w:val="00F45170"/>
    <w:rsid w:val="00F45D9B"/>
    <w:rsid w:val="00F52E2B"/>
    <w:rsid w:val="00F53DBE"/>
    <w:rsid w:val="00F62A45"/>
    <w:rsid w:val="00F632D3"/>
    <w:rsid w:val="00F65F50"/>
    <w:rsid w:val="00F6738B"/>
    <w:rsid w:val="00F67D73"/>
    <w:rsid w:val="00F9638A"/>
    <w:rsid w:val="00FA0A24"/>
    <w:rsid w:val="00FA445F"/>
    <w:rsid w:val="00FB2FCD"/>
    <w:rsid w:val="00FC3737"/>
    <w:rsid w:val="00FC40FF"/>
    <w:rsid w:val="00FC553E"/>
    <w:rsid w:val="00FD6DA5"/>
    <w:rsid w:val="00FE32DC"/>
    <w:rsid w:val="00FE556B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06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9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9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9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9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06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9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9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9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9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travnja 2019.</izvorni_sadrzaj>
    <derivirana_varijabla naziv="DomainObject.Predmet.SpisIzvanSuda.DatumIzlazaSpisa_1">29.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St-1984/2013-656</izvorni_sadrzaj>
    <derivirana_varijabla naziv="DomainObject.PredzadnjaOdlukaIzPredmeta.Oznaka_1">St-1984/2013-656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26BF7-DA2E-4C0E-ACC6-A2A589F1A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7</properties:Pages>
  <properties:Words>3214</properties:Words>
  <properties:Characters>14951</properties:Characters>
  <properties:Lines>325</properties:Lines>
  <properties:Paragraphs>97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2019-05-09T11:00:00Z</dcterms:created>
  <dc:creator>x</dc:creator>
  <cp:lastModifiedBy>Gordana Cvitković</cp:lastModifiedBy>
  <cp:lastPrinted>2018-07-26T11:35:00Z</cp:lastPrinted>
  <dcterms:modified xmlns:xsi="http://www.w3.org/2001/XMLSchema-instance" xsi:type="dcterms:W3CDTF">2019-05-09T11:15:00Z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(St-1984-13-zaključak-prodaja dražba--deveta---.docx)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