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dff97" w14:paraId="73dff97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35311C" w:rsidP="00325398" w:rsidR="00ED6AA8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90.</w:t>
      </w:r>
      <w:r w:rsidR="00E60F1D">
        <w:t>St</w:t>
      </w:r>
      <w:r w:rsidR="00413F33">
        <w:t>-3883</w:t>
      </w:r>
      <w:r w:rsidR="006C761C">
        <w:t>/2015</w:t>
      </w:r>
    </w:p>
    <w:p w:rsidRDefault="00ED6AA8" w:rsidP="00325398" w:rsidR="00ED6AA8" w:rsidRPr="009C5689"/>
    <w:p w:rsidRDefault="00325398" w:rsidP="00325398" w:rsidR="00325398" w:rsidRPr="009C5689"/>
    <w:p w:rsidRDefault="00325398" w:rsidP="009C6F6E" w:rsidR="00ED6AA8">
      <w:pPr>
        <w:jc w:val="both"/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</w:t>
      </w:r>
      <w:r w:rsidRPr="009C5689">
        <w:t xml:space="preserve">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AE7565">
        <w:t>20</w:t>
      </w:r>
      <w:r w:rsidR="005B3778">
        <w:t xml:space="preserve">. siječnja 2016.g. </w:t>
      </w:r>
      <w:r w:rsidRPr="009C5689">
        <w:t>objavljuje</w:t>
      </w:r>
      <w:r w:rsidR="008155EE" w:rsidRPr="009C5689">
        <w:t>:</w:t>
      </w:r>
    </w:p>
    <w:p w:rsidRDefault="0035311C" w:rsidP="009C6F6E" w:rsidR="0035311C" w:rsidRPr="009C5689">
      <w:pPr>
        <w:jc w:val="both"/>
        <w:rPr>
          <w:sz w:val="40"/>
          <w:szCs w:val="40"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B058E4" w:rsidR="00D66226" w:rsidRPr="009C5689"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>a</w:t>
      </w:r>
      <w:r w:rsidR="00A32C9C">
        <w:t xml:space="preserve"> </w:t>
      </w:r>
      <w:r w:rsidR="00413F33" w:rsidRPr="00413F33">
        <w:t xml:space="preserve"> S</w:t>
      </w:r>
      <w:r w:rsidR="00413F33">
        <w:t xml:space="preserve">KORUP PROMET d.o.o. za trgovinu, </w:t>
      </w:r>
      <w:r w:rsidR="00413F33" w:rsidRPr="00413F33">
        <w:t xml:space="preserve">Zagreb, Zagreb, Mije </w:t>
      </w:r>
      <w:proofErr w:type="spellStart"/>
      <w:r w:rsidR="00413F33" w:rsidRPr="00413F33">
        <w:t>Silobod</w:t>
      </w:r>
      <w:proofErr w:type="spellEnd"/>
      <w:r w:rsidR="00413F33" w:rsidRPr="00413F33">
        <w:t xml:space="preserve"> </w:t>
      </w:r>
      <w:proofErr w:type="spellStart"/>
      <w:r w:rsidR="00413F33" w:rsidRPr="00413F33">
        <w:t>Bolšića</w:t>
      </w:r>
      <w:proofErr w:type="spellEnd"/>
      <w:r w:rsidR="00413F33" w:rsidRPr="00413F33">
        <w:t xml:space="preserve"> 9</w:t>
      </w:r>
      <w:r w:rsidR="00413F33">
        <w:t xml:space="preserve">, OIB: </w:t>
      </w:r>
      <w:r w:rsidR="00413F33" w:rsidRPr="00413F33">
        <w:t>90412303685</w:t>
      </w:r>
      <w:r w:rsidR="00413F33">
        <w:t>.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413F33">
        <w:t>586.188,43</w:t>
      </w:r>
      <w:r w:rsidR="0053278B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AE7565">
        <w:t>20</w:t>
      </w:r>
      <w:r w:rsidR="005B3778">
        <w:t>. siječnja 2016</w:t>
      </w:r>
      <w:r w:rsidR="00590AEF" w:rsidRPr="009C5689">
        <w:t>.</w:t>
      </w:r>
      <w:r w:rsidR="006C761C">
        <w:t>g.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</w:t>
      </w:r>
      <w:r w:rsidR="0035311C">
        <w:t>Sandra Rotar Vogrin</w:t>
      </w:r>
      <w:r w:rsidRPr="009C5689">
        <w:t xml:space="preserve"> </w:t>
      </w:r>
    </w:p>
    <w:p w:rsidRDefault="00F8310C" w:rsidP="00572798" w:rsidR="00F8310C" w:rsidRPr="009C5689">
      <w:pPr>
        <w:jc w:val="right"/>
      </w:pPr>
    </w:p>
    <w:p w:rsidRDefault="00BD5043" w:rsidP="00F8310C" w:rsidR="00BD5043" w:rsidRPr="009C5689"/>
    <w:sectPr w:rsidSect="00ED6AA8" w:rsidR="00BD5043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E3E" w:rsidR="00AC2E3E">
      <w:r>
        <w:separator/>
      </w:r>
    </w:p>
  </w:endnote>
  <w:endnote w:id="0" w:type="continuationSeparator">
    <w:p w:rsidRDefault="00AC2E3E" w:rsidR="00AC2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E3E" w:rsidR="00AC2E3E">
      <w:r>
        <w:separator/>
      </w:r>
    </w:p>
  </w:footnote>
  <w:footnote w:id="0" w:type="continuationSeparator">
    <w:p w:rsidRDefault="00AC2E3E" w:rsidR="00AC2E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058E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71429"/>
    <w:rsid w:val="00185571"/>
    <w:rsid w:val="001E50FB"/>
    <w:rsid w:val="001F6933"/>
    <w:rsid w:val="00230A63"/>
    <w:rsid w:val="00260B97"/>
    <w:rsid w:val="00262CA3"/>
    <w:rsid w:val="00263D6D"/>
    <w:rsid w:val="00264D19"/>
    <w:rsid w:val="00297E94"/>
    <w:rsid w:val="002B758E"/>
    <w:rsid w:val="00325398"/>
    <w:rsid w:val="00351E16"/>
    <w:rsid w:val="0035311C"/>
    <w:rsid w:val="0038246E"/>
    <w:rsid w:val="00393C47"/>
    <w:rsid w:val="003D35F9"/>
    <w:rsid w:val="003E3A15"/>
    <w:rsid w:val="003F61C1"/>
    <w:rsid w:val="00413F33"/>
    <w:rsid w:val="00413F4C"/>
    <w:rsid w:val="00431149"/>
    <w:rsid w:val="004B337A"/>
    <w:rsid w:val="004F3962"/>
    <w:rsid w:val="0053278B"/>
    <w:rsid w:val="0053446F"/>
    <w:rsid w:val="00567BFD"/>
    <w:rsid w:val="00572798"/>
    <w:rsid w:val="00590AEF"/>
    <w:rsid w:val="00591994"/>
    <w:rsid w:val="005A0039"/>
    <w:rsid w:val="005B3778"/>
    <w:rsid w:val="005D476D"/>
    <w:rsid w:val="005E4AB8"/>
    <w:rsid w:val="005F0073"/>
    <w:rsid w:val="005F4627"/>
    <w:rsid w:val="00627F6A"/>
    <w:rsid w:val="00657B8E"/>
    <w:rsid w:val="006626DA"/>
    <w:rsid w:val="006C761C"/>
    <w:rsid w:val="006F2523"/>
    <w:rsid w:val="007715C3"/>
    <w:rsid w:val="007B5AFD"/>
    <w:rsid w:val="007D5A5D"/>
    <w:rsid w:val="008155EE"/>
    <w:rsid w:val="00822950"/>
    <w:rsid w:val="008613BD"/>
    <w:rsid w:val="00863025"/>
    <w:rsid w:val="00871F01"/>
    <w:rsid w:val="008978B8"/>
    <w:rsid w:val="008B6F53"/>
    <w:rsid w:val="008D134A"/>
    <w:rsid w:val="00920CA0"/>
    <w:rsid w:val="009419D8"/>
    <w:rsid w:val="009C5689"/>
    <w:rsid w:val="009C6F6E"/>
    <w:rsid w:val="009E7553"/>
    <w:rsid w:val="009F6B83"/>
    <w:rsid w:val="00A32C9C"/>
    <w:rsid w:val="00A71431"/>
    <w:rsid w:val="00A72573"/>
    <w:rsid w:val="00AC2E3E"/>
    <w:rsid w:val="00AC4528"/>
    <w:rsid w:val="00AD027A"/>
    <w:rsid w:val="00AE7565"/>
    <w:rsid w:val="00B058E4"/>
    <w:rsid w:val="00B82F18"/>
    <w:rsid w:val="00BD5043"/>
    <w:rsid w:val="00C14D9E"/>
    <w:rsid w:val="00C214D5"/>
    <w:rsid w:val="00C37FE1"/>
    <w:rsid w:val="00C836B9"/>
    <w:rsid w:val="00C958E9"/>
    <w:rsid w:val="00CE7362"/>
    <w:rsid w:val="00D01B78"/>
    <w:rsid w:val="00D66226"/>
    <w:rsid w:val="00D72F7F"/>
    <w:rsid w:val="00D87149"/>
    <w:rsid w:val="00DE3027"/>
    <w:rsid w:val="00DF5A08"/>
    <w:rsid w:val="00E03C2D"/>
    <w:rsid w:val="00E60F1D"/>
    <w:rsid w:val="00EC3302"/>
    <w:rsid w:val="00ED6AA8"/>
    <w:rsid w:val="00EE59F9"/>
    <w:rsid w:val="00F034D3"/>
    <w:rsid w:val="00F511DD"/>
    <w:rsid w:val="00F8310C"/>
    <w:rsid w:val="00FA4ED2"/>
    <w:rsid w:val="00FC1C0D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978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78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78B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78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78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978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78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78B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78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78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3883</izvorni_sadrzaj>
    <derivirana_varijabla naziv="DomainObject.Predmet.Broj_1">3883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St-3883/2015</izvorni_sadrzaj>
    <derivirana_varijabla naziv="DomainObject.Predmet.OznakaBroj_1">St-3883/2015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SKORUP PROMET d.o.o.</izvorni_sadrzaj>
    <derivirana_varijabla naziv="DomainObject.Predmet.ProtustrankaFormated_1">  SKORUP PROMET d.o.o.</derivirana_varijabla>
  </DomainObject.Predmet.ProtustrankaFormated>
  <DomainObject.Predmet.ProtustrankaFormatedOIB>
    <izvorni_sadrzaj>  SKORUP PROMET d.o.o., OIB 90412303685</izvorni_sadrzaj>
    <derivirana_varijabla naziv="DomainObject.Predmet.ProtustrankaFormatedOIB_1">  SKORUP PROMET d.o.o., OIB 90412303685</derivirana_varijabla>
  </DomainObject.Predmet.ProtustrankaFormatedOIB>
  <DomainObject.Predmet.ProtustrankaFormatedWithAdress>
    <izvorni_sadrzaj> SKORUP PROMET d.o.o., Mije Silobod Bolšića 9, 10000 Zagreb</izvorni_sadrzaj>
    <derivirana_varijabla naziv="DomainObject.Predmet.ProtustrankaFormatedWithAdress_1"> SKORUP PROMET d.o.o., Mije Silobod Bolšića 9, 10000 Zagreb</derivirana_varijabla>
  </DomainObject.Predmet.ProtustrankaFormatedWithAdress>
  <DomainObject.Predmet.ProtustrankaFormatedWithAdressOIB>
    <izvorni_sadrzaj> SKORUP PROMET d.o.o., OIB 90412303685, Mije Silobod Bolšića 9, 10000 Zagreb</izvorni_sadrzaj>
    <derivirana_varijabla naziv="DomainObject.Predmet.ProtustrankaFormatedWithAdressOIB_1"> SKORUP PROMET d.o.o., OIB 90412303685, Mije Silobod Bolšića 9, 10000 Zagreb</derivirana_varijabla>
  </DomainObject.Predmet.ProtustrankaFormatedWithAdressOIB>
  <DomainObject.Predmet.ProtustrankaWithAdress>
    <izvorni_sadrzaj>SKORUP PROMET d.o.o. Mije Silobod Bolšića 9, 10000 Zagreb</izvorni_sadrzaj>
    <derivirana_varijabla naziv="DomainObject.Predmet.ProtustrankaWithAdress_1">SKORUP PROMET d.o.o. Mije Silobod Bolšića 9, 10000 Zagreb</derivirana_varijabla>
  </DomainObject.Predmet.ProtustrankaWithAdress>
  <DomainObject.Predmet.ProtustrankaWithAdressOIB>
    <izvorni_sadrzaj>SKORUP PROMET d.o.o., OIB 90412303685, Mije Silobod Bolšića 9, 10000 Zagreb</izvorni_sadrzaj>
    <derivirana_varijabla naziv="DomainObject.Predmet.ProtustrankaWithAdressOIB_1">SKORUP PROMET d.o.o., OIB 90412303685, Mije Silobod Bolšića 9, 10000 Zagreb</derivirana_varijabla>
  </DomainObject.Predmet.ProtustrankaWithAdressOIB>
  <DomainObject.Predmet.ProtustrankaNazivFormated>
    <izvorni_sadrzaj>SKORUP PROMET d.o.o.</izvorni_sadrzaj>
    <derivirana_varijabla naziv="DomainObject.Predmet.ProtustrankaNazivFormated_1">SKORUP PROMET d.o.o.</derivirana_varijabla>
  </DomainObject.Predmet.ProtustrankaNazivFormated>
  <DomainObject.Predmet.ProtustrankaNazivFormatedOIB>
    <izvorni_sadrzaj>SKORUP PROMET d.o.o., OIB 90412303685</izvorni_sadrzaj>
    <derivirana_varijabla naziv="DomainObject.Predmet.ProtustrankaNazivFormatedOIB_1">SKORUP PROMET d.o.o., OIB 90412303685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SKORUP PROMET d.o.o.</item>
    </izvorni_sadrzaj>
    <derivirana_varijabla naziv="DomainObject.Predmet.ProtuStrankaListFormated_1">
      <item>SKORUP PROMET d.o.o.</item>
    </derivirana_varijabla>
  </DomainObject.Predmet.ProtuStrankaListFormated>
  <DomainObject.Predmet.ProtuStrankaListFormatedOIB>
    <izvorni_sadrzaj>
      <item>SKORUP PROMET d.o.o., OIB 90412303685</item>
    </izvorni_sadrzaj>
    <derivirana_varijabla naziv="DomainObject.Predmet.ProtuStrankaListFormatedOIB_1">
      <item>SKORUP PROMET d.o.o., OIB 90412303685</item>
    </derivirana_varijabla>
  </DomainObject.Predmet.ProtuStrankaListFormatedOIB>
  <DomainObject.Predmet.ProtuStrankaListFormatedWithAdress>
    <izvorni_sadrzaj>
      <item>SKORUP PROMET d.o.o., Mije Silobod Bolšića 9, 10000 Zagreb</item>
    </izvorni_sadrzaj>
    <derivirana_varijabla naziv="DomainObject.Predmet.ProtuStrankaListFormatedWithAdress_1">
      <item>SKORUP PROMET d.o.o., Mije Silobod Bolšića 9, 10000 Zagreb</item>
    </derivirana_varijabla>
  </DomainObject.Predmet.ProtuStrankaListFormatedWithAdress>
  <DomainObject.Predmet.ProtuStrankaListFormatedWithAdressOIB>
    <izvorni_sadrzaj>
      <item>SKORUP PROMET d.o.o., OIB 90412303685, Mije Silobod Bolšića 9, 10000 Zagreb</item>
    </izvorni_sadrzaj>
    <derivirana_varijabla naziv="DomainObject.Predmet.ProtuStrankaListFormatedWithAdressOIB_1">
      <item>SKORUP PROMET d.o.o., OIB 90412303685, Mije Silobod Bolšića 9, 10000 Zagreb</item>
    </derivirana_varijabla>
  </DomainObject.Predmet.ProtuStrankaListFormatedWithAdressOIB>
  <DomainObject.Predmet.ProtuStrankaListNazivFormated>
    <izvorni_sadrzaj>
      <item>SKORUP PROMET d.o.o.</item>
    </izvorni_sadrzaj>
    <derivirana_varijabla naziv="DomainObject.Predmet.ProtuStrankaListNazivFormated_1">
      <item>SKORUP PROMET d.o.o.</item>
    </derivirana_varijabla>
  </DomainObject.Predmet.ProtuStrankaListNazivFormated>
  <DomainObject.Predmet.ProtuStrankaListNazivFormatedOIB>
    <izvorni_sadrzaj>
      <item>SKORUP PROMET d.o.o., OIB 90412303685</item>
    </izvorni_sadrzaj>
    <derivirana_varijabla naziv="DomainObject.Predmet.ProtuStrankaListNazivFormatedOIB_1">
      <item>SKORUP PROMET d.o.o., OIB 90412303685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SKORUP PROMET d.o.o.</izvorni_sadrzaj>
    <derivirana_varijabla naziv="DomainObject.Predmet.ProtustrankaIDrugi_1">SKORUP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SKORUP PROMET d.o.o., OIB 90412303685, Mije Silobod Bolšića 9, 10000 Zagreb</izvorni_sadrzaj>
    <derivirana_varijabla naziv="DomainObject.Predmet.ProtustrankaIDrugiAdressOIB_1">SKORUP PROMET d.o.o., OIB 90412303685, Mije Silobod Bolšića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SKORUP PROMET d.o.o.</item>
    </izvorni_sadrzaj>
    <derivirana_varijabla naziv="DomainObject.Predmet.SudioniciListNaziv_1">
      <item>FINA Regionalni centar Zagreb</item>
      <item>SKORUP PROMET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SKORUP PROMET d.o.o., OIB 90412303685, Mije Silobod Bolšića 9,10000 Zagreb</item>
    </izvorni_sadrzaj>
    <derivirana_varijabla naziv="DomainObject.Predmet.SudioniciListAdressOIB_1">
      <item>FINA Regionalni centar Zagreb, OIB 85821130368, Trg svibanjskih žrtava 1995. 1,10000 Zagreb</item>
      <item>SKORUP PROMET d.o.o., OIB 90412303685, Mije Silobod Bolšića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90412303685</item>
    </izvorni_sadrzaj>
    <derivirana_varijabla naziv="DomainObject.Predmet.SudioniciListNazivOIB_1">
      <item>, OIB 85821130368</item>
      <item>, OIB 90412303685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A37F73-5CF6-421D-9097-6D07827607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1302</properties:Characters>
  <properties:Lines>42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2016-01-20T13:44:00Z</dcterms:created>
  <dc:creator>ilukac</dc:creator>
  <cp:lastModifiedBy>Višnja Jurlina</cp:lastModifiedBy>
  <cp:lastPrinted>2016-02-03T11:59:00Z</cp:lastPrinted>
  <dcterms:modified xmlns:xsi="http://www.w3.org/2001/XMLSchema-instance" xsi:type="dcterms:W3CDTF">2016-02-03T11:59:00Z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