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f8f5" w14:paraId="d7cf8f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5D7B92">
        <w:rPr>
          <w:b/>
        </w:rPr>
        <w:t>6</w:t>
      </w:r>
      <w:r w:rsidR="000D55DF">
        <w:rPr>
          <w:b/>
        </w:rPr>
        <w:t>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0D55DF">
        <w:rPr>
          <w:lang w:val="hr-HR"/>
        </w:rPr>
        <w:t xml:space="preserve"> </w:t>
      </w:r>
      <w:r w:rsidR="000D55DF" w:rsidRPr="000D55DF">
        <w:rPr>
          <w:lang w:val="hr-HR"/>
        </w:rPr>
        <w:t>B.R.A.N.I.T. za usluge i građenje, društvo s ogra</w:t>
      </w:r>
      <w:r w:rsidR="000D55DF">
        <w:rPr>
          <w:lang w:val="hr-HR"/>
        </w:rPr>
        <w:t>ničenom odgovornošću, OIB:</w:t>
      </w:r>
      <w:r w:rsidR="000D55DF" w:rsidRPr="000D55DF">
        <w:rPr>
          <w:lang w:val="hr-HR"/>
        </w:rPr>
        <w:t>82668461784</w:t>
      </w:r>
      <w:r w:rsidR="005D7B92">
        <w:rPr>
          <w:lang w:val="hr-HR"/>
        </w:rPr>
        <w:t>,</w:t>
      </w:r>
      <w:r w:rsidR="000D55DF">
        <w:rPr>
          <w:lang w:val="hr-HR"/>
        </w:rPr>
        <w:t xml:space="preserve">Split, R.Boškovića 21., 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50111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0D55DF" w:rsidRPr="000D55DF">
        <w:rPr>
          <w:lang w:val="hr-HR"/>
        </w:rPr>
        <w:t xml:space="preserve"> B.R.A.N.I.T. za usluge i građenje, društvo s ogra</w:t>
      </w:r>
      <w:r w:rsidR="000D55DF">
        <w:rPr>
          <w:lang w:val="hr-HR"/>
        </w:rPr>
        <w:t>ničenom odgovornošću, OIB:</w:t>
      </w:r>
      <w:r w:rsidR="000D55DF" w:rsidRPr="000D55DF">
        <w:rPr>
          <w:lang w:val="hr-HR"/>
        </w:rPr>
        <w:t>82668461784</w:t>
      </w:r>
      <w:r w:rsidR="000D55DF">
        <w:rPr>
          <w:lang w:val="hr-HR"/>
        </w:rPr>
        <w:t xml:space="preserve">,Split, R.Boškovića 21 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50111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5D7B92">
        <w:rPr>
          <w:rFonts w:eastAsia="Calibri"/>
        </w:rPr>
        <w:t>1</w:t>
      </w:r>
      <w:r w:rsidR="000D55DF">
        <w:rPr>
          <w:rFonts w:eastAsia="Calibri"/>
        </w:rPr>
        <w:t>765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0D55DF">
        <w:rPr>
          <w:rFonts w:eastAsia="Calibri"/>
        </w:rPr>
        <w:t>332.415,91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2354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St-1463/2016-3</izvorni_sadrzaj>
    <derivirana_varijabla naziv="DomainObject.Oznaka_1">St-1463/2016-3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B.R.A.N.I.T. za usluge i građenje, društvo s ograničenom odgovornošću</izvorni_sadrzaj>
    <derivirana_varijabla naziv="DomainObject.Predmet.ProtustrankaFormated_1">  B.R.A.N.I.T. za usluge i građenje, društvo s ograničenom odgovornošću</derivirana_varijabla>
  </DomainObject.Predmet.ProtustrankaFormated>
  <DomainObject.Predmet.ProtustrankaFormatedOIB>
    <izvorni_sadrzaj>  B.R.A.N.I.T. za usluge i građenje, društvo s ograničenom odgovornošću, OIB 82668461784</izvorni_sadrzaj>
    <derivirana_varijabla naziv="DomainObject.Predmet.ProtustrankaFormatedOIB_1">  B.R.A.N.I.T. za usluge i građenje, društvo s ograničenom odgovornošću, OIB 82668461784</derivirana_varijabla>
  </DomainObject.Predmet.ProtustrankaFormatedOIB>
  <DomainObject.Predmet.ProtustrankaFormatedWithAdress>
    <izvorni_sadrzaj> B.R.A.N.I.T. za usluge i građenje, društvo s ograničenom odgovornošću, Ruđera Boškovića 21, 21000 Split</izvorni_sadrzaj>
    <derivirana_varijabla naziv="DomainObject.Predmet.ProtustrankaFormatedWithAdress_1"> B.R.A.N.I.T. za usluge i građenje, društvo s ograničenom odgovornošću, Ruđera Boškovića 21, 21000 Split</derivirana_varijabla>
  </DomainObject.Predmet.ProtustrankaFormatedWithAdress>
  <DomainObject.Predmet.ProtustrankaFormatedWithAdressOIB>
    <izvorni_sadrzaj> B.R.A.N.I.T. za usluge i građenje, društvo s ograničenom odgovornošću, OIB 82668461784, Ruđera Boškovića 21, 21000 Split</izvorni_sadrzaj>
    <derivirana_varijabla naziv="DomainObject.Predmet.ProtustrankaFormatedWithAdressOIB_1"> B.R.A.N.I.T. za usluge i građenje, društvo s ograničenom odgovornošću, OIB 82668461784, Ruđera Boškovića 21, 21000 Split</derivirana_varijabla>
  </DomainObject.Predmet.ProtustrankaFormatedWithAdressOIB>
  <DomainObject.Predmet.ProtustrankaWithAdress>
    <izvorni_sadrzaj>B.R.A.N.I.T. za usluge i građenje, društvo s ograničenom odgovornošću Ruđera Boškovića 21, 21000 Split</izvorni_sadrzaj>
    <derivirana_varijabla naziv="DomainObject.Predmet.ProtustrankaWithAdress_1">B.R.A.N.I.T. za usluge i građenje, društvo s ograničenom odgovornošću Ruđera Boškovića 21, 21000 Split</derivirana_varijabla>
  </DomainObject.Predmet.ProtustrankaWithAdress>
  <DomainObject.Predmet.ProtustrankaWithAdressOIB>
    <izvorni_sadrzaj>B.R.A.N.I.T. za usluge i građenje, društvo s ograničenom odgovornošću, OIB 82668461784, Ruđera Boškovića 21, 21000 Split</izvorni_sadrzaj>
    <derivirana_varijabla naziv="DomainObject.Predmet.ProtustrankaWithAdressOIB_1">B.R.A.N.I.T. za usluge i građenje, društvo s ograničenom odgovornošću, OIB 82668461784, Ruđera Boškovića 21, 21000 Split</derivirana_varijabla>
  </DomainObject.Predmet.ProtustrankaWithAdressOIB>
  <DomainObject.Predmet.ProtustrankaNazivFormated>
    <izvorni_sadrzaj>B.R.A.N.I.T. za usluge i građenje, društvo s ograničenom odgovornošću</izvorni_sadrzaj>
    <derivirana_varijabla naziv="DomainObject.Predmet.ProtustrankaNazivFormated_1">B.R.A.N.I.T. za usluge i građenje, društvo s ograničenom odgovornošću</derivirana_varijabla>
  </DomainObject.Predmet.ProtustrankaNazivFormated>
  <DomainObject.Predmet.ProtustrankaNazivFormatedOIB>
    <izvorni_sadrzaj>B.R.A.N.I.T. za usluge i građenje, društvo s ograničenom odgovornošću, OIB 82668461784</izvorni_sadrzaj>
    <derivirana_varijabla naziv="DomainObject.Predmet.ProtustrankaNazivFormatedOIB_1">B.R.A.N.I.T. za usluge i građenje, društvo s ograničenom odgovornošću, OIB 82668461784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332415.91</izvorni_sadrzaj>
    <derivirana_varijabla naziv="DomainObject.Predmet.TrenutnaVrijednost_1">332415.91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B.R.A.N.I.T. za usluge i građenje, društvo s ograničenom odgovornošću</item>
    </izvorni_sadrzaj>
    <derivirana_varijabla naziv="DomainObject.Predmet.ProtuStrankaListFormated_1">
      <item>B.R.A.N.I.T. za usluge i građenje, društvo s ograničenom odgovornošću</item>
    </derivirana_varijabla>
  </DomainObject.Predmet.ProtuStrankaListFormated>
  <DomainObject.Predmet.ProtuStrankaListFormatedOIB>
    <izvorni_sadrzaj>
      <item>B.R.A.N.I.T. za usluge i građenje, društvo s ograničenom odgovornošću, OIB 82668461784</item>
    </izvorni_sadrzaj>
    <derivirana_varijabla naziv="DomainObject.Predmet.ProtuStrankaListFormatedOIB_1">
      <item>B.R.A.N.I.T. za usluge i građenje, društvo s ograničenom odgovornošću, OIB 82668461784</item>
    </derivirana_varijabla>
  </DomainObject.Predmet.ProtuStrankaListFormatedOIB>
  <DomainObject.Predmet.ProtuStrankaListFormatedWithAdress>
    <izvorni_sadrzaj>
      <item>B.R.A.N.I.T. za usluge i građenje, društvo s ograničenom odgovornošću, Ruđera Boškovića 21, 21000 Split</item>
    </izvorni_sadrzaj>
    <derivirana_varijabla naziv="DomainObject.Predmet.ProtuStrankaListFormatedWithAdress_1">
      <item>B.R.A.N.I.T. za usluge i građenje, društvo s ograničenom odgovornošću, Ruđera Boškovića 21, 21000 Split</item>
    </derivirana_varijabla>
  </DomainObject.Predmet.ProtuStrankaListFormatedWithAdress>
  <DomainObject.Predmet.ProtuStrankaListFormatedWithAdressOIB>
    <izvorni_sadrzaj>
      <item>B.R.A.N.I.T. za usluge i građenje, društvo s ograničenom odgovornošću, OIB 82668461784, Ruđera Boškovića 21, 21000 Split</item>
    </izvorni_sadrzaj>
    <derivirana_varijabla naziv="DomainObject.Predmet.ProtuStrankaListFormatedWithAdressOIB_1">
      <item>B.R.A.N.I.T. za usluge i građenje, društvo s ograničenom odgovornošću, OIB 82668461784, Ruđera Boškovića 21, 21000 Split</item>
    </derivirana_varijabla>
  </DomainObject.Predmet.ProtuStrankaListFormatedWithAdressOIB>
  <DomainObject.Predmet.ProtuStrankaListNazivFormated>
    <izvorni_sadrzaj>
      <item>B.R.A.N.I.T. za usluge i građenje, društvo s ograničenom odgovornošću</item>
    </izvorni_sadrzaj>
    <derivirana_varijabla naziv="DomainObject.Predmet.ProtuStrankaListNazivFormated_1">
      <item>B.R.A.N.I.T. za usluge i građenje, društvo s ograničenom odgovornošću</item>
    </derivirana_varijabla>
  </DomainObject.Predmet.ProtuStrankaListNazivFormated>
  <DomainObject.Predmet.ProtuStrankaListNazivFormatedOIB>
    <izvorni_sadrzaj>
      <item>B.R.A.N.I.T. za usluge i građenje, društvo s ograničenom odgovornošću, OIB 82668461784</item>
    </izvorni_sadrzaj>
    <derivirana_varijabla naziv="DomainObject.Predmet.ProtuStrankaListNazivFormatedOIB_1">
      <item>B.R.A.N.I.T. za usluge i građenje, društvo s ograničenom odgovornošću, OIB 82668461784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St-1463/2016-3</izvorni_sadrzaj>
    <derivirana_varijabla naziv="DomainObject.PoslovniBrojDokumenta_1">St-1463/2016-3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B.R.A.N.I.T. za usluge i građenje, društvo s ograničenom odgovornošću</izvorni_sadrzaj>
    <derivirana_varijabla naziv="DomainObject.Predmet.ProtustrankaIDrugi_1">B.R.A.N.I.T. za usluge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B.R.A.N.I.T. za usluge i građenje, društvo s ograničenom odgovornošću, OIB 82668461784, Ruđera Boškovića 21, 21000 Split</izvorni_sadrzaj>
    <derivirana_varijabla naziv="DomainObject.Predmet.ProtustrankaIDrugiAdressOIB_1">B.R.A.N.I.T. za usluge i građenje, društvo s ograničenom odgovornošću, OIB 82668461784, Ruđera Boškovića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B.R.A.N.I.T. za usluge i građenje, društvo s ograničenom odgovornošću</item>
      <item>FINANCIJSKA AGENCIJA, RC SPLIT</item>
    </izvorni_sadrzaj>
    <derivirana_varijabla naziv="DomainObject.Predmet.SudioniciListNaziv_1">
      <item>B.R.A.N.I.T. za usluge i građenje, društvo s ograničenom odgovornošću</item>
      <item>FINANCIJSKA AGENCIJA, RC SPLIT</item>
    </derivirana_varijabla>
  </DomainObject.Predmet.SudioniciListNaziv>
  <DomainObject.Predmet.SudioniciListAdressOIB>
    <izvorni_sadrzaj>
      <item>B.R.A.N.I.T. za usluge i građenje, društvo s ograničenom odgovornošću, OIB 82668461784, Ruđera Boškovića 21,21000 Split</item>
      <item>FINANCIJSKA AGENCIJA, RC SPLIT, OIB 85821130368, Mažuranićevo šetalište 24 b,21000 Split</item>
    </izvorni_sadrzaj>
    <derivirana_varijabla naziv="DomainObject.Predmet.SudioniciListAdressOIB_1">
      <item>B.R.A.N.I.T. za usluge i građenje, društvo s ograničenom odgovornošću, OIB 82668461784, Ruđera Boškovića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82668461784</item>
      <item>, OIB 85821130368</item>
    </izvorni_sadrzaj>
    <derivirana_varijabla naziv="DomainObject.Predmet.SudioniciListNazivOIB_1">
      <item>, OIB 82668461784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B89BA-5935-4005-938D-FCCFDF184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1938</properties:Characters>
  <properties:Lines>48</properties:Lines>
  <properties:Paragraphs>16</properties:Paragraphs>
  <properties:TotalTime>552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2017-01-04T11:46:00Z</cp:lastPrinted>
  <dcterms:modified xmlns:xsi="http://www.w3.org/2001/XMLSchema-instance" xsi:type="dcterms:W3CDTF">2017-01-04T11:46:00Z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