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b3ac" w14:paraId="cb2b3ac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CF031C">
        <w:rPr>
          <w:rFonts w:cs="Times New Roman" w:eastAsia="Questrial" w:hAnsi="Times New Roman" w:ascii="Times New Roman"/>
          <w:sz w:val="24"/>
          <w:szCs w:val="24"/>
        </w:rPr>
        <w:t>56/15-72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L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J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U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Č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A</w:t>
      </w:r>
      <w:r w:rsidR="009D0254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10033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CF031C">
        <w:rPr>
          <w:rFonts w:hAnsi="Times New Roman" w:ascii="Times New Roman"/>
          <w:sz w:val="24"/>
          <w:szCs w:val="24"/>
        </w:rPr>
        <w:t>10. listopada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CF031C">
        <w:rPr>
          <w:rFonts w:cs="Times New Roman" w:hAnsi="Times New Roman" w:ascii="Times New Roman"/>
          <w:b/>
          <w:sz w:val="24"/>
          <w:szCs w:val="24"/>
        </w:rPr>
        <w:t>dvan</w:t>
      </w:r>
      <w:r w:rsidR="006D5EEE">
        <w:rPr>
          <w:rFonts w:cs="Times New Roman" w:hAnsi="Times New Roman" w:ascii="Times New Roman"/>
          <w:b/>
          <w:sz w:val="24"/>
          <w:szCs w:val="24"/>
        </w:rPr>
        <w:t>aestu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CF031C">
        <w:rPr>
          <w:rFonts w:ascii="Times New Roman"/>
          <w:color w:val="000000"/>
          <w:sz w:val="24"/>
          <w:szCs w:val="24"/>
        </w:rPr>
        <w:t>22.500,00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CF031C">
        <w:rPr>
          <w:rFonts w:ascii="Times New Roman"/>
          <w:color w:val="000000"/>
          <w:sz w:val="24"/>
          <w:szCs w:val="24"/>
        </w:rPr>
        <w:t>25.200</w:t>
      </w:r>
      <w:r w:rsidR="003D5C77">
        <w:rPr>
          <w:rFonts w:ascii="Times New Roman"/>
          <w:color w:val="000000"/>
          <w:sz w:val="24"/>
          <w:szCs w:val="24"/>
        </w:rPr>
        <w:t>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CF031C">
        <w:rPr>
          <w:rFonts w:cs="Times New Roman" w:hAnsi="Times New Roman" w:ascii="Times New Roman"/>
          <w:b/>
          <w:sz w:val="24"/>
          <w:szCs w:val="24"/>
        </w:rPr>
        <w:t>21. studenog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CF031C">
        <w:rPr>
          <w:rFonts w:cs="Times New Roman" w:hAnsi="Times New Roman" w:ascii="Times New Roman"/>
          <w:b/>
          <w:sz w:val="24"/>
          <w:szCs w:val="24"/>
        </w:rPr>
        <w:t>10,15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D5EEE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</w:t>
      </w:r>
      <w:r w:rsidR="00CF031C">
        <w:rPr>
          <w:rFonts w:cs="Times New Roman" w:eastAsia="Questrial" w:hAnsi="Times New Roman" w:ascii="Times New Roman"/>
          <w:sz w:val="24"/>
          <w:szCs w:val="24"/>
        </w:rPr>
        <w:t>72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9D0254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St-56/15-</w:t>
      </w:r>
      <w:r w:rsidR="00CF031C">
        <w:rPr>
          <w:rFonts w:cs="Times New Roman" w:eastAsia="Questrial" w:hAnsi="Times New Roman" w:ascii="Times New Roman"/>
          <w:sz w:val="24"/>
          <w:szCs w:val="24"/>
        </w:rPr>
        <w:t>72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CF031C">
        <w:rPr>
          <w:rFonts w:cs="Times New Roman" w:hAnsi="Times New Roman" w:ascii="Times New Roman"/>
          <w:sz w:val="24"/>
          <w:szCs w:val="24"/>
        </w:rPr>
        <w:t>10. listopada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CF031C">
        <w:rPr>
          <w:rFonts w:cs="Times New Roman" w:hAnsi="Times New Roman" w:ascii="Times New Roman"/>
          <w:sz w:val="24"/>
          <w:szCs w:val="24"/>
        </w:rPr>
        <w:t>10. listopada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CF031C">
        <w:rPr>
          <w:rFonts w:cs="Times New Roman" w:hAnsi="Times New Roman" w:ascii="Times New Roman"/>
          <w:color w:val="000000"/>
          <w:sz w:val="24"/>
          <w:szCs w:val="24"/>
        </w:rPr>
        <w:t>21.11.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EB3265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47C" w:rsidP="001B1B5E" w:rsidR="000D147C">
      <w:pPr>
        <w:spacing w:lineRule="auto" w:line="240" w:after="0"/>
      </w:pPr>
      <w:r>
        <w:separator/>
      </w:r>
    </w:p>
  </w:endnote>
  <w:endnote w:id="0" w:type="continuationSeparator">
    <w:p w:rsidRDefault="000D147C" w:rsidP="001B1B5E" w:rsidR="000D14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47C" w:rsidP="001B1B5E" w:rsidR="000D147C">
      <w:pPr>
        <w:spacing w:lineRule="auto" w:line="240" w:after="0"/>
      </w:pPr>
      <w:r>
        <w:separator/>
      </w:r>
    </w:p>
  </w:footnote>
  <w:footnote w:id="0" w:type="continuationSeparator">
    <w:p w:rsidRDefault="000D147C" w:rsidP="001B1B5E" w:rsidR="000D14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265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0D147C"/>
    <w:rsid w:val="001072CC"/>
    <w:rsid w:val="0013288D"/>
    <w:rsid w:val="00177B79"/>
    <w:rsid w:val="001B1B5E"/>
    <w:rsid w:val="001B662C"/>
    <w:rsid w:val="001F06C5"/>
    <w:rsid w:val="0020785E"/>
    <w:rsid w:val="002112DB"/>
    <w:rsid w:val="00251E09"/>
    <w:rsid w:val="0028196C"/>
    <w:rsid w:val="002B247A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04C2B"/>
    <w:rsid w:val="0066035E"/>
    <w:rsid w:val="00683BCA"/>
    <w:rsid w:val="006938D3"/>
    <w:rsid w:val="00697A4F"/>
    <w:rsid w:val="006D5EEE"/>
    <w:rsid w:val="006D6946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D0254"/>
    <w:rsid w:val="009D4D83"/>
    <w:rsid w:val="009E4630"/>
    <w:rsid w:val="00A14278"/>
    <w:rsid w:val="00A3003C"/>
    <w:rsid w:val="00A300F7"/>
    <w:rsid w:val="00AA3F0D"/>
    <w:rsid w:val="00AE7CDD"/>
    <w:rsid w:val="00B00308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CE6684"/>
    <w:rsid w:val="00CF031C"/>
    <w:rsid w:val="00D04CD0"/>
    <w:rsid w:val="00E82B30"/>
    <w:rsid w:val="00E95823"/>
    <w:rsid w:val="00EB3265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2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3265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65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65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65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2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326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6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6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6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St-56/2015-68</izvorni_sadrzaj>
    <derivirana_varijabla naziv="DomainObject.PredzadnjaOdlukaIzPredmeta.Oznaka_1">St-56/2015-68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24B06-A1BE-465B-819D-A4FC321EC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761</properties:Words>
  <properties:Characters>3874</properties:Characters>
  <properties:Lines>148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2018-10-10T11:11:00Z</dcterms:created>
  <dc:creator>point</dc:creator>
  <cp:lastModifiedBy>Danijela Sekulić</cp:lastModifiedBy>
  <cp:lastPrinted>2018-10-10T11:10:00Z</cp:lastPrinted>
  <dcterms:modified xmlns:xsi="http://www.w3.org/2001/XMLSchema-instance" xsi:type="dcterms:W3CDTF">2018-10-10T11:12:00Z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