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cfe1" w14:paraId="0cbcfe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9B4ADD">
        <w:rPr>
          <w:lang w:val="hr-HR"/>
        </w:rPr>
        <w:t>SLANKAMEN d.o.o., u likvidaciji, OIB: 93355147246, Split, Ulica Sv. Nikole Tavelića 4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337126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337126">
        <w:rPr>
          <w:lang w:val="hr-HR"/>
        </w:rPr>
        <w:t>listopada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9B4ADD">
        <w:rPr>
          <w:lang w:val="hr-HR"/>
        </w:rPr>
        <w:t>SLANKAMEN d.o.o., u likvidaciji, OIB: 93355147246, Split, Ulica Sv. Nikole Tavelića 4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12343B">
        <w:rPr>
          <w:color w:themeColor="text1" w:val="000000"/>
          <w:lang w:val="hr-HR"/>
        </w:rPr>
        <w:t>2</w:t>
      </w:r>
      <w:r w:rsidR="00337126">
        <w:rPr>
          <w:color w:themeColor="text1" w:val="000000"/>
          <w:lang w:val="hr-HR"/>
        </w:rPr>
        <w:t>1</w:t>
      </w:r>
      <w:r w:rsidR="00352485">
        <w:rPr>
          <w:color w:themeColor="text1" w:val="000000"/>
          <w:lang w:val="hr-HR"/>
        </w:rPr>
        <w:t xml:space="preserve">. </w:t>
      </w:r>
      <w:r w:rsidR="00337126">
        <w:rPr>
          <w:color w:themeColor="text1" w:val="000000"/>
          <w:lang w:val="hr-HR"/>
        </w:rPr>
        <w:t>listopada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37126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AA5F52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D45D5">
        <w:t xml:space="preserve"> </w:t>
      </w:r>
      <w:r w:rsidR="00760A25">
        <w:t>Jelenko Lehki, Zagreb, Pavla Hatza 10, OIB: 96068307857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9B4ADD">
        <w:rPr>
          <w:lang w:val="hr-HR"/>
        </w:rPr>
        <w:t>SLANKAMEN d.o.o., u likvidaciji, OIB: 93355147246, Split, Ulica Sv. Nikole Tavelića 4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9B4ADD">
        <w:rPr>
          <w:lang w:val="hr-HR"/>
        </w:rPr>
        <w:t>04</w:t>
      </w:r>
      <w:r w:rsidR="002331B4" w:rsidRPr="00275B05">
        <w:rPr>
          <w:lang w:val="hr-HR"/>
        </w:rPr>
        <w:t>.</w:t>
      </w:r>
      <w:r w:rsidR="001224F2">
        <w:rPr>
          <w:lang w:val="hr-HR"/>
        </w:rPr>
        <w:t>0</w:t>
      </w:r>
      <w:r w:rsidR="009B4ADD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1224F2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9B4ADD">
        <w:rPr>
          <w:lang w:val="hr-HR"/>
        </w:rPr>
        <w:t>SLANKAMEN d.o.o., u likvidaciji, OIB: 93355147246, Split, Ulica Sv. Nikole Tavelića 4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638A4">
        <w:rPr>
          <w:lang w:val="hr-HR"/>
        </w:rPr>
        <w:t>01</w:t>
      </w:r>
      <w:r w:rsidR="00A5053A">
        <w:rPr>
          <w:lang w:val="hr-HR"/>
        </w:rPr>
        <w:t>.</w:t>
      </w:r>
      <w:r w:rsidR="00E638A4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B4ADD">
        <w:rPr>
          <w:lang w:val="hr-HR"/>
        </w:rPr>
        <w:t>898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9B4ADD">
        <w:rPr>
          <w:lang w:val="hr-HR"/>
        </w:rPr>
        <w:t>3.716,75</w:t>
      </w:r>
      <w:r w:rsidRPr="00275B05">
        <w:rPr>
          <w:lang w:val="hr-HR"/>
        </w:rPr>
        <w:t xml:space="preserve"> </w:t>
      </w:r>
      <w:r w:rsidR="00ED072D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4F44DD">
        <w:rPr>
          <w:lang w:val="hr-HR"/>
        </w:rPr>
        <w:t>2</w:t>
      </w:r>
      <w:r w:rsidR="00337126">
        <w:rPr>
          <w:lang w:val="hr-HR"/>
        </w:rPr>
        <w:t>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337126">
        <w:rPr>
          <w:lang w:val="hr-HR"/>
        </w:rPr>
        <w:t>8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337126">
        <w:rPr>
          <w:lang w:val="hr-HR"/>
        </w:rPr>
        <w:t>21</w:t>
      </w:r>
      <w:r w:rsidR="0081066D" w:rsidRPr="00275B05">
        <w:rPr>
          <w:lang w:val="hr-HR"/>
        </w:rPr>
        <w:t xml:space="preserve">. </w:t>
      </w:r>
      <w:r w:rsidR="00337126">
        <w:rPr>
          <w:lang w:val="hr-HR"/>
        </w:rPr>
        <w:t>listopada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2D45D5" w:rsidR="009E5292" w:rsidRPr="003734BE">
      <w:pPr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B4ADD">
      <w:rPr>
        <w:lang w:val="hr-HR"/>
      </w:rPr>
      <w:t>30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B4ADD">
      <w:rPr>
        <w:lang w:val="hr-HR"/>
      </w:rPr>
      <w:t>30</w:t>
    </w:r>
    <w:r w:rsidRPr="002E1801">
      <w:rPr>
        <w:lang w:val="hr-HR"/>
      </w:rPr>
      <w:t>/201</w:t>
    </w:r>
    <w:r w:rsidR="001224F2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224F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D45D5"/>
    <w:rsid w:val="002E1801"/>
    <w:rsid w:val="002F20D3"/>
    <w:rsid w:val="003105E0"/>
    <w:rsid w:val="003148C7"/>
    <w:rsid w:val="0031723F"/>
    <w:rsid w:val="00325BAA"/>
    <w:rsid w:val="003275F1"/>
    <w:rsid w:val="00332111"/>
    <w:rsid w:val="00337126"/>
    <w:rsid w:val="00347982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85A1A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44DD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0A2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E3C08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4ADD"/>
    <w:rsid w:val="009B74F1"/>
    <w:rsid w:val="009D2638"/>
    <w:rsid w:val="009D46D2"/>
    <w:rsid w:val="009D64FA"/>
    <w:rsid w:val="009D6605"/>
    <w:rsid w:val="009D7CAA"/>
    <w:rsid w:val="009E1426"/>
    <w:rsid w:val="009E2318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A5F52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531B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072D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D7286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SLANKAMEN društvo s ograničenom odgovornošću za zastupanje, trgovinu i usluge, u likvidaciji</izvorni_sadrzaj>
    <derivirana_varijabla naziv="DomainObject.Predmet.ProtustrankaFormated_1">  SLANKAMEN društvo s ograničenom odgovornošću za zastupanje, trgovinu i usluge, u likvidaciji</derivirana_varijabla>
  </DomainObject.Predmet.ProtustrankaFormated>
  <DomainObject.Predmet.ProtustrankaFormatedOIB>
    <izvorni_sadrzaj>  SLANKAMEN društvo s ograničenom odgovornošću za zastupanje, trgovinu i usluge, u likvidaciji, OIB 93355147246</izvorni_sadrzaj>
    <derivirana_varijabla naziv="DomainObject.Predmet.ProtustrankaFormatedOIB_1">  SLANKAMEN društvo s ograničenom odgovornošću za zastupanje, trgovinu i usluge, u likvidaciji, OIB 93355147246</derivirana_varijabla>
  </DomainObject.Predmet.ProtustrankaFormatedOIB>
  <DomainObject.Predmet.ProtustrankaFormatedWithAdress>
    <izvorni_sadrzaj> SLANKAMEN društvo s ograničenom odgovornošću za zastupanje, trgovinu i usluge, u likvidaciji, Ulica Sv. Nikole Tavelića 4, 21000 Split</izvorni_sadrzaj>
    <derivirana_varijabla naziv="DomainObject.Predmet.ProtustrankaFormatedWithAdress_1"> SLANKAMEN društvo s ograničenom odgovornošću za zastupanje, trgovinu i usluge, u likvidaciji, Ulica Sv. Nikole Tavelića 4, 21000 Split</derivirana_varijabla>
  </DomainObject.Predmet.ProtustrankaFormatedWithAdress>
  <DomainObject.Predmet.ProtustrankaFormatedWithAdressOIB>
    <izvorni_sadrzaj> SLANKAMEN društvo s ograničenom odgovornošću za zastupanje, trgovinu i usluge, u likvidaciji, OIB 93355147246, Ulica Sv. Nikole Tavelića 4, 21000 Split</izvorni_sadrzaj>
    <derivirana_varijabla naziv="DomainObject.Predmet.ProtustrankaFormatedWithAdressOIB_1"> SLANKAMEN društvo s ograničenom odgovornošću za zastupanje, trgovinu i usluge, u likvidaciji, OIB 93355147246, Ulica Sv. Nikole Tavelića 4, 21000 Split</derivirana_varijabla>
  </DomainObject.Predmet.ProtustrankaFormatedWithAdressOIB>
  <DomainObject.Predmet.ProtustrankaWithAdress>
    <izvorni_sadrzaj>SLANKAMEN društvo s ograničenom odgovornošću za zastupanje, trgovinu i usluge, u likvidaciji Ulica Sv. Nikole Tavelića 4, 21000 Split</izvorni_sadrzaj>
    <derivirana_varijabla naziv="DomainObject.Predmet.ProtustrankaWithAdress_1">SLANKAMEN društvo s ograničenom odgovornošću za zastupanje, trgovinu i usluge, u likvidaciji Ulica Sv. Nikole Tavelića 4, 21000 Split</derivirana_varijabla>
  </DomainObject.Predmet.ProtustrankaWithAdress>
  <DomainObject.Predmet.ProtustrankaWithAdressOIB>
    <izvorni_sadrzaj>SLANKAMEN društvo s ograničenom odgovornošću za zastupanje, trgovinu i usluge, u likvidaciji, OIB 93355147246, Ulica Sv. Nikole Tavelića 4, 21000 Split</izvorni_sadrzaj>
    <derivirana_varijabla naziv="DomainObject.Predmet.ProtustrankaWithAdressOIB_1">SLANKAMEN društvo s ograničenom odgovornošću za zastupanje, trgovinu i usluge, u likvidaciji, OIB 93355147246, Ulica Sv. Nikole Tavelića 4, 21000 Split</derivirana_varijabla>
  </DomainObject.Predmet.ProtustrankaWithAdressOIB>
  <DomainObject.Predmet.ProtustrankaNazivFormated>
    <izvorni_sadrzaj>SLANKAMEN društvo s ograničenom odgovornošću za zastupanje, trgovinu i usluge, u likvidaciji</izvorni_sadrzaj>
    <derivirana_varijabla naziv="DomainObject.Predmet.ProtustrankaNazivFormated_1">SLANKAMEN društvo s ograničenom odgovornošću za zastupanje, trgovinu i usluge, u likvidaciji</derivirana_varijabla>
  </DomainObject.Predmet.ProtustrankaNazivFormated>
  <DomainObject.Predmet.ProtustrankaNazivFormatedOIB>
    <izvorni_sadrzaj>SLANKAMEN društvo s ograničenom odgovornošću za zastupanje, trgovinu i usluge, u likvidaciji, OIB 93355147246</izvorni_sadrzaj>
    <derivirana_varijabla naziv="DomainObject.Predmet.ProtustrankaNazivFormatedOIB_1">SLANKAMEN društvo s ograničenom odgovornošću za zastupanje, trgovinu i usluge, u likvidaciji, OIB 93355147246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3716.75</izvorni_sadrzaj>
    <derivirana_varijabla naziv="DomainObject.Predmet.TrenutnaVrijednost_1">3716.75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SLANKAMEN društvo s ograničenom odgovornošću za zastupanje, trgovinu i usluge, u likvidaciji</item>
    </izvorni_sadrzaj>
    <derivirana_varijabla naziv="DomainObject.Predmet.ProtuStrankaListFormated_1">
      <item>SLANKAMEN društvo s ograničenom odgovornošću za zastupanje, trgovinu i usluge, u likvidaciji</item>
    </derivirana_varijabla>
  </DomainObject.Predmet.ProtuStrankaListFormated>
  <DomainObject.Predmet.ProtuStrankaListFormatedOIB>
    <izvorni_sadrzaj>
      <item>SLANKAMEN društvo s ograničenom odgovornošću za zastupanje, trgovinu i usluge, u likvidaciji, OIB 93355147246</item>
    </izvorni_sadrzaj>
    <derivirana_varijabla naziv="DomainObject.Predmet.ProtuStrankaListFormatedOIB_1">
      <item>SLANKAMEN društvo s ograničenom odgovornošću za zastupanje, trgovinu i usluge, u likvidaciji, OIB 93355147246</item>
    </derivirana_varijabla>
  </DomainObject.Predmet.ProtuStrankaListFormatedOIB>
  <DomainObject.Predmet.ProtuStrankaListFormatedWithAdress>
    <izvorni_sadrzaj>
      <item>SLANKAMEN društvo s ograničenom odgovornošću za zastupanje, trgovinu i usluge, u likvidaciji, Ulica Sv. Nikole Tavelića 4, 21000 Split</item>
    </izvorni_sadrzaj>
    <derivirana_varijabla naziv="DomainObject.Predmet.ProtuStrankaListFormatedWithAdress_1">
      <item>SLANKAMEN društvo s ograničenom odgovornošću za zastupanje, trgovinu i usluge, u likvidaciji, Ulica Sv. Nikole Tavelića 4, 21000 Split</item>
    </derivirana_varijabla>
  </DomainObject.Predmet.ProtuStrankaListFormatedWithAdress>
  <DomainObject.Predmet.ProtuStrankaListFormatedWithAdressOIB>
    <izvorni_sadrzaj>
      <item>SLANKAMEN društvo s ograničenom odgovornošću za zastupanje, trgovinu i usluge, u likvidaciji, OIB 93355147246, Ulica Sv. Nikole Tavelića 4, 21000 Split</item>
    </izvorni_sadrzaj>
    <derivirana_varijabla naziv="DomainObject.Predmet.ProtuStrankaListFormatedWithAdressOIB_1">
      <item>SLANKAMEN društvo s ograničenom odgovornošću za zastupanje, trgovinu i usluge, u likvidaciji, OIB 93355147246, Ulica Sv. Nikole Tavelića 4, 21000 Split</item>
    </derivirana_varijabla>
  </DomainObject.Predmet.ProtuStrankaListFormatedWithAdressOIB>
  <DomainObject.Predmet.ProtuStrankaListNazivFormated>
    <izvorni_sadrzaj>
      <item>SLANKAMEN društvo s ograničenom odgovornošću za zastupanje, trgovinu i usluge, u likvidaciji</item>
    </izvorni_sadrzaj>
    <derivirana_varijabla naziv="DomainObject.Predmet.ProtuStrankaListNazivFormated_1">
      <item>SLANKAMEN društvo s ograničenom odgovornošću za zastupanje, trgovinu i usluge, u likvidaciji</item>
    </derivirana_varijabla>
  </DomainObject.Predmet.ProtuStrankaListNazivFormated>
  <DomainObject.Predmet.ProtuStrankaListNazivFormatedOIB>
    <izvorni_sadrzaj>
      <item>SLANKAMEN društvo s ograničenom odgovornošću za zastupanje, trgovinu i usluge, u likvidaciji, OIB 93355147246</item>
    </izvorni_sadrzaj>
    <derivirana_varijabla naziv="DomainObject.Predmet.ProtuStrankaListNazivFormatedOIB_1">
      <item>SLANKAMEN društvo s ograničenom odgovornošću za zastupanje, trgovinu i usluge, u likvidaciji, OIB 93355147246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SLANKAMEN društvo s ograničenom odgovornošću za zastupanje, trgovinu i usluge, u likvidaciji</izvorni_sadrzaj>
    <derivirana_varijabla naziv="DomainObject.Predmet.ProtustrankaIDrugi_1">SLANKAMEN društvo s ograničenom odgovornošću za zastupanje, trgovinu i usluge, u likvidaciji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SLANKAMEN društvo s ograničenom odgovornošću za zastupanje, trgovinu i usluge, u likvidaciji, OIB 93355147246, Ulica Sv. Nikole Tavelića 4, 21000 Split</izvorni_sadrzaj>
    <derivirana_varijabla naziv="DomainObject.Predmet.ProtustrankaIDrugiAdressOIB_1">SLANKAMEN društvo s ograničenom odgovornošću za zastupanje, trgovinu i usluge, u likvidaciji, OIB 93355147246, Ulica Sv. Nikole Tavelića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SLANKAMEN društvo s ograničenom odgovornošću za zastupanje, trgovinu i usluge, u likvidaciji</item>
      <item>FINANCIJSKA AGENCIJA,RC SPLIT</item>
    </izvorni_sadrzaj>
    <derivirana_varijabla naziv="DomainObject.Predmet.SudioniciListNaziv_1">
      <item>SLANKAMEN društvo s ograničenom odgovornošću za zastupanje, trgovinu i usluge, u likvidaciji</item>
      <item>FINANCIJSKA AGENCIJA,RC SPLIT</item>
    </derivirana_varijabla>
  </DomainObject.Predmet.SudioniciListNaziv>
  <DomainObject.Predmet.SudioniciListAdressOIB>
    <izvorni_sadrzaj>
      <item>SLANKAMEN društvo s ograničenom odgovornošću za zastupanje, trgovinu i usluge, u likvidaciji, OIB 93355147246, Ulica Sv. Nikole Tavelića 4,21000 Split</item>
      <item>FINANCIJSKA AGENCIJA,RC SPLIT, OIB 85821130368, Mažuranićevo šetalište 24b,21000 Split</item>
    </izvorni_sadrzaj>
    <derivirana_varijabla naziv="DomainObject.Predmet.SudioniciListAdressOIB_1">
      <item>SLANKAMEN društvo s ograničenom odgovornošću za zastupanje, trgovinu i usluge, u likvidaciji, OIB 93355147246, Ulica Sv. Nikole Tavelića 4,21000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93355147246</item>
      <item>, OIB 85821130368</item>
    </izvorni_sadrzaj>
    <derivirana_varijabla naziv="DomainObject.Predmet.SudioniciListNazivOIB_1">
      <item>, OIB 93355147246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94F84A-46A6-4B1F-9565-C907B26C8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789</properties:Words>
  <properties:Characters>4257</properties:Characters>
  <properties:Lines>86</properties:Lines>
  <properties:Paragraphs>33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2016-10-21T07:17:00Z</cp:lastPrinted>
  <dcterms:modified xmlns:xsi="http://www.w3.org/2001/XMLSchema-instance" xsi:type="dcterms:W3CDTF">2016-10-21T07:19:00Z</dcterms:modified>
  <cp:revision>77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