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d4ce" w14:paraId="9ced4ce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210FCD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7C14AA">
        <w:t>155</w:t>
      </w:r>
      <w:proofErr w:type="spellEnd"/>
      <w:r w:rsidR="007C14AA">
        <w:t>/</w:t>
      </w:r>
      <w:proofErr w:type="spellStart"/>
      <w:r w:rsidR="007C14AA">
        <w:t>2018</w:t>
      </w:r>
      <w:proofErr w:type="spellEnd"/>
      <w:r w:rsidR="007C14AA">
        <w:t>-</w:t>
      </w:r>
      <w:proofErr w:type="spellStart"/>
      <w:r w:rsidR="007C14AA">
        <w:t>21</w:t>
      </w:r>
      <w:proofErr w:type="spellEnd"/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  <w:t xml:space="preserve">   </w:t>
      </w:r>
      <w:r w:rsidR="007C14AA">
        <w:tab/>
      </w:r>
      <w:r w:rsidR="00210FCD">
        <w:t xml:space="preserve"> </w:t>
      </w:r>
      <w:r w:rsidR="007C14AA">
        <w:t xml:space="preserve">   </w:t>
      </w:r>
      <w:r w:rsidR="00210FCD">
        <w:t>(ranije: St-</w:t>
      </w:r>
      <w:proofErr w:type="spellStart"/>
      <w:r w:rsidR="007C14AA">
        <w:t>592</w:t>
      </w:r>
      <w:proofErr w:type="spellEnd"/>
      <w:r w:rsidR="00210FCD">
        <w:t>/</w:t>
      </w:r>
      <w:proofErr w:type="spellStart"/>
      <w:r w:rsidR="00210FCD">
        <w:t>17</w:t>
      </w:r>
      <w:proofErr w:type="spellEnd"/>
      <w:r w:rsidR="00210FCD">
        <w:t>)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r w:rsidR="007C14AA">
        <w:t xml:space="preserve">ŠTIMUNG d.o.o. Pula, </w:t>
      </w:r>
      <w:proofErr w:type="spellStart"/>
      <w:r w:rsidR="007C14AA">
        <w:t>Tartinijeva</w:t>
      </w:r>
      <w:proofErr w:type="spellEnd"/>
      <w:r w:rsidR="007C14AA">
        <w:t xml:space="preserve"> </w:t>
      </w:r>
      <w:proofErr w:type="spellStart"/>
      <w:r w:rsidR="007C14AA">
        <w:t>13</w:t>
      </w:r>
      <w:proofErr w:type="spellEnd"/>
      <w:r w:rsidR="007C14AA">
        <w:t xml:space="preserve"> A, </w:t>
      </w:r>
      <w:proofErr w:type="spellStart"/>
      <w:r w:rsidR="007C14AA">
        <w:t>OIB</w:t>
      </w:r>
      <w:proofErr w:type="spellEnd"/>
      <w:r w:rsidR="007C14AA">
        <w:t xml:space="preserve"> </w:t>
      </w:r>
      <w:proofErr w:type="spellStart"/>
      <w:r w:rsidR="007C14AA">
        <w:t>95259894109</w:t>
      </w:r>
      <w:r w:rsidR="00210FCD" w:rsidRPr="00397613">
        <w:t>8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7C14AA">
        <w:t>5. srpnja</w:t>
      </w:r>
      <w:r w:rsidR="00210FCD">
        <w:t xml:space="preserve"> </w:t>
      </w:r>
      <w:proofErr w:type="spellStart"/>
      <w:r w:rsidR="00210FCD">
        <w:t>2018</w:t>
      </w:r>
      <w:proofErr w:type="spellEnd"/>
      <w:r>
        <w:t xml:space="preserve">. godine u </w:t>
      </w:r>
      <w:r w:rsidR="007C14AA">
        <w:t>9</w:t>
      </w:r>
      <w:r>
        <w:t>:</w:t>
      </w:r>
      <w:proofErr w:type="spellStart"/>
      <w:r w:rsidR="00210FCD">
        <w:t>3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7C14AA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 xml:space="preserve">Pazinu, </w:t>
      </w:r>
      <w:r w:rsidR="007C14AA">
        <w:t>6. lipnja</w:t>
      </w:r>
      <w:r w:rsidR="00210FCD">
        <w:t xml:space="preserve"> </w:t>
      </w:r>
      <w:proofErr w:type="spellStart"/>
      <w:r w:rsidR="00210FCD">
        <w:t>2018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80537A">
        <w:t>Damir Rabar</w:t>
      </w:r>
      <w:r w:rsidR="00290BB5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7C14AA" w:rsidP="00FC6271" w:rsidR="007C14AA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210FCD" w:rsidP="00210FCD" w:rsidR="00210FCD" w:rsidRPr="00FE1051">
      <w:r w:rsidRPr="00FE1051">
        <w:rPr>
          <w:lang w:val="sv-SE"/>
        </w:rPr>
        <w:t xml:space="preserve">- predlagatelj FINA, </w:t>
      </w:r>
      <w:proofErr w:type="spellStart"/>
      <w:r>
        <w:t>RC</w:t>
      </w:r>
      <w:proofErr w:type="spellEnd"/>
      <w:r>
        <w:t xml:space="preserve"> Rijeka, F. Kurelca 8</w:t>
      </w:r>
    </w:p>
    <w:p w:rsidRDefault="00210FCD" w:rsidP="00210FCD" w:rsidR="00210FCD">
      <w:r w:rsidRPr="00FE1051">
        <w:t xml:space="preserve">- dužnik </w:t>
      </w:r>
      <w:r w:rsidR="007C14AA">
        <w:t xml:space="preserve">ŠTIMUNG d.o.o. Pula, po pun. Mauro </w:t>
      </w:r>
      <w:proofErr w:type="spellStart"/>
      <w:r w:rsidR="007C14AA">
        <w:t>Vitasović</w:t>
      </w:r>
      <w:proofErr w:type="spellEnd"/>
      <w:r w:rsidR="007C14AA">
        <w:t xml:space="preserve">, Pula, </w:t>
      </w:r>
      <w:proofErr w:type="spellStart"/>
      <w:r w:rsidR="007C14AA">
        <w:t>Flanatička</w:t>
      </w:r>
      <w:proofErr w:type="spellEnd"/>
      <w:r w:rsidR="007C14AA">
        <w:t xml:space="preserve"> </w:t>
      </w:r>
      <w:proofErr w:type="spellStart"/>
      <w:r w:rsidR="007C14AA">
        <w:t>11</w:t>
      </w:r>
      <w:proofErr w:type="spellEnd"/>
      <w:r w:rsidR="007C14AA">
        <w:t>/I</w:t>
      </w:r>
    </w:p>
    <w:p w:rsidRDefault="00210FCD" w:rsidP="00210FCD" w:rsidR="00500701">
      <w:r w:rsidRPr="00FE1051">
        <w:t>- e-Oglasna ploča sudova 8 dana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263B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6263B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63B" w:rsidR="00B359BD">
    <w:pPr>
      <w:pStyle w:val="Zaglavlje"/>
      <w:jc w:val="center"/>
    </w:pPr>
  </w:p>
  <w:p w:rsidRDefault="0086263B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10FCD"/>
    <w:rsid w:val="00276BAA"/>
    <w:rsid w:val="00290BB5"/>
    <w:rsid w:val="003142AF"/>
    <w:rsid w:val="00554328"/>
    <w:rsid w:val="005930DA"/>
    <w:rsid w:val="006758B6"/>
    <w:rsid w:val="006D5896"/>
    <w:rsid w:val="007C0336"/>
    <w:rsid w:val="007C14AA"/>
    <w:rsid w:val="007D73F1"/>
    <w:rsid w:val="0080537A"/>
    <w:rsid w:val="008270D2"/>
    <w:rsid w:val="0086263B"/>
    <w:rsid w:val="008E6E67"/>
    <w:rsid w:val="00985388"/>
    <w:rsid w:val="00A56E33"/>
    <w:rsid w:val="00B14AA3"/>
    <w:rsid w:val="00D04E26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6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6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6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6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6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6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6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6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70 Pž-2291/18-2 od 11.4.2018. - 
ukinuto I˚ rješenje</izvorni_sadrzaj>
    <derivirana_varijabla naziv="DomainObject.Predmet.Opis_1">70 Pž-2291/18-2 od 11.4.2018. - 
ukinuto I˚ rješenje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 zastupanog po punomoćniku Mauro Vitasović</izvorni_sadrzaj>
    <derivirana_varijabla naziv="DomainObject.Predmet.ProtustrankaFormated_1">  ŠTIMUNG d.o.o. PULA zastupanog po punomoćniku Mauro Vitasović</derivirana_varijabla>
  </DomainObject.Predmet.ProtustrankaFormated>
  <DomainObject.Predmet.ProtustrankaFormatedOIB>
    <izvorni_sadrzaj>  ŠTIMUNG d.o.o. PULA, OIB 95259894109 zastupanog po punomoćniku Mauro Vitasović</izvorni_sadrzaj>
    <derivirana_varijabla naziv="DomainObject.Predmet.ProtustrankaFormatedOIB_1">  ŠTIMUNG d.o.o. PULA, OIB 95259894109 zastupanog po punomoćniku Mauro Vitasović</derivirana_varijabla>
  </DomainObject.Predmet.ProtustrankaFormatedOIB>
  <DomainObject.Predmet.ProtustrankaFormatedWithAdress>
    <izvorni_sadrzaj> ŠTIMUNG d.o.o. PULA, Tartinijeva 13 A, 52100 Pula zastupanog po punomoćniku Mauro Vitasović</izvorni_sadrzaj>
    <derivirana_varijabla naziv="DomainObject.Predmet.ProtustrankaFormatedWithAdress_1"> ŠTIMUNG d.o.o. PULA, Tartinijeva 13 A, 52100 Pula zastupanog po punomoćniku Mauro Vitasović</derivirana_varijabla>
  </DomainObject.Predmet.ProtustrankaFormatedWithAdress>
  <DomainObject.Predmet.ProtustrankaFormatedWithAdressOIB>
    <izvorni_sadrzaj> ŠTIMUNG d.o.o. PULA, OIB 95259894109, Tartinijeva 13 A, 52100 Pula zastupanog po punomoćniku Mauro Vitasović</izvorni_sadrzaj>
    <derivirana_varijabla naziv="DomainObject.Predmet.ProtustrankaFormatedWithAdressOIB_1"> ŠTIMUNG d.o.o. PULA, OIB 95259894109, Tartinijeva 13 A, 52100 Pula zastupanog po punomoćniku Mauro Vitasović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 zastupanog po punomoćniku Mauro Vitasović</item>
    </izvorni_sadrzaj>
    <derivirana_varijabla naziv="DomainObject.Predmet.ProtuStrankaListFormated_1">
      <item>ŠTIMUNG d.o.o. PULA zastupanog po punomoćniku Mauro Vitasović</item>
    </derivirana_varijabla>
  </DomainObject.Predmet.ProtuStrankaListFormated>
  <DomainObject.Predmet.ProtuStrankaListFormatedOIB>
    <izvorni_sadrzaj>
      <item>ŠTIMUNG d.o.o. PULA, OIB 95259894109 zastupanog po punomoćniku Mauro Vitasović</item>
    </izvorni_sadrzaj>
    <derivirana_varijabla naziv="DomainObject.Predmet.ProtuStrankaListFormatedOIB_1">
      <item>ŠTIMUNG d.o.o. PULA, OIB 95259894109 zastupanog po punomoćniku Mauro Vitasović</item>
    </derivirana_varijabla>
  </DomainObject.Predmet.ProtuStrankaListFormatedOIB>
  <DomainObject.Predmet.ProtuStrankaListFormatedWithAdress>
    <izvorni_sadrzaj>
      <item>ŠTIMUNG d.o.o. PULA, Tartinijeva 13 A, 52100 Pula zastupanog po punomoćniku Mauro Vitasović</item>
    </izvorni_sadrzaj>
    <derivirana_varijabla naziv="DomainObject.Predmet.ProtuStrankaListFormatedWithAdress_1">
      <item>ŠTIMUNG d.o.o. PULA, Tartinijeva 13 A, 52100 Pula zastupanog po punomoćniku Mauro Vitasović</item>
    </derivirana_varijabla>
  </DomainObject.Predmet.ProtuStrankaListFormatedWithAdress>
  <DomainObject.Predmet.ProtuStrankaListFormatedWithAdressOIB>
    <izvorni_sadrzaj>
      <item>ŠTIMUNG d.o.o. PULA, OIB 95259894109, Tartinijeva 13 A, 52100 Pula zastupanog po punomoćniku Mauro Vitasović</item>
    </izvorni_sadrzaj>
    <derivirana_varijabla naziv="DomainObject.Predmet.ProtuStrankaListFormatedWithAdressOIB_1">
      <item>ŠTIMUNG d.o.o. PULA, OIB 95259894109, Tartinijeva 13 A, 52100 Pula zastupanog po punomoćniku Mauro Vitasović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>
      <item>stečajni upravitelj Mladen Novaković</item>
      <item>Mauro Vitasović punomoćnik sudionika u postupku ŠTIMUNG d.o.o. PULA</item>
    </izvorni_sadrzaj>
    <derivirana_varijabla naziv="DomainObject.Predmet.OstaliListFormated_1">
      <item>stečajni upravitelj Mladen Novaković</item>
      <item>Mauro Vitasović punomoćnik sudionika u postupku ŠTIMUNG d.o.o. PULA</item>
    </derivirana_varijabla>
  </DomainObject.Predmet.OstaliListFormated>
  <DomainObject.Predmet.OstaliListFormatedOIB>
    <izvorni_sadrzaj>
      <item>stečajni upravitelj Mladen Novaković, OIB 28857584241</item>
      <item>Mauro Vitasović punomoćnik sudionika u postupku ŠTIMUNG d.o.o. PULA</item>
    </izvorni_sadrzaj>
    <derivirana_varijabla naziv="DomainObject.Predmet.OstaliListFormatedOIB_1">
      <item>stečajni upravitelj Mladen Novaković, OIB 28857584241</item>
      <item>Mauro Vitasović punomoćnik sudionika u postupku ŠTIMUNG d.o.o. PULA</item>
    </derivirana_varijabla>
  </DomainObject.Predmet.OstaliListFormatedOIB>
  <DomainObject.Predmet.OstaliListFormatedWithAdress>
    <izvorni_sadrzaj>
      <item>stečajni upravitelj Mladen Novaković, Štinjan, Baližerka 44, 52100 Pula</item>
      <item>Mauro Vitasović, Flanatička 11/II, 52100 Pula punomoćnik sudionika u postupku ŠTIMUNG d.o.o. PULA</item>
    </izvorni_sadrzaj>
    <derivirana_varijabla naziv="DomainObject.Predmet.OstaliListFormatedWithAdress_1">
      <item>stečajni upravitelj Mladen Novaković, Štinjan, Baližerka 44, 52100 Pula</item>
      <item>Mauro Vitasović, Flanatička 11/II, 52100 Pula punomoćnik sudionika u postupku ŠTIMUNG d.o.o. PULA</item>
    </derivirana_varijabla>
  </DomainObject.Predmet.OstaliListFormatedWithAdress>
  <DomainObject.Predmet.OstaliListFormatedWithAdressOIB>
    <izvorni_sadrzaj>
      <item>stečajni upravitelj Mladen Novaković, OIB 28857584241, Štinjan, Baližerka 44, 52100 Pula</item>
      <item>Mauro Vitasović, Flanatička 11/II, 52100 Pula punomoćnik sudionika u postupku ŠTIMUNG d.o.o. PULA</item>
    </izvorni_sadrzaj>
    <derivirana_varijabla naziv="DomainObject.Predmet.OstaliListFormatedWithAdressOIB_1">
      <item>stečajni upravitelj Mladen Novaković, OIB 28857584241, Štinjan, Baližerka 44, 52100 Pula</item>
      <item>Mauro Vitasović, Flanatička 11/II, 52100 Pula punomoćnik sudionika u postupku ŠTIMUNG d.o.o. PULA</item>
    </derivirana_varijabla>
  </DomainObject.Predmet.OstaliListFormatedWithAdressOIB>
  <DomainObject.Predmet.OstaliListNazivFormated>
    <izvorni_sadrzaj>
      <item>stečajni upravitelj Mladen Novaković</item>
      <item>Mauro Vitasović</item>
    </izvorni_sadrzaj>
    <derivirana_varijabla naziv="DomainObject.Predmet.OstaliListNazivFormated_1">
      <item>stečajni upravitelj Mladen Novaković</item>
      <item>Mauro Vitasović</item>
    </derivirana_varijabla>
  </DomainObject.Predmet.OstaliListNazivFormated>
  <DomainObject.Predmet.OstaliListNazivFormatedOIB>
    <izvorni_sadrzaj>
      <item>stečajni upravitelj Mladen Novaković, OIB 28857584241</item>
      <item>Mauro Vitasović</item>
    </izvorni_sadrzaj>
    <derivirana_varijabla naziv="DomainObject.Predmet.OstaliListNazivFormatedOIB_1">
      <item>stečajni upravitelj Mladen Novaković, OIB 28857584241</item>
      <item>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  <item>stečajni upravitelj Mladen Novaković</item>
      <item>Mauro Vitasović</item>
    </izvorni_sadrzaj>
    <derivirana_varijabla naziv="DomainObject.Predmet.SudioniciListNaziv_1">
      <item>FINANCIJSKA AGENCIJA, RC RIJEKA, PODRUŽNICA PULA, PULA</item>
      <item>ŠTIMUNG d.o.o. PULA</item>
      <item>stečajni upravitelj Mladen Novaković</item>
      <item>Mauro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  <item>, OIB 28857584241</item>
      <item>, OIB null</item>
    </izvorni_sadrzaj>
    <derivirana_varijabla naziv="DomainObject.Predmet.SudioniciListNazivOIB_1">
      <item>, OIB 85821130368</item>
      <item>, OIB 95259894109</item>
      <item>, OIB 28857584241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476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2018-06-06T06:21:00Z</dcterms:created>
  <dc:creator>Jasmina Matika</dc:creator>
  <cp:lastModifiedBy>Lorena Paris Aničić</cp:lastModifiedBy>
  <cp:lastPrinted>2018-06-06T06:24:00Z</cp:lastPrinted>
  <dcterms:modified xmlns:xsi="http://www.w3.org/2001/XMLSchema-instance" xsi:type="dcterms:W3CDTF">2018-06-06T06:26:00Z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St-155-18.docx)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