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88d9c" w14:paraId="a688d9c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DF24A6">
        <w:t>24</w:t>
      </w:r>
      <w:r w:rsidR="005B0942">
        <w:t>1</w:t>
      </w:r>
      <w:r w:rsidR="001B2C06">
        <w:t>6</w:t>
      </w:r>
      <w:r w:rsidR="00D641DA">
        <w:t>/16-3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4B14C7" w:rsidR="00277C75">
      <w:pPr>
        <w:ind w:firstLine="708"/>
        <w:jc w:val="both"/>
      </w:pPr>
      <w:r>
        <w:t>Trgovački sud u Osijeku, po sucu Gordani Njari, u stečajnom predmetu povodom zahtjeva Financijske agencije OIB 85821130368, Regionalni centar Zagreb Podružnica Zagreb, Trg svibanjskih žrtava 1995. 1,</w:t>
      </w:r>
      <w:r w:rsidR="002A15EC">
        <w:t xml:space="preserve"> Zagreb,</w:t>
      </w:r>
      <w:r>
        <w:t xml:space="preserve"> za pokretanje skraćenog stečajnog postupka nad dužnikom </w:t>
      </w:r>
      <w:r w:rsidR="00C748C3" w:rsidRPr="00C748C3">
        <w:rPr>
          <w:b/>
        </w:rPr>
        <w:t>FREELAND PARTNERI d.o.o.</w:t>
      </w:r>
      <w:r w:rsidRPr="004B14C7">
        <w:rPr>
          <w:b/>
        </w:rPr>
        <w:t xml:space="preserve">, </w:t>
      </w:r>
      <w:r w:rsidR="00C748C3" w:rsidRPr="00C748C3">
        <w:rPr>
          <w:b/>
        </w:rPr>
        <w:t>Sarajevska 25</w:t>
      </w:r>
      <w:r w:rsidR="004B14C7" w:rsidRPr="004B14C7">
        <w:rPr>
          <w:b/>
        </w:rPr>
        <w:t xml:space="preserve">, </w:t>
      </w:r>
      <w:r w:rsidR="00C748C3" w:rsidRPr="00C748C3">
        <w:rPr>
          <w:b/>
        </w:rPr>
        <w:t>Zagreb</w:t>
      </w:r>
      <w:r w:rsidRPr="004B14C7">
        <w:rPr>
          <w:b/>
        </w:rPr>
        <w:t xml:space="preserve">, </w:t>
      </w:r>
      <w:r w:rsidR="005B0942">
        <w:rPr>
          <w:b/>
        </w:rPr>
        <w:t>MBS</w:t>
      </w:r>
      <w:r w:rsidR="004B14C7" w:rsidRPr="004B14C7">
        <w:rPr>
          <w:b/>
        </w:rPr>
        <w:t xml:space="preserve">: </w:t>
      </w:r>
      <w:r w:rsidR="00C748C3" w:rsidRPr="00C748C3">
        <w:rPr>
          <w:b/>
        </w:rPr>
        <w:t>080577680</w:t>
      </w:r>
      <w:r w:rsidRPr="004B14C7">
        <w:rPr>
          <w:b/>
        </w:rPr>
        <w:t xml:space="preserve">, </w:t>
      </w:r>
      <w:r w:rsidR="004B14C7" w:rsidRPr="004B14C7">
        <w:rPr>
          <w:b/>
        </w:rPr>
        <w:t xml:space="preserve">OIB: </w:t>
      </w:r>
      <w:r w:rsidR="00C748C3" w:rsidRPr="00C748C3">
        <w:rPr>
          <w:b/>
        </w:rPr>
        <w:t>30316046435</w:t>
      </w:r>
      <w:r>
        <w:t xml:space="preserve">, temeljem članka 430. Stečajnog zakona („Narodne novine“ 71/15), dana </w:t>
      </w:r>
      <w:r w:rsidR="005B0942">
        <w:t>24</w:t>
      </w:r>
      <w:r>
        <w:t xml:space="preserve">. </w:t>
      </w:r>
      <w:r w:rsidR="008E55E9">
        <w:t>listopada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C748C3">
        <w:rPr>
          <w:b/>
        </w:rPr>
        <w:t>FREELAND PARTNERI d.o.o., Sarajevska 25, Zagreb, MBS: 080577680, OIB: 30316046435</w:t>
      </w:r>
      <w:r>
        <w:t xml:space="preserve">, iznosi </w:t>
      </w:r>
      <w:r w:rsidR="00C748C3">
        <w:t>300.247,91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 w:rsidR="001661C3">
        <w:t>ju</w:t>
      </w:r>
      <w:r>
        <w:t xml:space="preserve"> se osob</w:t>
      </w:r>
      <w:r w:rsidR="001661C3">
        <w:t>e</w:t>
      </w:r>
      <w:r w:rsidRPr="00C24B5B">
        <w:t xml:space="preserve"> ovlašten</w:t>
      </w:r>
      <w:r w:rsidR="001661C3">
        <w:t>e</w:t>
      </w:r>
      <w:r w:rsidRPr="00C24B5B">
        <w:t xml:space="preserve"> za zastupanje dužnika</w:t>
      </w:r>
      <w:r w:rsidR="00D67238">
        <w:t xml:space="preserve"> </w:t>
      </w:r>
      <w:proofErr w:type="spellStart"/>
      <w:r w:rsidR="001661C3" w:rsidRPr="001661C3">
        <w:t>Timotheus</w:t>
      </w:r>
      <w:proofErr w:type="spellEnd"/>
      <w:r w:rsidR="001661C3" w:rsidRPr="001661C3">
        <w:t xml:space="preserve"> </w:t>
      </w:r>
      <w:proofErr w:type="spellStart"/>
      <w:r w:rsidR="001661C3" w:rsidRPr="001661C3">
        <w:t>Cornelis</w:t>
      </w:r>
      <w:proofErr w:type="spellEnd"/>
      <w:r w:rsidR="001661C3" w:rsidRPr="001661C3">
        <w:t xml:space="preserve"> </w:t>
      </w:r>
      <w:proofErr w:type="spellStart"/>
      <w:r w:rsidR="001661C3" w:rsidRPr="001661C3">
        <w:t>Koster</w:t>
      </w:r>
      <w:proofErr w:type="spellEnd"/>
      <w:r w:rsidR="001661C3" w:rsidRPr="001661C3">
        <w:t>, OIB: 83146561165</w:t>
      </w:r>
      <w:r w:rsidR="00D67238">
        <w:t xml:space="preserve">, </w:t>
      </w:r>
      <w:r w:rsidR="001661C3" w:rsidRPr="001661C3">
        <w:t xml:space="preserve">Nizozemska, 3042As Rotterdam, </w:t>
      </w:r>
      <w:proofErr w:type="spellStart"/>
      <w:r w:rsidR="001661C3" w:rsidRPr="001661C3">
        <w:t>Rotterdamse</w:t>
      </w:r>
      <w:proofErr w:type="spellEnd"/>
      <w:r w:rsidR="001661C3" w:rsidRPr="001661C3">
        <w:t xml:space="preserve"> </w:t>
      </w:r>
      <w:proofErr w:type="spellStart"/>
      <w:r w:rsidR="001661C3" w:rsidRPr="001661C3">
        <w:t>Rijweg</w:t>
      </w:r>
      <w:proofErr w:type="spellEnd"/>
      <w:r w:rsidR="001661C3" w:rsidRPr="001661C3">
        <w:t xml:space="preserve"> 112</w:t>
      </w:r>
      <w:r w:rsidR="001661C3">
        <w:t xml:space="preserve"> i </w:t>
      </w:r>
      <w:proofErr w:type="spellStart"/>
      <w:r w:rsidR="001661C3" w:rsidRPr="001661C3">
        <w:t>Willibrordus</w:t>
      </w:r>
      <w:proofErr w:type="spellEnd"/>
      <w:r w:rsidR="001661C3" w:rsidRPr="001661C3">
        <w:t xml:space="preserve"> </w:t>
      </w:r>
      <w:proofErr w:type="spellStart"/>
      <w:r w:rsidR="001661C3" w:rsidRPr="001661C3">
        <w:t>Oscar</w:t>
      </w:r>
      <w:proofErr w:type="spellEnd"/>
      <w:r w:rsidR="001661C3" w:rsidRPr="001661C3">
        <w:t xml:space="preserve"> </w:t>
      </w:r>
      <w:proofErr w:type="spellStart"/>
      <w:r w:rsidR="001661C3" w:rsidRPr="001661C3">
        <w:t>Cornelis</w:t>
      </w:r>
      <w:proofErr w:type="spellEnd"/>
      <w:r w:rsidR="001661C3" w:rsidRPr="001661C3">
        <w:t xml:space="preserve"> Maria Van </w:t>
      </w:r>
      <w:proofErr w:type="spellStart"/>
      <w:r w:rsidR="001661C3" w:rsidRPr="001661C3">
        <w:t>Twuijver</w:t>
      </w:r>
      <w:proofErr w:type="spellEnd"/>
      <w:r w:rsidR="001661C3" w:rsidRPr="001661C3">
        <w:t>, OIB: 92085029487</w:t>
      </w:r>
      <w:r w:rsidR="001661C3">
        <w:t xml:space="preserve">, </w:t>
      </w:r>
      <w:r w:rsidR="001661C3" w:rsidRPr="001661C3">
        <w:t xml:space="preserve">Nizozemska, 3043BD Rotterdam, </w:t>
      </w:r>
      <w:proofErr w:type="spellStart"/>
      <w:r w:rsidR="001661C3" w:rsidRPr="001661C3">
        <w:t>Professor</w:t>
      </w:r>
      <w:proofErr w:type="spellEnd"/>
      <w:r w:rsidR="001661C3" w:rsidRPr="001661C3">
        <w:t xml:space="preserve"> </w:t>
      </w:r>
      <w:proofErr w:type="spellStart"/>
      <w:r w:rsidR="001661C3" w:rsidRPr="001661C3">
        <w:t>Bolklaan</w:t>
      </w:r>
      <w:proofErr w:type="spellEnd"/>
      <w:r w:rsidR="001661C3" w:rsidRPr="001661C3">
        <w:t xml:space="preserve"> 30</w:t>
      </w:r>
      <w:r w:rsidR="003F4C29">
        <w:t xml:space="preserve">, </w:t>
      </w:r>
      <w:r w:rsidRPr="00C24B5B">
        <w:t>da u roku od 15 dana od dana objave ovog oglasa na e-oglasnoj ploči suda podnes</w:t>
      </w:r>
      <w:r w:rsidR="008F0510">
        <w:t>u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DF24A6">
        <w:t>24</w:t>
      </w:r>
      <w:r w:rsidR="003F4C29">
        <w:t>1</w:t>
      </w:r>
      <w:r w:rsidR="001B2C06">
        <w:t>6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3F4C29">
        <w:t>24</w:t>
      </w:r>
      <w:r w:rsidR="008E55E9">
        <w:t>. listopada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8E55E9">
        <w:t>15.12.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66A0" w:rsidR="008A66A0">
      <w:r>
        <w:separator/>
      </w:r>
    </w:p>
  </w:endnote>
  <w:endnote w:id="0" w:type="continuationSeparator">
    <w:p w:rsidRDefault="008A66A0" w:rsidR="008A66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66A0" w:rsidR="008A66A0">
      <w:r>
        <w:separator/>
      </w:r>
    </w:p>
  </w:footnote>
  <w:footnote w:id="0" w:type="continuationSeparator">
    <w:p w:rsidRDefault="008A66A0" w:rsidR="008A66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661C3"/>
    <w:rsid w:val="0017168E"/>
    <w:rsid w:val="00173F18"/>
    <w:rsid w:val="00176D4B"/>
    <w:rsid w:val="00177EC7"/>
    <w:rsid w:val="00186294"/>
    <w:rsid w:val="00193971"/>
    <w:rsid w:val="001970DA"/>
    <w:rsid w:val="001A0D06"/>
    <w:rsid w:val="001A7AC1"/>
    <w:rsid w:val="001B0957"/>
    <w:rsid w:val="001B2837"/>
    <w:rsid w:val="001B2C06"/>
    <w:rsid w:val="001B49A2"/>
    <w:rsid w:val="001B5459"/>
    <w:rsid w:val="001B5F20"/>
    <w:rsid w:val="001B69B6"/>
    <w:rsid w:val="001B6D43"/>
    <w:rsid w:val="001B70D9"/>
    <w:rsid w:val="001B7300"/>
    <w:rsid w:val="001C1653"/>
    <w:rsid w:val="001C73F4"/>
    <w:rsid w:val="001C7F1E"/>
    <w:rsid w:val="001D17EF"/>
    <w:rsid w:val="001D18E9"/>
    <w:rsid w:val="001D2F12"/>
    <w:rsid w:val="001D568F"/>
    <w:rsid w:val="001D5AC0"/>
    <w:rsid w:val="001E2000"/>
    <w:rsid w:val="001E22F6"/>
    <w:rsid w:val="001E375C"/>
    <w:rsid w:val="001E5833"/>
    <w:rsid w:val="001E6F35"/>
    <w:rsid w:val="001F4C6F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4DC"/>
    <w:rsid w:val="002A15E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54B"/>
    <w:rsid w:val="0036640C"/>
    <w:rsid w:val="0037262D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2D94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D02B1"/>
    <w:rsid w:val="003D4988"/>
    <w:rsid w:val="003E4DD9"/>
    <w:rsid w:val="003E6670"/>
    <w:rsid w:val="003E7C98"/>
    <w:rsid w:val="003F4C29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14C7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2B9F"/>
    <w:rsid w:val="005931E7"/>
    <w:rsid w:val="00593C5C"/>
    <w:rsid w:val="00593FAD"/>
    <w:rsid w:val="0059490E"/>
    <w:rsid w:val="00594E43"/>
    <w:rsid w:val="005A1CC0"/>
    <w:rsid w:val="005A5378"/>
    <w:rsid w:val="005A7A1D"/>
    <w:rsid w:val="005B0942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45D9"/>
    <w:rsid w:val="00615BBA"/>
    <w:rsid w:val="00616D73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C30EA"/>
    <w:rsid w:val="006C36CE"/>
    <w:rsid w:val="006C4490"/>
    <w:rsid w:val="006C4FDF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61D35"/>
    <w:rsid w:val="007657AA"/>
    <w:rsid w:val="00765B86"/>
    <w:rsid w:val="00766D29"/>
    <w:rsid w:val="00770921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A1F12"/>
    <w:rsid w:val="008A224F"/>
    <w:rsid w:val="008A6156"/>
    <w:rsid w:val="008A66A0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55E9"/>
    <w:rsid w:val="008E66BA"/>
    <w:rsid w:val="008F0510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70C"/>
    <w:rsid w:val="009D0E99"/>
    <w:rsid w:val="009D3536"/>
    <w:rsid w:val="009D6EDA"/>
    <w:rsid w:val="009D7DD0"/>
    <w:rsid w:val="009E2164"/>
    <w:rsid w:val="009E4937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2814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40FB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F48"/>
    <w:rsid w:val="00A86EF0"/>
    <w:rsid w:val="00A8702F"/>
    <w:rsid w:val="00A87949"/>
    <w:rsid w:val="00AA1D2E"/>
    <w:rsid w:val="00AA3597"/>
    <w:rsid w:val="00AA6163"/>
    <w:rsid w:val="00AA6B6E"/>
    <w:rsid w:val="00AA72C7"/>
    <w:rsid w:val="00AB4BF2"/>
    <w:rsid w:val="00AB7B53"/>
    <w:rsid w:val="00AC24C6"/>
    <w:rsid w:val="00AC2DD4"/>
    <w:rsid w:val="00AC5F02"/>
    <w:rsid w:val="00AD0489"/>
    <w:rsid w:val="00AD0D5A"/>
    <w:rsid w:val="00AD79E5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8C3"/>
    <w:rsid w:val="00C74E55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35FB7"/>
    <w:rsid w:val="00D429DE"/>
    <w:rsid w:val="00D4346E"/>
    <w:rsid w:val="00D45467"/>
    <w:rsid w:val="00D46CC8"/>
    <w:rsid w:val="00D50337"/>
    <w:rsid w:val="00D505FE"/>
    <w:rsid w:val="00D518E7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4636"/>
    <w:rsid w:val="00DA5AFE"/>
    <w:rsid w:val="00DA7FB2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0D37"/>
    <w:rsid w:val="00DE3385"/>
    <w:rsid w:val="00DE5F69"/>
    <w:rsid w:val="00DF24A6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67A8"/>
    <w:rsid w:val="00F111CE"/>
    <w:rsid w:val="00F11F5E"/>
    <w:rsid w:val="00F12A22"/>
    <w:rsid w:val="00F2165F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E03EE"/>
    <w:rsid w:val="00FE0CCA"/>
    <w:rsid w:val="00FE1E5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281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128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28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28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28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28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128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28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28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28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2416</izvorni_sadrzaj>
    <derivirana_varijabla naziv="DomainObject.Predmet.Broj_1">2416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St-2416/2016</izvorni_sadrzaj>
    <derivirana_varijabla naziv="DomainObject.Predmet.OznakaBroj_1">St-2416/2016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FREELAND PARTNERI d.o.o.</izvorni_sadrzaj>
    <derivirana_varijabla naziv="DomainObject.Predmet.ProtustrankaFormated_1">  FREELAND PARTNERI d.o.o.</derivirana_varijabla>
  </DomainObject.Predmet.ProtustrankaFormated>
  <DomainObject.Predmet.ProtustrankaFormatedOIB>
    <izvorni_sadrzaj>  FREELAND PARTNERI d.o.o., OIB 30316046435</izvorni_sadrzaj>
    <derivirana_varijabla naziv="DomainObject.Predmet.ProtustrankaFormatedOIB_1">  FREELAND PARTNERI d.o.o., OIB 30316046435</derivirana_varijabla>
  </DomainObject.Predmet.ProtustrankaFormatedOIB>
  <DomainObject.Predmet.ProtustrankaFormatedWithAdress>
    <izvorni_sadrzaj> FREELAND PARTNERI d.o.o., Sarajevska 25, 10000 Zagreb</izvorni_sadrzaj>
    <derivirana_varijabla naziv="DomainObject.Predmet.ProtustrankaFormatedWithAdress_1"> FREELAND PARTNERI d.o.o., Sarajevska 25, 10000 Zagreb</derivirana_varijabla>
  </DomainObject.Predmet.ProtustrankaFormatedWithAdress>
  <DomainObject.Predmet.ProtustrankaFormatedWithAdressOIB>
    <izvorni_sadrzaj> FREELAND PARTNERI d.o.o., OIB 30316046435, Sarajevska 25, 10000 Zagreb</izvorni_sadrzaj>
    <derivirana_varijabla naziv="DomainObject.Predmet.ProtustrankaFormatedWithAdressOIB_1"> FREELAND PARTNERI d.o.o., OIB 30316046435, Sarajevska 25, 10000 Zagreb</derivirana_varijabla>
  </DomainObject.Predmet.ProtustrankaFormatedWithAdressOIB>
  <DomainObject.Predmet.ProtustrankaWithAdress>
    <izvorni_sadrzaj>FREELAND PARTNERI d.o.o. Sarajevska 25, 10000 Zagreb</izvorni_sadrzaj>
    <derivirana_varijabla naziv="DomainObject.Predmet.ProtustrankaWithAdress_1">FREELAND PARTNERI d.o.o. Sarajevska 25, 10000 Zagreb</derivirana_varijabla>
  </DomainObject.Predmet.ProtustrankaWithAdress>
  <DomainObject.Predmet.ProtustrankaWithAdressOIB>
    <izvorni_sadrzaj>FREELAND PARTNERI d.o.o., OIB 30316046435, Sarajevska 25, 10000 Zagreb</izvorni_sadrzaj>
    <derivirana_varijabla naziv="DomainObject.Predmet.ProtustrankaWithAdressOIB_1">FREELAND PARTNERI d.o.o., OIB 30316046435, Sarajevska 25, 10000 Zagreb</derivirana_varijabla>
  </DomainObject.Predmet.ProtustrankaWithAdressOIB>
  <DomainObject.Predmet.ProtustrankaNazivFormated>
    <izvorni_sadrzaj>FREELAND PARTNERI d.o.o.</izvorni_sadrzaj>
    <derivirana_varijabla naziv="DomainObject.Predmet.ProtustrankaNazivFormated_1">FREELAND PARTNERI d.o.o.</derivirana_varijabla>
  </DomainObject.Predmet.ProtustrankaNazivFormated>
  <DomainObject.Predmet.ProtustrankaNazivFormatedOIB>
    <izvorni_sadrzaj>FREELAND PARTNERI d.o.o., OIB 30316046435</izvorni_sadrzaj>
    <derivirana_varijabla naziv="DomainObject.Predmet.ProtustrankaNazivFormatedOIB_1">FREELAND PARTNERI d.o.o., OIB 30316046435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FREELAND PARTNERI d.o.o.</item>
    </izvorni_sadrzaj>
    <derivirana_varijabla naziv="DomainObject.Predmet.ProtuStrankaListFormated_1">
      <item>FREELAND PARTNERI d.o.o.</item>
    </derivirana_varijabla>
  </DomainObject.Predmet.ProtuStrankaListFormated>
  <DomainObject.Predmet.ProtuStrankaListFormatedOIB>
    <izvorni_sadrzaj>
      <item>FREELAND PARTNERI d.o.o., OIB 30316046435</item>
    </izvorni_sadrzaj>
    <derivirana_varijabla naziv="DomainObject.Predmet.ProtuStrankaListFormatedOIB_1">
      <item>FREELAND PARTNERI d.o.o., OIB 30316046435</item>
    </derivirana_varijabla>
  </DomainObject.Predmet.ProtuStrankaListFormatedOIB>
  <DomainObject.Predmet.ProtuStrankaListFormatedWithAdress>
    <izvorni_sadrzaj>
      <item>FREELAND PARTNERI d.o.o., Sarajevska 25, 10000 Zagreb</item>
    </izvorni_sadrzaj>
    <derivirana_varijabla naziv="DomainObject.Predmet.ProtuStrankaListFormatedWithAdress_1">
      <item>FREELAND PARTNERI d.o.o., Sarajevska 25, 10000 Zagreb</item>
    </derivirana_varijabla>
  </DomainObject.Predmet.ProtuStrankaListFormatedWithAdress>
  <DomainObject.Predmet.ProtuStrankaListFormatedWithAdressOIB>
    <izvorni_sadrzaj>
      <item>FREELAND PARTNERI d.o.o., OIB 30316046435, Sarajevska 25, 10000 Zagreb</item>
    </izvorni_sadrzaj>
    <derivirana_varijabla naziv="DomainObject.Predmet.ProtuStrankaListFormatedWithAdressOIB_1">
      <item>FREELAND PARTNERI d.o.o., OIB 30316046435, Sarajevska 25, 10000 Zagreb</item>
    </derivirana_varijabla>
  </DomainObject.Predmet.ProtuStrankaListFormatedWithAdressOIB>
  <DomainObject.Predmet.ProtuStrankaListNazivFormated>
    <izvorni_sadrzaj>
      <item>FREELAND PARTNERI d.o.o.</item>
    </izvorni_sadrzaj>
    <derivirana_varijabla naziv="DomainObject.Predmet.ProtuStrankaListNazivFormated_1">
      <item>FREELAND PARTNERI d.o.o.</item>
    </derivirana_varijabla>
  </DomainObject.Predmet.ProtuStrankaListNazivFormated>
  <DomainObject.Predmet.ProtuStrankaListNazivFormatedOIB>
    <izvorni_sadrzaj>
      <item>FREELAND PARTNERI d.o.o., OIB 30316046435</item>
    </izvorni_sadrzaj>
    <derivirana_varijabla naziv="DomainObject.Predmet.ProtuStrankaListNazivFormatedOIB_1">
      <item>FREELAND PARTNERI d.o.o., OIB 30316046435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FREELAND PARTNERI d.o.o.</izvorni_sadrzaj>
    <derivirana_varijabla naziv="DomainObject.Predmet.ProtustrankaIDrugi_1">FREELAND PARTNERI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FREELAND PARTNERI d.o.o., OIB 30316046435, Sarajevska 25, 10000 Zagreb</izvorni_sadrzaj>
    <derivirana_varijabla naziv="DomainObject.Predmet.ProtustrankaIDrugiAdressOIB_1">FREELAND PARTNERI d.o.o., OIB 30316046435, Sarajevska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FREELAND PARTNERI d.o.o.</item>
    </izvorni_sadrzaj>
    <derivirana_varijabla naziv="DomainObject.Predmet.SudioniciListNaziv_1">
      <item>FINA Regionalni centar Zagreb</item>
      <item>FREELAND PARTNERI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FREELAND PARTNERI d.o.o., OIB 30316046435, Sarajevska 25,10000 Zagreb</item>
    </izvorni_sadrzaj>
    <derivirana_varijabla naziv="DomainObject.Predmet.SudioniciListAdressOIB_1">
      <item>FINA Regionalni centar Zagreb, OIB 85821130368, Trg svibanjskih žrtava 1995. br. 1,10000 Zagreb</item>
      <item>FREELAND PARTNERI d.o.o., OIB 30316046435, Sarajevska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30316046435</item>
    </izvorni_sadrzaj>
    <derivirana_varijabla naziv="DomainObject.Predmet.SudioniciListNazivOIB_1">
      <item>, OIB 85821130368</item>
      <item>, OIB 30316046435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379</properties:Words>
  <properties:Characters>2081</properties:Characters>
  <properties:Lines>50</properties:Lines>
  <properties:Paragraphs>16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2016-05-17T10:32:00Z</cp:lastPrinted>
  <dcterms:modified xmlns:xsi="http://www.w3.org/2001/XMLSchema-instance" xsi:type="dcterms:W3CDTF">2016-10-24T06:39:00Z</dcterms:modified>
  <cp:revision>50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