
<file path=[Content_Types].xml><?xml version="1.0" encoding="utf-8"?>
<Types xmlns="http://schemas.openxmlformats.org/package/2006/content-types">
  <Default ContentType="image/x-emf" Extension="emf"/>
  <Default ContentType="application/vnd.openxmlformats-package.relationships+xml" Extension="rels"/>
  <Default ContentType="application/xml" Extension="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f24ec12" w14:paraId="f24ec12" w:rsidRDefault="00C81C28" w:rsidR="00781A0D">
      <w:pPr>
        <w15:collapsed w:val="false"/>
      </w:pPr>
      <w:bookmarkStart w:name="_GoBack" w:id="0"/>
      <w:bookmarkEnd w:id="0"/>
      <w:r w:rsidRPr="00C81C28">
        <w:rPr>
          <w:noProof/>
          <w:lang w:eastAsia="hr-HR"/>
        </w:rPr>
        <w:drawing>
          <wp:inline distR="0" distL="0" distB="0" distT="0">
            <wp:extent cy="8153425" cx="5760720"/>
            <wp:effectExtent b="0" r="0" t="0" l="0"/>
            <wp:docPr name="Slika 1" id="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1" id="0"/>
                    <pic:cNvPicPr>
                      <a:picLocks noChangeArrowheads="true" noChangeAspect="true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cx="http://schemas.microsoft.com/office/drawing/2014/chartex" xmlns:cx1="http://schemas.microsoft.com/office/drawing/2015/9/8/chartex" xmlns:w16se="http://schemas.microsoft.com/office/word/2015/wordml/symex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8153425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C81C28" w:rsidR="00C81C28"/>
    <w:p w:rsidRDefault="00C81C28" w:rsidR="00C81C28"/>
    <w:p w:rsidRDefault="00C81C28" w:rsidR="00C81C28">
      <w:r w:rsidRPr="00C81C28">
        <w:rPr>
          <w:noProof/>
          <w:lang w:eastAsia="hr-HR"/>
        </w:rPr>
        <w:lastRenderedPageBreak/>
        <w:drawing>
          <wp:inline distR="0" distL="0" distB="0" distT="0">
            <wp:extent cy="8153425" cx="5760720"/>
            <wp:effectExtent b="0" r="0" t="0" l="0"/>
            <wp:docPr name="Slika 2" id="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2" id="0"/>
                    <pic:cNvPicPr>
                      <a:picLocks noChangeArrowheads="true" noChangeAspect="true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cx="http://schemas.microsoft.com/office/drawing/2014/chartex" xmlns:cx1="http://schemas.microsoft.com/office/drawing/2015/9/8/chartex" xmlns:w16se="http://schemas.microsoft.com/office/word/2015/wordml/symex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8153425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81C28">
      <w:pgSz w:h="16838" w:w="11906"/>
      <w:pgMar w:gutter="0" w:footer="708" w:header="708" w:left="1417" w:bottom="1417" w:right="1417" w:top="1417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Calibri">
    <w:panose1 w:val="020F0502020204030204"/>
    <w:charset w:val="EE"/>
    <w:family w:val="swiss"/>
    <w:pitch w:val="variable"/>
    <w:sig w:csb1="00000000" w:csb0="000001FF" w:usb3="00000000" w:usb2="00000009" w:usb1="C000247B" w:usb0="E0002AFF"/>
  </w:font>
  <w:font w:name="Arial">
    <w:panose1 w:val="020B0604020202020204"/>
    <w:charset w:val="EE"/>
    <w:family w:val="swiss"/>
    <w:pitch w:val="variable"/>
    <w:sig w:csb1="00000000" w:csb0="000001FF" w:usb3="00000000" w:usb2="00000009" w:usb1="C000785B" w:usb0="E0002EFF"/>
  </w:font>
  <w:font w:name="Times New Roman">
    <w:panose1 w:val="02020603050405020304"/>
    <w:charset w:val="EE"/>
    <w:family w:val="roman"/>
    <w:pitch w:val="variable"/>
    <w:sig w:csb1="00000000" w:csb0="000001FF" w:usb3="00000000" w:usb2="00000009" w:usb1="C000785B" w:usb0="E0002EFF"/>
  </w:font>
  <w:font w:name="Cambria">
    <w:panose1 w:val="02040503050406030204"/>
    <w:charset w:val="EE"/>
    <w:family w:val="roman"/>
    <w:pitch w:val="variable"/>
    <w:sig w:csb1="00000000" w:csb0="0000019F" w:usb3="00000000" w:usb2="02000000" w:usb1="420024FF" w:usb0="E00006FF"/>
  </w:font>
</w:fonts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 w15">
  <w:zoom w:percent="130"/>
  <w:proofState w:grammar="clean" w:spelling="clean"/>
  <w:attachedTemplate r:id="rId1"/>
  <w:defaultTabStop w:val="708"/>
  <w:hyphenationZone w:val="425"/>
  <w:characterSpacingControl w:val="doNotCompress"/>
  <w:compat>
    <w:compatSetting w:val="15" w:uri="http://schemas.microsoft.com/office/word" w:name="compatibilityMode"/>
    <w:compatSetting w:val="1" w:uri="http://schemas.microsoft.com/office/word" w:name="overrideTableStyleFontSizeAndJustification"/>
    <w:compatSetting w:val="1" w:uri="http://schemas.microsoft.com/office/word" w:name="enableOpenTypeFeatures"/>
    <w:compatSetting w:val="1" w:uri="http://schemas.microsoft.com/office/word" w:name="doNotFlipMirrorIndents"/>
    <w:compatSetting w:val="1" w:uri="http://schemas.microsoft.com/office/word" w:name="differentiateMultirowTableHeaders"/>
  </w:compat>
  <w:rsids>
    <w:rsidRoot w:val="00C81C28"/>
    <w:rsid w:val="00015987"/>
    <w:rsid w:val="00070447"/>
    <w:rsid w:val="000B3CE1"/>
    <w:rsid w:val="0042317C"/>
    <w:rsid w:val="00781A0D"/>
    <w:rsid w:val="00AE699F"/>
    <w:rsid w:val="00C81C28"/>
    <w:rsid w:val="00CB6AF6"/>
    <w:rsid w:val="00F631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bidi="he-IL"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98650E30-9E14-4EE3-8188-A22EF1B7F46A}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theme="minorBidi" w:eastAsiaTheme="minorHAnsi" w:hAnsiTheme="minorHAnsi" w:asciiTheme="minorHAnsi"/>
        <w:sz w:val="22"/>
        <w:szCs w:val="22"/>
        <w:lang w:bidi="ar-SA" w:eastAsia="en-US" w:val="hr-HR"/>
      </w:rPr>
    </w:rPrDefault>
    <w:pPrDefault>
      <w:pPr>
        <w:spacing w:lineRule="auto" w:line="276" w:after="200"/>
      </w:pPr>
    </w:pPrDefault>
  </w:docDefaults>
  <w:latentStyles w:count="371" w:defQFormat="false" w:defUnhideWhenUsed="false" w:defSemiHidden="false" w:defUIPriority="99" w:defLockedState="false">
    <w:lsdException w:qFormat="true" w:uiPriority="0" w:name="Normal"/>
    <w:lsdException w:qFormat="true" w:uiPriority="9" w:name="heading 1"/>
    <w:lsdException w:qFormat="true" w:unhideWhenUsed="true" w:semiHidden="true" w:uiPriority="9" w:name="heading 2"/>
    <w:lsdException w:qFormat="true" w:unhideWhenUsed="true" w:semiHidden="true" w:uiPriority="9" w:name="heading 3"/>
    <w:lsdException w:qFormat="true" w:unhideWhenUsed="true" w:semiHidden="true" w:uiPriority="9" w:name="heading 4"/>
    <w:lsdException w:qFormat="true" w:unhideWhenUsed="true" w:semiHidden="true" w:uiPriority="9" w:name="heading 5"/>
    <w:lsdException w:qFormat="true" w:unhideWhenUsed="true" w:semiHidden="true" w:uiPriority="9" w:name="heading 6"/>
    <w:lsdException w:qFormat="true" w:unhideWhenUsed="true" w:semiHidden="true" w:uiPriority="9" w:name="heading 7"/>
    <w:lsdException w:qFormat="true" w:unhideWhenUsed="true" w:semiHidden="true" w:uiPriority="9" w:name="heading 8"/>
    <w:lsdException w:qFormat="true" w:unhideWhenUsed="true" w:semiHidden="true" w:uiPriority="9" w:name="heading 9"/>
    <w:lsdException w:unhideWhenUsed="true" w:semiHidden="true" w:name="index 1"/>
    <w:lsdException w:unhideWhenUsed="true" w:semiHidden="true" w:name="index 2"/>
    <w:lsdException w:unhideWhenUsed="true" w:semiHidden="true" w:name="index 3"/>
    <w:lsdException w:unhideWhenUsed="true" w:semiHidden="true" w:name="index 4"/>
    <w:lsdException w:unhideWhenUsed="true" w:semiHidden="true" w:name="index 5"/>
    <w:lsdException w:unhideWhenUsed="true" w:semiHidden="true" w:name="index 6"/>
    <w:lsdException w:unhideWhenUsed="true" w:semiHidden="true" w:name="index 7"/>
    <w:lsdException w:unhideWhenUsed="true" w:semiHidden="true" w:name="index 8"/>
    <w:lsdException w:unhideWhenUsed="true" w:semiHidden="true" w:name="index 9"/>
    <w:lsdException w:unhideWhenUsed="true" w:semiHidden="true" w:uiPriority="39" w:name="toc 1"/>
    <w:lsdException w:unhideWhenUsed="true" w:semiHidden="true" w:uiPriority="39" w:name="toc 2"/>
    <w:lsdException w:unhideWhenUsed="true" w:semiHidden="true" w:uiPriority="39" w:name="toc 3"/>
    <w:lsdException w:unhideWhenUsed="true" w:semiHidden="true" w:uiPriority="39" w:name="toc 4"/>
    <w:lsdException w:unhideWhenUsed="true" w:semiHidden="true" w:uiPriority="39" w:name="toc 5"/>
    <w:lsdException w:unhideWhenUsed="true" w:semiHidden="true" w:uiPriority="39" w:name="toc 6"/>
    <w:lsdException w:unhideWhenUsed="true" w:semiHidden="true" w:uiPriority="39" w:name="toc 7"/>
    <w:lsdException w:unhideWhenUsed="true" w:semiHidden="true" w:uiPriority="39" w:name="toc 8"/>
    <w:lsdException w:unhideWhenUsed="true" w:semiHidden="true" w:uiPriority="39" w:name="toc 9"/>
    <w:lsdException w:unhideWhenUsed="true" w:semiHidden="true" w:name="Normal Indent"/>
    <w:lsdException w:unhideWhenUsed="true" w:semiHidden="true" w:name="footnote text"/>
    <w:lsdException w:unhideWhenUsed="true" w:semiHidden="true" w:name="annotation text"/>
    <w:lsdException w:unhideWhenUsed="true" w:semiHidden="true" w:name="header"/>
    <w:lsdException w:unhideWhenUsed="true" w:semiHidden="true" w:name="footer"/>
    <w:lsdException w:unhideWhenUsed="true" w:semiHidden="true" w:name="index heading"/>
    <w:lsdException w:qFormat="true" w:unhideWhenUsed="true" w:semiHidden="true" w:uiPriority="35" w:name="caption"/>
    <w:lsdException w:unhideWhenUsed="true" w:semiHidden="true" w:name="table of figures"/>
    <w:lsdException w:unhideWhenUsed="true" w:semiHidden="true" w:name="envelope address"/>
    <w:lsdException w:unhideWhenUsed="true" w:semiHidden="true" w:name="envelope return"/>
    <w:lsdException w:unhideWhenUsed="true" w:semiHidden="true" w:name="footnote reference"/>
    <w:lsdException w:unhideWhenUsed="true" w:semiHidden="true" w:name="annotation reference"/>
    <w:lsdException w:unhideWhenUsed="true" w:semiHidden="true" w:name="line number"/>
    <w:lsdException w:unhideWhenUsed="true" w:semiHidden="true" w:name="page number"/>
    <w:lsdException w:unhideWhenUsed="true" w:semiHidden="true" w:name="endnote reference"/>
    <w:lsdException w:unhideWhenUsed="true" w:semiHidden="true" w:name="endnote text"/>
    <w:lsdException w:unhideWhenUsed="true" w:semiHidden="true" w:name="table of authorities"/>
    <w:lsdException w:unhideWhenUsed="true" w:semiHidden="true" w:name="macro"/>
    <w:lsdException w:unhideWhenUsed="true" w:semiHidden="true" w:name="toa heading"/>
    <w:lsdException w:unhideWhenUsed="true" w:semiHidden="true" w:name="List"/>
    <w:lsdException w:unhideWhenUsed="true" w:semiHidden="true" w:name="List Bullet"/>
    <w:lsdException w:unhideWhenUsed="true" w:semiHidden="true" w:name="List Number"/>
    <w:lsdException w:unhideWhenUsed="true" w:semiHidden="true" w:name="List 2"/>
    <w:lsdException w:unhideWhenUsed="true" w:semiHidden="true" w:name="List 3"/>
    <w:lsdException w:unhideWhenUsed="true" w:semiHidden="true" w:name="List 4"/>
    <w:lsdException w:unhideWhenUsed="true" w:semiHidden="true" w:name="List 5"/>
    <w:lsdException w:unhideWhenUsed="true" w:semiHidden="true" w:name="List Bullet 2"/>
    <w:lsdException w:unhideWhenUsed="true" w:semiHidden="true" w:name="List Bullet 3"/>
    <w:lsdException w:unhideWhenUsed="true" w:semiHidden="true" w:name="List Bullet 4"/>
    <w:lsdException w:unhideWhenUsed="true" w:semiHidden="true" w:name="List Bullet 5"/>
    <w:lsdException w:unhideWhenUsed="true" w:semiHidden="true" w:name="List Number 2"/>
    <w:lsdException w:unhideWhenUsed="true" w:semiHidden="true" w:name="List Number 3"/>
    <w:lsdException w:unhideWhenUsed="true" w:semiHidden="true" w:name="List Number 4"/>
    <w:lsdException w:unhideWhenUsed="true" w:semiHidden="true" w:name="List Number 5"/>
    <w:lsdException w:qFormat="true" w:uiPriority="10" w:name="Title"/>
    <w:lsdException w:unhideWhenUsed="true" w:semiHidden="true" w:name="Closing"/>
    <w:lsdException w:unhideWhenUsed="true" w:semiHidden="true" w:name="Signature"/>
    <w:lsdException w:unhideWhenUsed="true" w:semiHidden="true" w:uiPriority="1" w:name="Default Paragraph Font"/>
    <w:lsdException w:unhideWhenUsed="true" w:semiHidden="true" w:name="Body Text"/>
    <w:lsdException w:unhideWhenUsed="true" w:semiHidden="true" w:name="Body Text Indent"/>
    <w:lsdException w:unhideWhenUsed="true" w:semiHidden="true" w:name="List Continue"/>
    <w:lsdException w:unhideWhenUsed="true" w:semiHidden="true" w:name="List Continue 2"/>
    <w:lsdException w:unhideWhenUsed="true" w:semiHidden="true" w:name="List Continue 3"/>
    <w:lsdException w:unhideWhenUsed="true" w:semiHidden="true" w:name="List Continue 4"/>
    <w:lsdException w:unhideWhenUsed="true" w:semiHidden="true" w:name="List Continue 5"/>
    <w:lsdException w:unhideWhenUsed="true" w:semiHidden="true" w:name="Message Header"/>
    <w:lsdException w:qFormat="true" w:uiPriority="11" w:name="Subtitle"/>
    <w:lsdException w:unhideWhenUsed="true" w:semiHidden="true" w:name="Salutation"/>
    <w:lsdException w:unhideWhenUsed="true" w:semiHidden="true" w:name="Date"/>
    <w:lsdException w:unhideWhenUsed="true" w:semiHidden="true" w:name="Body Text First Indent"/>
    <w:lsdException w:unhideWhenUsed="true" w:semiHidden="true" w:name="Body Text First Indent 2"/>
    <w:lsdException w:unhideWhenUsed="true" w:semiHidden="true" w:name="Note Heading"/>
    <w:lsdException w:unhideWhenUsed="true" w:semiHidden="true" w:name="Body Text 2"/>
    <w:lsdException w:unhideWhenUsed="true" w:semiHidden="true" w:name="Body Text 3"/>
    <w:lsdException w:unhideWhenUsed="true" w:semiHidden="true" w:name="Body Text Indent 2"/>
    <w:lsdException w:unhideWhenUsed="true" w:semiHidden="true" w:name="Body Text Indent 3"/>
    <w:lsdException w:unhideWhenUsed="true" w:semiHidden="true" w:name="Block Text"/>
    <w:lsdException w:unhideWhenUsed="true" w:semiHidden="true" w:name="Hyperlink"/>
    <w:lsdException w:unhideWhenUsed="true" w:semiHidden="true" w:name="FollowedHyperlink"/>
    <w:lsdException w:qFormat="true" w:uiPriority="22" w:name="Strong"/>
    <w:lsdException w:qFormat="true" w:uiPriority="20" w:name="Emphasis"/>
    <w:lsdException w:unhideWhenUsed="true" w:semiHidden="true" w:name="Document Map"/>
    <w:lsdException w:unhideWhenUsed="true" w:semiHidden="true" w:name="Plain Text"/>
    <w:lsdException w:unhideWhenUsed="true" w:semiHidden="true" w:name="E-mail Signature"/>
    <w:lsdException w:unhideWhenUsed="true" w:semiHidden="true" w:name="HTML Top of Form"/>
    <w:lsdException w:unhideWhenUsed="true" w:semiHidden="true" w:name="HTML Bottom of Form"/>
    <w:lsdException w:unhideWhenUsed="true" w:semiHidden="true" w:name="Normal (Web)"/>
    <w:lsdException w:unhideWhenUsed="true" w:semiHidden="true" w:name="HTML Acronym"/>
    <w:lsdException w:unhideWhenUsed="true" w:semiHidden="true" w:name="HTML Address"/>
    <w:lsdException w:unhideWhenUsed="true" w:semiHidden="true" w:name="HTML Cite"/>
    <w:lsdException w:unhideWhenUsed="true" w:semiHidden="true" w:name="HTML Code"/>
    <w:lsdException w:unhideWhenUsed="true" w:semiHidden="true" w:name="HTML Definition"/>
    <w:lsdException w:unhideWhenUsed="true" w:semiHidden="true" w:name="HTML Keyboard"/>
    <w:lsdException w:unhideWhenUsed="true" w:semiHidden="true" w:name="HTML Preformatted"/>
    <w:lsdException w:unhideWhenUsed="true" w:semiHidden="true" w:name="HTML Sample"/>
    <w:lsdException w:unhideWhenUsed="true" w:semiHidden="true" w:name="HTML Typewriter"/>
    <w:lsdException w:unhideWhenUsed="true" w:semiHidden="true" w:name="HTML Variable"/>
    <w:lsdException w:unhideWhenUsed="true" w:semiHidden="true" w:name="Normal Table"/>
    <w:lsdException w:unhideWhenUsed="true" w:semiHidden="true" w:name="annotation subject"/>
    <w:lsdException w:unhideWhenUsed="true" w:semiHidden="true" w:name="No List"/>
    <w:lsdException w:unhideWhenUsed="true" w:semiHidden="true" w:name="Outline List 1"/>
    <w:lsdException w:unhideWhenUsed="true" w:semiHidden="true" w:name="Outline List 2"/>
    <w:lsdException w:unhideWhenUsed="true" w:semiHidden="true" w:name="Outline List 3"/>
    <w:lsdException w:unhideWhenUsed="true" w:semiHidden="true" w:name="Table Simple 1"/>
    <w:lsdException w:unhideWhenUsed="true" w:semiHidden="true" w:name="Table Simple 2"/>
    <w:lsdException w:unhideWhenUsed="true" w:semiHidden="true" w:name="Table Simple 3"/>
    <w:lsdException w:unhideWhenUsed="true" w:semiHidden="true" w:name="Table Classic 1"/>
    <w:lsdException w:unhideWhenUsed="true" w:semiHidden="true" w:name="Table Classic 2"/>
    <w:lsdException w:unhideWhenUsed="true" w:semiHidden="true" w:name="Table Classic 3"/>
    <w:lsdException w:unhideWhenUsed="true" w:semiHidden="true" w:name="Table Classic 4"/>
    <w:lsdException w:unhideWhenUsed="true" w:semiHidden="true" w:name="Table Colorful 1"/>
    <w:lsdException w:unhideWhenUsed="true" w:semiHidden="true" w:name="Table Colorful 2"/>
    <w:lsdException w:unhideWhenUsed="true" w:semiHidden="true" w:name="Table Colorful 3"/>
    <w:lsdException w:unhideWhenUsed="true" w:semiHidden="true" w:name="Table Columns 1"/>
    <w:lsdException w:unhideWhenUsed="true" w:semiHidden="true" w:name="Table Columns 2"/>
    <w:lsdException w:unhideWhenUsed="true" w:semiHidden="true" w:name="Table Columns 3"/>
    <w:lsdException w:unhideWhenUsed="true" w:semiHidden="true" w:name="Table Columns 4"/>
    <w:lsdException w:unhideWhenUsed="true" w:semiHidden="true" w:name="Table Columns 5"/>
    <w:lsdException w:unhideWhenUsed="true" w:semiHidden="true" w:name="Table Grid 1"/>
    <w:lsdException w:unhideWhenUsed="true" w:semiHidden="true" w:name="Table Grid 2"/>
    <w:lsdException w:unhideWhenUsed="true" w:semiHidden="true" w:name="Table Grid 3"/>
    <w:lsdException w:unhideWhenUsed="true" w:semiHidden="true" w:name="Table Grid 4"/>
    <w:lsdException w:unhideWhenUsed="true" w:semiHidden="true" w:name="Table Grid 5"/>
    <w:lsdException w:unhideWhenUsed="true" w:semiHidden="true" w:name="Table Grid 6"/>
    <w:lsdException w:unhideWhenUsed="true" w:semiHidden="true" w:name="Table Grid 7"/>
    <w:lsdException w:unhideWhenUsed="true" w:semiHidden="true" w:name="Table Grid 8"/>
    <w:lsdException w:unhideWhenUsed="true" w:semiHidden="true" w:name="Table List 1"/>
    <w:lsdException w:unhideWhenUsed="true" w:semiHidden="true" w:name="Table List 2"/>
    <w:lsdException w:unhideWhenUsed="true" w:semiHidden="true" w:name="Table List 3"/>
    <w:lsdException w:unhideWhenUsed="true" w:semiHidden="true" w:name="Table List 4"/>
    <w:lsdException w:unhideWhenUsed="true" w:semiHidden="true" w:name="Table List 5"/>
    <w:lsdException w:unhideWhenUsed="true" w:semiHidden="true" w:name="Table List 6"/>
    <w:lsdException w:unhideWhenUsed="true" w:semiHidden="true" w:name="Table List 7"/>
    <w:lsdException w:unhideWhenUsed="true" w:semiHidden="true" w:name="Table List 8"/>
    <w:lsdException w:unhideWhenUsed="true" w:semiHidden="true" w:name="Table 3D effects 1"/>
    <w:lsdException w:unhideWhenUsed="true" w:semiHidden="true" w:name="Table 3D effects 2"/>
    <w:lsdException w:unhideWhenUsed="true" w:semiHidden="true" w:name="Table 3D effects 3"/>
    <w:lsdException w:unhideWhenUsed="true" w:semiHidden="true" w:name="Table Contemporary"/>
    <w:lsdException w:unhideWhenUsed="true" w:semiHidden="true" w:name="Table Elegant"/>
    <w:lsdException w:unhideWhenUsed="true" w:semiHidden="true" w:name="Table Professional"/>
    <w:lsdException w:unhideWhenUsed="true" w:semiHidden="true" w:name="Table Subtle 1"/>
    <w:lsdException w:unhideWhenUsed="true" w:semiHidden="true" w:name="Table Subtle 2"/>
    <w:lsdException w:unhideWhenUsed="true" w:semiHidden="true" w:name="Table Web 1"/>
    <w:lsdException w:unhideWhenUsed="true" w:semiHidden="true" w:name="Table Web 2"/>
    <w:lsdException w:unhideWhenUsed="true" w:semiHidden="true" w:name="Table Web 3"/>
    <w:lsdException w:unhideWhenUsed="true" w:semiHidden="true" w:name="Balloon Text"/>
    <w:lsdException w:uiPriority="59" w:name="Table Grid"/>
    <w:lsdException w:unhideWhenUsed="true" w:semiHidden="true" w:name="Table Theme"/>
    <w:lsdException w:semiHidden="true" w:name="Placeholder Text"/>
    <w:lsdException w:qFormat="true" w:uiPriority="1" w:name="No Spacing"/>
    <w:lsdException w:uiPriority="60" w:name="Light Shading"/>
    <w:lsdException w:uiPriority="61" w:name="Light List"/>
    <w:lsdException w:uiPriority="62" w:name="Light Grid"/>
    <w:lsdException w:uiPriority="63" w:name="Medium Shading 1"/>
    <w:lsdException w:uiPriority="64" w:name="Medium Shading 2"/>
    <w:lsdException w:uiPriority="65" w:name="Medium List 1"/>
    <w:lsdException w:uiPriority="66" w:name="Medium List 2"/>
    <w:lsdException w:uiPriority="67" w:name="Medium Grid 1"/>
    <w:lsdException w:uiPriority="68" w:name="Medium Grid 2"/>
    <w:lsdException w:uiPriority="69" w:name="Medium Grid 3"/>
    <w:lsdException w:uiPriority="70" w:name="Dark List"/>
    <w:lsdException w:uiPriority="71" w:name="Colorful Shading"/>
    <w:lsdException w:uiPriority="72" w:name="Colorful List"/>
    <w:lsdException w:uiPriority="73" w:name="Colorful Grid"/>
    <w:lsdException w:uiPriority="60" w:name="Light Shading Accent 1"/>
    <w:lsdException w:uiPriority="61" w:name="Light List Accent 1"/>
    <w:lsdException w:uiPriority="62" w:name="Light Grid Accent 1"/>
    <w:lsdException w:uiPriority="63" w:name="Medium Shading 1 Accent 1"/>
    <w:lsdException w:uiPriority="64" w:name="Medium Shading 2 Accent 1"/>
    <w:lsdException w:uiPriority="65" w:name="Medium List 1 Accent 1"/>
    <w:lsdException w:semiHidden="true" w:name="Revision"/>
    <w:lsdException w:qFormat="true" w:uiPriority="34" w:name="List Paragraph"/>
    <w:lsdException w:qFormat="true" w:uiPriority="29" w:name="Quote"/>
    <w:lsdException w:qFormat="true" w:uiPriority="30" w:name="Intense Quote"/>
    <w:lsdException w:uiPriority="66" w:name="Medium List 2 Accent 1"/>
    <w:lsdException w:uiPriority="67" w:name="Medium Grid 1 Accent 1"/>
    <w:lsdException w:uiPriority="68" w:name="Medium Grid 2 Accent 1"/>
    <w:lsdException w:uiPriority="69" w:name="Medium Grid 3 Accent 1"/>
    <w:lsdException w:uiPriority="70" w:name="Dark List Accent 1"/>
    <w:lsdException w:uiPriority="71" w:name="Colorful Shading Accent 1"/>
    <w:lsdException w:uiPriority="72" w:name="Colorful List Accent 1"/>
    <w:lsdException w:uiPriority="73" w:name="Colorful Grid Accent 1"/>
    <w:lsdException w:uiPriority="60" w:name="Light Shading Accent 2"/>
    <w:lsdException w:uiPriority="61" w:name="Light List Accent 2"/>
    <w:lsdException w:uiPriority="62" w:name="Light Grid Accent 2"/>
    <w:lsdException w:uiPriority="63" w:name="Medium Shading 1 Accent 2"/>
    <w:lsdException w:uiPriority="64" w:name="Medium Shading 2 Accent 2"/>
    <w:lsdException w:uiPriority="65" w:name="Medium List 1 Accent 2"/>
    <w:lsdException w:uiPriority="66" w:name="Medium List 2 Accent 2"/>
    <w:lsdException w:uiPriority="67" w:name="Medium Grid 1 Accent 2"/>
    <w:lsdException w:uiPriority="68" w:name="Medium Grid 2 Accent 2"/>
    <w:lsdException w:uiPriority="69" w:name="Medium Grid 3 Accent 2"/>
    <w:lsdException w:uiPriority="70" w:name="Dark List Accent 2"/>
    <w:lsdException w:uiPriority="71" w:name="Colorful Shading Accent 2"/>
    <w:lsdException w:uiPriority="72" w:name="Colorful List Accent 2"/>
    <w:lsdException w:uiPriority="73" w:name="Colorful Grid Accent 2"/>
    <w:lsdException w:uiPriority="60" w:name="Light Shading Accent 3"/>
    <w:lsdException w:uiPriority="61" w:name="Light List Accent 3"/>
    <w:lsdException w:uiPriority="62" w:name="Light Grid Accent 3"/>
    <w:lsdException w:uiPriority="63" w:name="Medium Shading 1 Accent 3"/>
    <w:lsdException w:uiPriority="64" w:name="Medium Shading 2 Accent 3"/>
    <w:lsdException w:uiPriority="65" w:name="Medium List 1 Accent 3"/>
    <w:lsdException w:uiPriority="66" w:name="Medium List 2 Accent 3"/>
    <w:lsdException w:uiPriority="67" w:name="Medium Grid 1 Accent 3"/>
    <w:lsdException w:uiPriority="68" w:name="Medium Grid 2 Accent 3"/>
    <w:lsdException w:uiPriority="69" w:name="Medium Grid 3 Accent 3"/>
    <w:lsdException w:uiPriority="70" w:name="Dark List Accent 3"/>
    <w:lsdException w:uiPriority="71" w:name="Colorful Shading Accent 3"/>
    <w:lsdException w:uiPriority="72" w:name="Colorful List Accent 3"/>
    <w:lsdException w:uiPriority="73" w:name="Colorful Grid Accent 3"/>
    <w:lsdException w:uiPriority="60" w:name="Light Shading Accent 4"/>
    <w:lsdException w:uiPriority="61" w:name="Light List Accent 4"/>
    <w:lsdException w:uiPriority="62" w:name="Light Grid Accent 4"/>
    <w:lsdException w:uiPriority="63" w:name="Medium Shading 1 Accent 4"/>
    <w:lsdException w:uiPriority="64" w:name="Medium Shading 2 Accent 4"/>
    <w:lsdException w:uiPriority="65" w:name="Medium List 1 Accent 4"/>
    <w:lsdException w:uiPriority="66" w:name="Medium List 2 Accent 4"/>
    <w:lsdException w:uiPriority="67" w:name="Medium Grid 1 Accent 4"/>
    <w:lsdException w:uiPriority="68" w:name="Medium Grid 2 Accent 4"/>
    <w:lsdException w:uiPriority="69" w:name="Medium Grid 3 Accent 4"/>
    <w:lsdException w:uiPriority="70" w:name="Dark List Accent 4"/>
    <w:lsdException w:uiPriority="71" w:name="Colorful Shading Accent 4"/>
    <w:lsdException w:uiPriority="72" w:name="Colorful List Accent 4"/>
    <w:lsdException w:uiPriority="73" w:name="Colorful Grid Accent 4"/>
    <w:lsdException w:uiPriority="60" w:name="Light Shading Accent 5"/>
    <w:lsdException w:uiPriority="61" w:name="Light List Accent 5"/>
    <w:lsdException w:uiPriority="62" w:name="Light Grid Accent 5"/>
    <w:lsdException w:uiPriority="63" w:name="Medium Shading 1 Accent 5"/>
    <w:lsdException w:uiPriority="64" w:name="Medium Shading 2 Accent 5"/>
    <w:lsdException w:uiPriority="65" w:name="Medium List 1 Accent 5"/>
    <w:lsdException w:uiPriority="66" w:name="Medium List 2 Accent 5"/>
    <w:lsdException w:uiPriority="67" w:name="Medium Grid 1 Accent 5"/>
    <w:lsdException w:uiPriority="68" w:name="Medium Grid 2 Accent 5"/>
    <w:lsdException w:uiPriority="69" w:name="Medium Grid 3 Accent 5"/>
    <w:lsdException w:uiPriority="70" w:name="Dark List Accent 5"/>
    <w:lsdException w:uiPriority="71" w:name="Colorful Shading Accent 5"/>
    <w:lsdException w:uiPriority="72" w:name="Colorful List Accent 5"/>
    <w:lsdException w:uiPriority="73" w:name="Colorful Grid Accent 5"/>
    <w:lsdException w:uiPriority="60" w:name="Light Shading Accent 6"/>
    <w:lsdException w:uiPriority="61" w:name="Light List Accent 6"/>
    <w:lsdException w:uiPriority="62" w:name="Light Grid Accent 6"/>
    <w:lsdException w:uiPriority="63" w:name="Medium Shading 1 Accent 6"/>
    <w:lsdException w:uiPriority="64" w:name="Medium Shading 2 Accent 6"/>
    <w:lsdException w:uiPriority="65" w:name="Medium List 1 Accent 6"/>
    <w:lsdException w:uiPriority="66" w:name="Medium List 2 Accent 6"/>
    <w:lsdException w:uiPriority="67" w:name="Medium Grid 1 Accent 6"/>
    <w:lsdException w:uiPriority="68" w:name="Medium Grid 2 Accent 6"/>
    <w:lsdException w:uiPriority="69" w:name="Medium Grid 3 Accent 6"/>
    <w:lsdException w:uiPriority="70" w:name="Dark List Accent 6"/>
    <w:lsdException w:uiPriority="71" w:name="Colorful Shading Accent 6"/>
    <w:lsdException w:uiPriority="72" w:name="Colorful List Accent 6"/>
    <w:lsdException w:uiPriority="73" w:name="Colorful Grid Accent 6"/>
    <w:lsdException w:qFormat="true" w:uiPriority="19" w:name="Subtle Emphasis"/>
    <w:lsdException w:qFormat="true" w:uiPriority="21" w:name="Intense Emphasis"/>
    <w:lsdException w:qFormat="true" w:uiPriority="31" w:name="Subtle Reference"/>
    <w:lsdException w:qFormat="true" w:uiPriority="32" w:name="Intense Reference"/>
    <w:lsdException w:qFormat="true" w:uiPriority="33" w:name="Book Title"/>
    <w:lsdException w:unhideWhenUsed="true" w:semiHidden="true" w:uiPriority="37" w:name="Bibliography"/>
    <w:lsdException w:qFormat="true" w:unhideWhenUsed="true" w:semiHidden="true" w:uiPriority="39" w:name="TOC Heading"/>
    <w:lsdException w:uiPriority="41" w:name="Plain Table 1"/>
    <w:lsdException w:uiPriority="42" w:name="Plain Table 2"/>
    <w:lsdException w:uiPriority="43" w:name="Plain Table 3"/>
    <w:lsdException w:uiPriority="44" w:name="Plain Table 4"/>
    <w:lsdException w:uiPriority="45" w:name="Plain Table 5"/>
    <w:lsdException w:uiPriority="40" w:name="Grid Table Light"/>
    <w:lsdException w:uiPriority="46" w:name="Grid Table 1 Light"/>
    <w:lsdException w:uiPriority="47" w:name="Grid Table 2"/>
    <w:lsdException w:uiPriority="48" w:name="Grid Table 3"/>
    <w:lsdException w:uiPriority="49" w:name="Grid Table 4"/>
    <w:lsdException w:uiPriority="50" w:name="Grid Table 5 Dark"/>
    <w:lsdException w:uiPriority="51" w:name="Grid Table 6 Colorful"/>
    <w:lsdException w:uiPriority="52" w:name="Grid Table 7 Colorful"/>
    <w:lsdException w:uiPriority="46" w:name="Grid Table 1 Light Accent 1"/>
    <w:lsdException w:uiPriority="47" w:name="Grid Table 2 Accent 1"/>
    <w:lsdException w:uiPriority="48" w:name="Grid Table 3 Accent 1"/>
    <w:lsdException w:uiPriority="49" w:name="Grid Table 4 Accent 1"/>
    <w:lsdException w:uiPriority="50" w:name="Grid Table 5 Dark Accent 1"/>
    <w:lsdException w:uiPriority="51" w:name="Grid Table 6 Colorful Accent 1"/>
    <w:lsdException w:uiPriority="52" w:name="Grid Table 7 Colorful Accent 1"/>
    <w:lsdException w:uiPriority="46" w:name="Grid Table 1 Light Accent 2"/>
    <w:lsdException w:uiPriority="47" w:name="Grid Table 2 Accent 2"/>
    <w:lsdException w:uiPriority="48" w:name="Grid Table 3 Accent 2"/>
    <w:lsdException w:uiPriority="49" w:name="Grid Table 4 Accent 2"/>
    <w:lsdException w:uiPriority="50" w:name="Grid Table 5 Dark Accent 2"/>
    <w:lsdException w:uiPriority="51" w:name="Grid Table 6 Colorful Accent 2"/>
    <w:lsdException w:uiPriority="52" w:name="Grid Table 7 Colorful Accent 2"/>
    <w:lsdException w:uiPriority="46" w:name="Grid Table 1 Light Accent 3"/>
    <w:lsdException w:uiPriority="47" w:name="Grid Table 2 Accent 3"/>
    <w:lsdException w:uiPriority="48" w:name="Grid Table 3 Accent 3"/>
    <w:lsdException w:uiPriority="49" w:name="Grid Table 4 Accent 3"/>
    <w:lsdException w:uiPriority="50" w:name="Grid Table 5 Dark Accent 3"/>
    <w:lsdException w:uiPriority="51" w:name="Grid Table 6 Colorful Accent 3"/>
    <w:lsdException w:uiPriority="52" w:name="Grid Table 7 Colorful Accent 3"/>
    <w:lsdException w:uiPriority="46" w:name="Grid Table 1 Light Accent 4"/>
    <w:lsdException w:uiPriority="47" w:name="Grid Table 2 Accent 4"/>
    <w:lsdException w:uiPriority="48" w:name="Grid Table 3 Accent 4"/>
    <w:lsdException w:uiPriority="49" w:name="Grid Table 4 Accent 4"/>
    <w:lsdException w:uiPriority="50" w:name="Grid Table 5 Dark Accent 4"/>
    <w:lsdException w:uiPriority="51" w:name="Grid Table 6 Colorful Accent 4"/>
    <w:lsdException w:uiPriority="52" w:name="Grid Table 7 Colorful Accent 4"/>
    <w:lsdException w:uiPriority="46" w:name="Grid Table 1 Light Accent 5"/>
    <w:lsdException w:uiPriority="47" w:name="Grid Table 2 Accent 5"/>
    <w:lsdException w:uiPriority="48" w:name="Grid Table 3 Accent 5"/>
    <w:lsdException w:uiPriority="49" w:name="Grid Table 4 Accent 5"/>
    <w:lsdException w:uiPriority="50" w:name="Grid Table 5 Dark Accent 5"/>
    <w:lsdException w:uiPriority="51" w:name="Grid Table 6 Colorful Accent 5"/>
    <w:lsdException w:uiPriority="52" w:name="Grid Table 7 Colorful Accent 5"/>
    <w:lsdException w:uiPriority="46" w:name="Grid Table 1 Light Accent 6"/>
    <w:lsdException w:uiPriority="47" w:name="Grid Table 2 Accent 6"/>
    <w:lsdException w:uiPriority="48" w:name="Grid Table 3 Accent 6"/>
    <w:lsdException w:uiPriority="49" w:name="Grid Table 4 Accent 6"/>
    <w:lsdException w:uiPriority="50" w:name="Grid Table 5 Dark Accent 6"/>
    <w:lsdException w:uiPriority="51" w:name="Grid Table 6 Colorful Accent 6"/>
    <w:lsdException w:uiPriority="52" w:name="Grid Table 7 Colorful Accent 6"/>
    <w:lsdException w:uiPriority="46" w:name="List Table 1 Light"/>
    <w:lsdException w:uiPriority="47" w:name="List Table 2"/>
    <w:lsdException w:uiPriority="48" w:name="List Table 3"/>
    <w:lsdException w:uiPriority="49" w:name="List Table 4"/>
    <w:lsdException w:uiPriority="50" w:name="List Table 5 Dark"/>
    <w:lsdException w:uiPriority="51" w:name="List Table 6 Colorful"/>
    <w:lsdException w:uiPriority="52" w:name="List Table 7 Colorful"/>
    <w:lsdException w:uiPriority="46" w:name="List Table 1 Light Accent 1"/>
    <w:lsdException w:uiPriority="47" w:name="List Table 2 Accent 1"/>
    <w:lsdException w:uiPriority="48" w:name="List Table 3 Accent 1"/>
    <w:lsdException w:uiPriority="49" w:name="List Table 4 Accent 1"/>
    <w:lsdException w:uiPriority="50" w:name="List Table 5 Dark Accent 1"/>
    <w:lsdException w:uiPriority="51" w:name="List Table 6 Colorful Accent 1"/>
    <w:lsdException w:uiPriority="52" w:name="List Table 7 Colorful Accent 1"/>
    <w:lsdException w:uiPriority="46" w:name="List Table 1 Light Accent 2"/>
    <w:lsdException w:uiPriority="47" w:name="List Table 2 Accent 2"/>
    <w:lsdException w:uiPriority="48" w:name="List Table 3 Accent 2"/>
    <w:lsdException w:uiPriority="49" w:name="List Table 4 Accent 2"/>
    <w:lsdException w:uiPriority="50" w:name="List Table 5 Dark Accent 2"/>
    <w:lsdException w:uiPriority="51" w:name="List Table 6 Colorful Accent 2"/>
    <w:lsdException w:uiPriority="52" w:name="List Table 7 Colorful Accent 2"/>
    <w:lsdException w:uiPriority="46" w:name="List Table 1 Light Accent 3"/>
    <w:lsdException w:uiPriority="47" w:name="List Table 2 Accent 3"/>
    <w:lsdException w:uiPriority="48" w:name="List Table 3 Accent 3"/>
    <w:lsdException w:uiPriority="49" w:name="List Table 4 Accent 3"/>
    <w:lsdException w:uiPriority="50" w:name="List Table 5 Dark Accent 3"/>
    <w:lsdException w:uiPriority="51" w:name="List Table 6 Colorful Accent 3"/>
    <w:lsdException w:uiPriority="52" w:name="List Table 7 Colorful Accent 3"/>
    <w:lsdException w:uiPriority="46" w:name="List Table 1 Light Accent 4"/>
    <w:lsdException w:uiPriority="47" w:name="List Table 2 Accent 4"/>
    <w:lsdException w:uiPriority="48" w:name="List Table 3 Accent 4"/>
    <w:lsdException w:uiPriority="49" w:name="List Table 4 Accent 4"/>
    <w:lsdException w:uiPriority="50" w:name="List Table 5 Dark Accent 4"/>
    <w:lsdException w:uiPriority="51" w:name="List Table 6 Colorful Accent 4"/>
    <w:lsdException w:uiPriority="52" w:name="List Table 7 Colorful Accent 4"/>
    <w:lsdException w:uiPriority="46" w:name="List Table 1 Light Accent 5"/>
    <w:lsdException w:uiPriority="47" w:name="List Table 2 Accent 5"/>
    <w:lsdException w:uiPriority="48" w:name="List Table 3 Accent 5"/>
    <w:lsdException w:uiPriority="49" w:name="List Table 4 Accent 5"/>
    <w:lsdException w:uiPriority="50" w:name="List Table 5 Dark Accent 5"/>
    <w:lsdException w:uiPriority="51" w:name="List Table 6 Colorful Accent 5"/>
    <w:lsdException w:uiPriority="52" w:name="List Table 7 Colorful Accent 5"/>
    <w:lsdException w:uiPriority="46" w:name="List Table 1 Light Accent 6"/>
    <w:lsdException w:uiPriority="47" w:name="List Table 2 Accent 6"/>
    <w:lsdException w:uiPriority="48" w:name="List Table 3 Accent 6"/>
    <w:lsdException w:uiPriority="49" w:name="List Table 4 Accent 6"/>
    <w:lsdException w:uiPriority="50" w:name="List Table 5 Dark Accent 6"/>
    <w:lsdException w:uiPriority="51" w:name="List Table 6 Colorful Accent 6"/>
    <w:lsdException w:uiPriority="52" w:name="List Table 7 Colorful Accent 6"/>
  </w:latentStyles>
  <w:style w:default="true" w:styleId="Normal" w:type="paragraph">
    <w:name w:val="Normal"/>
    <w:qFormat/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styleId="Tekstrezerviranogmjesta" w:type="character">
    <w:name w:val="Placeholder Text"/>
    <w:basedOn w:val="Zadanifontodlomka"/>
    <w:uiPriority w:val="99"/>
    <w:semiHidden/>
    <w:rsid w:val="00070447"/>
    <w:rPr>
      <w:color w:val="808080"/>
      <w:bdr w:space="0" w:sz="0" w:color="auto" w:val="none"/>
      <w:shd w:fill="auto" w:color="auto" w:val="clear"/>
    </w:rPr>
  </w:style>
  <w:style w:customStyle="true" w:styleId="eSPISCCParagraphDefaultFont" w:type="character">
    <w:name w:val="eSPIS_CC_Paragraph Default Font"/>
    <w:basedOn w:val="Zadanifontodlomka"/>
    <w:rsid w:val="00070447"/>
    <w:rPr>
      <w:rFonts w:cs="Times New Roman" w:hAnsi="Times New Roman" w:ascii="Times New Roman"/>
      <w:sz w:val="24"/>
      <w:bdr w:space="0" w:sz="0" w:color="auto" w:val="none"/>
      <w:shd w:fill="auto" w:color="auto" w:val="clear"/>
      <w:lang w:val="hr-HR"/>
    </w:rPr>
  </w:style>
  <w:style w:customStyle="true" w:styleId="PozadinaSvijetloZuta" w:type="character">
    <w:name w:val="Pozadina_SvijetloZuta"/>
    <w:basedOn w:val="Zadanifontodlomka"/>
    <w:rsid w:val="00070447"/>
    <w:rPr>
      <w:bdr w:space="0" w:sz="0" w:color="auto" w:val="none"/>
      <w:shd w:fill="FFFFCC" w:color="auto" w:val="clear"/>
      <w:lang w:val="hr-HR"/>
    </w:rPr>
  </w:style>
  <w:style w:customStyle="true" w:styleId="PozadinaSvijetloCrvena" w:type="character">
    <w:name w:val="Pozadina_SvijetloCrvena"/>
    <w:basedOn w:val="eSPISCCParagraphDefaultFont"/>
    <w:rsid w:val="00070447"/>
    <w:rPr>
      <w:rFonts w:cs="Times New Roman" w:hAnsi="Times New Roman" w:ascii="Times New Roman"/>
      <w:sz w:val="24"/>
      <w:bdr w:space="0" w:sz="0" w:color="auto" w:val="none"/>
      <w:shd w:fill="FFCCCC" w:color="auto" w:val="clear"/>
      <w:lang w:val="hr-HR"/>
    </w:rPr>
  </w:style>
  <w:style w:customStyle="true" w:styleId="PozadinaSvijetloZelena" w:type="character">
    <w:name w:val="Pozadina_SvijetloZelena"/>
    <w:basedOn w:val="eSPISCCParagraphDefaultFont"/>
    <w:rsid w:val="00070447"/>
    <w:rPr>
      <w:rFonts w:cs="Times New Roman" w:hAnsi="Times New Roman" w:ascii="Times New Roman"/>
      <w:sz w:val="24"/>
      <w:bdr w:space="0" w:sz="0" w:color="auto" w:val="none"/>
      <w:shd w:fill="CCFFCC" w:color="auto" w:val="clear"/>
      <w:lang w:val="hr-H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optimizeForBrowser/>
  <w:allowPNG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_rels/settings.xml.rels><?xml version="1.0" encoding="UTF-8" standalone="yes"?><Relationships xmlns="http://schemas.openxmlformats.org/package/2006/relationships"><Relationship Id="rId1" Type="http://schemas.openxmlformats.org/officeDocument/2006/relationships/attachedTemplate" Target="file:///C:\IcmsRichClientWAS7\MasterTemplate.dotm" TargetMode="External"/></Relationships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Tema sustava Offic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icms>
  <DomainObject.DatumDonosenjaOdluke>
    <izvorni_sadrzaj/>
    <derivirana_varijabla naziv="DomainObject.DatumDonosenjaOdluke_1"/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/>
    <derivirana_varijabla naziv="DomainObject.Oznaka_1"/>
  </DomainObject.Oznaka>
  <DomainObject.DonositeljOdluke.Ime>
    <izvorni_sadrzaj/>
    <derivirana_varijabla naziv="DomainObject.DonositeljOdluke.Ime_1"/>
  </DomainObject.DonositeljOdluke.Ime>
  <DomainObject.DonositeljOdluke.Prezime>
    <izvorni_sadrzaj/>
    <derivirana_varijabla naziv="DomainObject.DonositeljOdluke.Prezime_1"/>
  </DomainObject.DonositeljOdluke.Prezime>
  <DomainObject.DonositeljOdluke.Oib>
    <izvorni_sadrzaj/>
    <derivirana_varijabla naziv="DomainObject.DonositeljOdluke.Oib_1"/>
  </DomainObject.DonositeljOdluke.Oib>
  <DomainObject.BrojStranica>
    <izvorni_sadrzaj/>
    <derivirana_varijabla naziv="DomainObject.BrojStranica_1"/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/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UcesnikSudskeRadnje.SudskaRadnja.UcesniciObavijest>
    <izvorni_sadrzaj/>
    <derivirana_varijabla naziv="DomainObject.UcesnikSudskeRadnje.SudskaRadnja.UcesniciObavijest_1"/>
  </DomainObject.UcesnikSudskeRadnje.SudskaRadnja.UcesniciObavijest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/>
    <derivirana_varijabla naziv="DomainObject.Predmet.Broj_1"/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/>
    <derivirana_varijabla naziv="DomainObject.Predmet.DatumOsnivanja_1"/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/>
    <derivirana_varijabla naziv="DomainObject.Predmet.OznakaBroj_1"/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otustrankaFormated>
    <izvorni_sadrzaj/>
    <derivirana_varijabla naziv="DomainObject.Predmet.ProtustrankaFormated_1"/>
  </DomainObject.Predmet.ProtustrankaFormated>
  <DomainObject.Predmet.ProtustrankaFormatedOIB>
    <izvorni_sadrzaj/>
    <derivirana_varijabla naziv="DomainObject.Predmet.ProtustrankaFormatedOIB_1"/>
  </DomainObject.Predmet.ProtustrankaFormatedOIB>
  <DomainObject.Predmet.ProtustrankaFormatedWithAdress>
    <izvorni_sadrzaj/>
    <derivirana_varijabla naziv="DomainObject.Predmet.ProtustrankaFormatedWithAdress_1"/>
  </DomainObject.Predmet.ProtustrankaFormatedWithAdress>
  <DomainObject.Predmet.ProtustrankaFormatedWithAdressOIB>
    <izvorni_sadrzaj/>
    <derivirana_varijabla naziv="DomainObject.Predmet.ProtustrankaFormatedWithAdressOIB_1"/>
  </DomainObject.Predmet.ProtustrankaFormatedWithAdressOIB>
  <DomainObject.Predmet.ProtustrankaWithAdress>
    <izvorni_sadrzaj/>
    <derivirana_varijabla naziv="DomainObject.Predmet.ProtustrankaWithAdress_1"/>
  </DomainObject.Predmet.ProtustrankaWithAdress>
  <DomainObject.Predmet.ProtustrankaWithAdressOIB>
    <izvorni_sadrzaj/>
    <derivirana_varijabla naziv="DomainObject.Predmet.ProtustrankaWithAdressOIB_1"/>
  </DomainObject.Predmet.ProtustrankaWithAdressOIB>
  <DomainObject.Predmet.ProtustrankaNazivFormated>
    <izvorni_sadrzaj/>
    <derivirana_varijabla naziv="DomainObject.Predmet.ProtustrankaNazivFormated_1"/>
  </DomainObject.Predmet.ProtustrankaNazivFormated>
  <DomainObject.Predmet.ProtustrankaNazivFormatedOIB>
    <izvorni_sadrzaj/>
    <derivirana_varijabla naziv="DomainObject.Predmet.ProtustrankaNazivFormatedOIB_1"/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/>
    <derivirana_varijabla naziv="DomainObject.Predmet.Referada.Naziv_1"/>
  </DomainObject.Predmet.Referada.Naziv>
  <DomainObject.Predmet.Referada.Oznaka>
    <izvorni_sadrzaj/>
    <derivirana_varijabla naziv="DomainObject.Predmet.Referada.Oznaka_1"/>
  </DomainObject.Predmet.Referada.Oznaka>
  <DomainObject.Predmet.Referada.Prostorija.Naziv>
    <izvorni_sadrzaj/>
    <derivirana_varijabla naziv="DomainObject.Predmet.Referada.Prostorija.Naziv_1"/>
  </DomainObject.Predmet.Referada.Prostorija.Naziv>
  <DomainObject.Predmet.Referada.Prostorija.Oznaka>
    <izvorni_sadrzaj/>
    <derivirana_varijabla naziv="DomainObject.Predmet.Referada.Prostorija.Oznaka_1"/>
  </DomainObject.Predmet.Referada.Prostorija.Oznaka>
  <DomainObject.Predmet.Referada.Sud.Naziv>
    <izvorni_sadrzaj/>
    <derivirana_varijabla naziv="DomainObject.Predmet.Referada.Sud.Naziv_1"/>
  </DomainObject.Predmet.Referada.Sud.Naziv>
  <DomainObject.Predmet.Referada.Sudac>
    <izvorni_sadrzaj/>
    <derivirana_varijabla naziv="DomainObject.Predmet.Referada.Sudac_1"/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/>
    <derivirana_varijabla naziv="DomainObject.Predmet.StrankaFormated_1"/>
  </DomainObject.Predmet.StrankaFormated>
  <DomainObject.Predmet.StrankaFormatedOIB>
    <izvorni_sadrzaj/>
    <derivirana_varijabla naziv="DomainObject.Predmet.StrankaFormatedOIB_1"/>
  </DomainObject.Predmet.StrankaFormatedOIB>
  <DomainObject.Predmet.StrankaFormatedWithAdress>
    <izvorni_sadrzaj/>
    <derivirana_varijabla naziv="DomainObject.Predmet.StrankaFormatedWithAdress_1"/>
  </DomainObject.Predmet.StrankaFormatedWithAdress>
  <DomainObject.Predmet.StrankaFormatedWithAdressOIB>
    <izvorni_sadrzaj/>
    <derivirana_varijabla naziv="DomainObject.Predmet.StrankaFormatedWithAdressOIB_1"/>
  </DomainObject.Predmet.StrankaFormatedWithAdressOIB>
  <DomainObject.Predmet.StrankaWithAdress>
    <izvorni_sadrzaj/>
    <derivirana_varijabla naziv="DomainObject.Predmet.StrankaWithAdress_1"/>
  </DomainObject.Predmet.StrankaWithAdress>
  <DomainObject.Predmet.StrankaWithAdressOIB>
    <izvorni_sadrzaj/>
    <derivirana_varijabla naziv="DomainObject.Predmet.StrankaWithAdressOIB_1"/>
  </DomainObject.Predmet.StrankaWithAdressOIB>
  <DomainObject.Predmet.StrankaNazivFormated>
    <izvorni_sadrzaj/>
    <derivirana_varijabla naziv="DomainObject.Predmet.StrankaNazivFormated_1"/>
  </DomainObject.Predmet.StrankaNazivFormated>
  <DomainObject.Predmet.StrankaNazivFormatedOIB>
    <izvorni_sadrzaj/>
    <derivirana_varijabla naziv="DomainObject.Predmet.StrankaNazivFormatedOIB_1"/>
  </DomainObject.Predmet.StrankaNazivFormatedOIB>
  <DomainObject.Predmet.Sud.Adresa.Naselje>
    <izvorni_sadrzaj/>
    <derivirana_varijabla naziv="DomainObject.Predmet.Sud.Adresa.Naselje_1"/>
  </DomainObject.Predmet.Sud.Adresa.Naselje>
  <DomainObject.Predmet.Sud.Adresa.NaseljeLokativ>
    <izvorni_sadrzaj/>
    <derivirana_varijabla naziv="DomainObject.Predmet.Sud.Adresa.NaseljeLokativ_1"/>
  </DomainObject.Predmet.Sud.Adresa.NaseljeLokativ>
  <DomainObject.Predmet.Sud.Adresa.PostBroj>
    <izvorni_sadrzaj/>
    <derivirana_varijabla naziv="DomainObject.Predmet.Sud.Adresa.PostBroj_1"/>
  </DomainObject.Predmet.Sud.Adresa.PostBroj>
  <DomainObject.Predmet.Sud.Adresa.UlicaIKBR>
    <izvorni_sadrzaj/>
    <derivirana_varijabla naziv="DomainObject.Predmet.Sud.Adresa.UlicaIKBR_1"/>
  </DomainObject.Predmet.Sud.Adresa.UlicaIKBR>
  <DomainObject.Predmet.Sud.Naziv>
    <izvorni_sadrzaj/>
    <derivirana_varijabla naziv="DomainObject.Predmet.Sud.Naziv_1"/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/>
    <derivirana_varijabla naziv="DomainObject.Predmet.TrenutnaLokacijaSpisa.Naziv_1"/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/>
    <derivirana_varijabla naziv="DomainObject.Predmet.TrenutnaLokacijaSpisa.Sud.Naziv_1"/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/>
    <derivirana_varijabla naziv="DomainObject.Predmet.UstrojstvenaJedinicaVodi.Naziv_1"/>
  </DomainObject.Predmet.UstrojstvenaJedinicaVodi.Naziv>
  <DomainObject.Predmet.UstrojstvenaJedinicaVodi.Oznaka>
    <izvorni_sadrzaj/>
    <derivirana_varijabla naziv="DomainObject.Predmet.UstrojstvenaJedinicaVodi.Oznaka_1"/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/>
    <derivirana_varijabla naziv="DomainObject.Predmet.UstrojstvenaJedinicaVodi.Sud.Naziv_1"/>
  </DomainObject.Predmet.UstrojstvenaJedinicaVodi.Sud.Naziv>
  <DomainObject.Predmet.VrstaSpora.Naziv>
    <izvorni_sadrzaj/>
    <derivirana_varijabla naziv="DomainObject.Predmet.VrstaSpora.Naziv_1"/>
  </DomainObject.Predmet.VrstaSpora.Naziv>
  <DomainObject.Predmet.Zapisnicar>
    <izvorni_sadrzaj/>
    <derivirana_varijabla naziv="DomainObject.Predmet.Zapisnicar_1"/>
  </DomainObject.Predmet.Zapisnicar>
  <DomainObject.Predmet.StrankaListFormated>
    <izvorni_sadrzaj/>
    <derivirana_varijabla naziv="DomainObject.Predmet.StrankaListFormated_1">
      <item/>
    </derivirana_varijabla>
  </DomainObject.Predmet.StrankaListFormated>
  <DomainObject.Predmet.StrankaListFormatedOIB>
    <izvorni_sadrzaj/>
    <derivirana_varijabla naziv="DomainObject.Predmet.StrankaListFormatedOIB_1">
      <item/>
    </derivirana_varijabla>
  </DomainObject.Predmet.StrankaListFormatedOIB>
  <DomainObject.Predmet.StrankaListFormatedWithAdress>
    <izvorni_sadrzaj/>
    <derivirana_varijabla naziv="DomainObject.Predmet.StrankaListFormatedWithAdress_1">
      <item/>
    </derivirana_varijabla>
  </DomainObject.Predmet.StrankaListFormatedWithAdress>
  <DomainObject.Predmet.StrankaListFormatedWithAdressOIB>
    <izvorni_sadrzaj/>
    <derivirana_varijabla naziv="DomainObject.Predmet.StrankaListFormatedWithAdressOIB_1">
      <item/>
    </derivirana_varijabla>
  </DomainObject.Predmet.StrankaListFormatedWithAdressOIB>
  <DomainObject.Predmet.StrankaListNazivFormated>
    <izvorni_sadrzaj/>
    <derivirana_varijabla naziv="DomainObject.Predmet.StrankaListNazivFormated_1">
      <item/>
    </derivirana_varijabla>
  </DomainObject.Predmet.StrankaListNazivFormated>
  <DomainObject.Predmet.StrankaListNazivFormatedOIB>
    <izvorni_sadrzaj/>
    <derivirana_varijabla naziv="DomainObject.Predmet.StrankaListNazivFormatedOIB_1">
      <item/>
    </derivirana_varijabla>
  </DomainObject.Predmet.StrankaListNazivFormatedOIB>
  <DomainObject.Predmet.ProtuStrankaListFormated>
    <izvorni_sadrzaj/>
    <derivirana_varijabla naziv="DomainObject.Predmet.ProtuStrankaListFormated_1">
      <item/>
    </derivirana_varijabla>
  </DomainObject.Predmet.ProtuStrankaListFormated>
  <DomainObject.Predmet.ProtuStrankaListFormatedOIB>
    <izvorni_sadrzaj/>
    <derivirana_varijabla naziv="DomainObject.Predmet.ProtuStrankaListFormatedOIB_1">
      <item/>
    </derivirana_varijabla>
  </DomainObject.Predmet.ProtuStrankaListFormatedOIB>
  <DomainObject.Predmet.ProtuStrankaListFormatedWithAdress>
    <izvorni_sadrzaj/>
    <derivirana_varijabla naziv="DomainObject.Predmet.ProtuStrankaListFormatedWithAdress_1">
      <item/>
    </derivirana_varijabla>
  </DomainObject.Predmet.ProtuStrankaListFormatedWithAdress>
  <DomainObject.Predmet.ProtuStrankaListFormatedWithAdressOIB>
    <izvorni_sadrzaj/>
    <derivirana_varijabla naziv="DomainObject.Predmet.ProtuStrankaListFormatedWithAdressOIB_1">
      <item/>
    </derivirana_varijabla>
  </DomainObject.Predmet.ProtuStrankaListFormatedWithAdressOIB>
  <DomainObject.Predmet.ProtuStrankaListNazivFormated>
    <izvorni_sadrzaj/>
    <derivirana_varijabla naziv="DomainObject.Predmet.ProtuStrankaListNazivFormated_1">
      <item/>
    </derivirana_varijabla>
  </DomainObject.Predmet.ProtuStrankaListNazivFormated>
  <DomainObject.Predmet.ProtuStrankaListNazivFormatedOIB>
    <izvorni_sadrzaj/>
    <derivirana_varijabla naziv="DomainObject.Predmet.ProtuStrankaListNazivFormatedOIB_1">
      <item/>
    </derivirana_varijabla>
  </DomainObject.Predmet.ProtuStrankaListNazivFormatedOIB>
  <DomainObject.Predmet.OstaliListFormated>
    <izvorni_sadrzaj/>
    <derivirana_varijabla naziv="DomainObject.Predmet.OstaliListFormated_1">
      <item/>
    </derivirana_varijabla>
  </DomainObject.Predmet.OstaliListFormated>
  <DomainObject.Predmet.OstaliListFormatedOIB>
    <izvorni_sadrzaj/>
    <derivirana_varijabla naziv="DomainObject.Predmet.OstaliListFormatedOIB_1">
      <item/>
    </derivirana_varijabla>
  </DomainObject.Predmet.OstaliListFormatedOIB>
  <DomainObject.Predmet.OstaliListFormatedWithAdress>
    <izvorni_sadrzaj/>
    <derivirana_varijabla naziv="DomainObject.Predmet.OstaliListFormatedWithAdress_1">
      <item/>
    </derivirana_varijabla>
  </DomainObject.Predmet.OstaliListFormatedWithAdress>
  <DomainObject.Predmet.OstaliListFormatedWithAdressOIB>
    <izvorni_sadrzaj/>
    <derivirana_varijabla naziv="DomainObject.Predmet.OstaliListFormatedWithAdressOIB_1">
      <item/>
    </derivirana_varijabla>
  </DomainObject.Predmet.OstaliListFormatedWithAdressOIB>
  <DomainObject.Predmet.OstaliListNazivFormated>
    <izvorni_sadrzaj/>
    <derivirana_varijabla naziv="DomainObject.Predmet.OstaliListNazivFormated_1">
      <item/>
    </derivirana_varijabla>
  </DomainObject.Predmet.OstaliListNazivFormated>
  <DomainObject.Predmet.OstaliListNazivFormatedOIB>
    <izvorni_sadrzaj/>
    <derivirana_varijabla naziv="DomainObject.Predmet.OstaliListNazivFormatedOIB_1">
      <item/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/>
    <derivirana_varijabla naziv="DomainObject.Predmet.Sud.Parent.Naziv_1"/>
  </DomainObject.Predmet.Sud.Parent.Naziv>
  <DomainObject.Datum>
    <izvorni_sadrzaj/>
    <derivirana_varijabla naziv="DomainObject.Datum_1"/>
  </DomainObject.Datum>
  <DomainObject.PoslovniBrojDokumenta>
    <izvorni_sadrzaj/>
    <derivirana_varijabla naziv="DomainObject.PoslovniBrojDokumenta_1"/>
  </DomainObject.PoslovniBrojDokumenta>
  <DomainObject.Predmet.StrankaIDrugi>
    <izvorni_sadrzaj/>
    <derivirana_varijabla naziv="DomainObject.Predmet.StrankaIDrugi_1"/>
  </DomainObject.Predmet.StrankaIDrugi>
  <DomainObject.Predmet.ProtustrankaIDrugi>
    <izvorni_sadrzaj/>
    <derivirana_varijabla naziv="DomainObject.Predmet.ProtustrankaIDrugi_1"/>
  </DomainObject.Predmet.ProtustrankaIDrugi>
  <DomainObject.Predmet.StrankaIDrugiAdressOIB>
    <izvorni_sadrzaj/>
    <derivirana_varijabla naziv="DomainObject.Predmet.StrankaIDrugiAdressOIB_1"/>
  </DomainObject.Predmet.StrankaIDrugiAdressOIB>
  <DomainObject.Predmet.ProtustrankaIDrugiAdressOIB>
    <izvorni_sadrzaj/>
    <derivirana_varijabla naziv="DomainObject.Predmet.ProtustrankaIDrugiAdressOIB_1"/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/>
    <derivirana_varijabla naziv="DomainObject.Predmet.SudioniciListNaziv_1">
      <item/>
    </derivirana_varijabla>
  </DomainObject.Predmet.SudioniciListNaziv>
  <DomainObject.Predmet.SudioniciListAdressOIB>
    <izvorni_sadrzaj/>
    <derivirana_varijabla naziv="DomainObject.Predmet.SudioniciListAdressOIB_1">
      <item/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DomainObject.Predmet.Pristojbe>
    <izvorni_sadrzaj/>
    <derivirana_varijabla naziv="DomainObject.Predmet.Pristojbe_1"/>
  </DomainObject.Predmet.Pristojbe>
  <DomainObject.Predmet.PristojbeSudionikNazivOIB>
    <izvorni_sadrzaj/>
    <derivirana_varijabla naziv="DomainObject.Predmet.PristojbeSudionikNazivOIB_1"/>
  </DomainObject.Predmet.PristojbeSudionikNazivOIB>
  <DomainObject.Predmet.PristojbePNB>
    <izvorni_sadrzaj/>
    <derivirana_varijabla naziv="DomainObject.Predmet.PristojbePNB_1"/>
  </DomainObject.Predmet.PristojbePNB>
  <DomainObject.Predmet.PristojbeIznos>
    <izvorni_sadrzaj/>
    <derivirana_varijabla naziv="DomainObject.Predmet.PristojbeIznos_1"/>
  </DomainObject.Predmet.PristojbeIznos>
  <DomainObject.Predmet.PristojbeOpisPlacanja>
    <izvorni_sadrzaj/>
    <derivirana_varijabla naziv="DomainObject.Predmet.PristojbeOpisPlacanja_1"/>
  </DomainObject.Predmet.PristojbeOpisPlacanja>
  <DomainObject.Predmet.PristojbeBrojRacuna>
    <izvorni_sadrzaj/>
    <derivirana_varijabla naziv="DomainObject.Predmet.PristojbeBrojRacuna_1"/>
  </DomainObject.Predmet.PristojbeBrojRacuna>
  <DomainObject.Predmet.SudioniciListNazivOIB>
    <izvorni_sadrzaj/>
    <derivirana_varijabla naziv="DomainObject.Predmet.SudioniciListNazivOIB_1">
      <item/>
    </derivirana_varijabla>
  </DomainObject.Predmet.SudioniciListNazivOIB>
  <DomainObject.Barcode>
    <izvorni_sadrzaj/>
    <derivirana_varijabla naziv="DomainObject.Barcode_1"/>
  </DomainObject.Barcode>
  <DomainObject.Predmet.PristojbeRokPlacanja>
    <izvorni_sadrzaj/>
    <derivirana_varijabla naziv="DomainObject.Predmet.PristojbeRokPlacanja_1"/>
  </DomainObject.Predmet.PristojbeRokPlacanja>
  <DomainObject.Predmet.PristojbeNazivVrste>
    <izvorni_sadrzaj/>
    <derivirana_varijabla naziv="DomainObject.Predmet.PristojbeNazivVrste_1"/>
  </DomainObject.Predmet.PristojbeNazivVrste>
  <DomainObject.Predmet.StecajniUpraviteljiListAddressOIB>
    <izvorni_sadrzaj/>
    <derivirana_varijabla naziv="DomainObject.Predmet.StecajniUpraviteljiListAddressOIB_1">
      <item/>
    </derivirana_varijabla>
  </DomainObject.Predmet.StecajniUpraviteljiListAddressOIB>
  <DomainObject.Predmet.BrojSaPocetkaNazivaVrsteSporaSuSpisa>
    <izvorni_sadrzaj/>
    <derivirana_varijabla naziv="DomainObject.Predmet.BrojSaPocetkaNazivaVrsteSporaSuSpisa_1"/>
  </DomainObject.Predmet.BrojSaPocetkaNazivaVrsteSporaSuSpisa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  <DomainObject.Predmet.OznakaDrugostupanjskogPredmetaKodRevizija>
    <izvorni_sadrzaj/>
    <derivirana_varijabla naziv="DomainObject.Predmet.OznakaDrugostupanjskogPredmetaKodRevizija_1"/>
  </DomainObject.Predmet.OznakaDrugostupanjskogPredmetaKodRevizija>
  <DomainObject.Predmet.NazivDrugostupanjskogSudaKodRevizija>
    <izvorni_sadrzaj/>
    <derivirana_varijabla naziv="DomainObject.Predmet.NazivDrugostupanjskogSudaKodRevizija_1"/>
  </DomainObject.Predmet.NazivDrugostupanjskogSudaKodRevizija>
  <DomainObject.Predmet.DatumZadnjeOdrzaneSudskeRadnje>
    <izvorni_sadrzaj/>
    <derivirana_varijabla naziv="DomainObject.Predmet.DatumZadnjeOdrzaneSudskeRadnje_1"/>
  </DomainObject.Predmet.DatumZadnjeOdrzaneSudskeRadnje>
  <DomainObject.PredzadnjaOdlukaIzPredmeta.DatumDonosenjaOdluke>
    <izvorni_sadrzaj/>
    <derivirana_varijabla naziv="DomainObject.PredzadnjaOdlukaIzPredmeta.DatumDonosenjaOdluke_1"/>
  </DomainObject.PredzadnjaOdlukaIzPredmeta.DatumDonosenjaOdluke>
  <DomainObject.PredzadnjaOdlukaIzPredmeta.Oznaka>
    <izvorni_sadrzaj/>
    <derivirana_varijabla naziv="DomainObject.PredzadnjaOdlukaIzPredmeta.Oznaka_1"/>
  </DomainObject.PredzadnjaOdlukaIzPredmeta.Oznaka>
</icms>
</file>

<file path=customXml/itemProps1.xml><?xml version="1.0" encoding="utf-8"?>
<ds:datastoreItem xmlns:ds="http://schemas.openxmlformats.org/officeDocument/2006/customXml" ds:itemID="{100293BC-3C9C-4740-99C7-73F5E9006100}">
  <ds:schemaRefs/>
</ds:datastoreItem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MasterTemplate</properties:Template>
  <properties:Company>Ministarstvo Pravosuda Republike Hrvatske</properties:Company>
  <properties:Pages>2</properties:Pages>
  <properties:Words>0</properties:Words>
  <properties:Characters>0</properties:Characters>
  <properties:Lines>4</properties:Lines>
  <properties:Paragraphs>0</properties:Paragraphs>
  <properties:TotalTime>1</properties:TotalTime>
  <properties:ScaleCrop>false</properties:ScaleCrop>
  <properties:HeadingPairs>
    <vt:vector size="2" baseType="variant">
      <vt:variant>
        <vt:lpstr>Naslov</vt:lpstr>
      </vt:variant>
      <vt:variant>
        <vt:i4>1</vt:i4>
      </vt:variant>
    </vt:vector>
  </properties:HeadingPairs>
  <properties:TitlesOfParts>
    <vt:vector size="1" baseType="lpstr">
      <vt:lpstr/>
    </vt:vector>
  </properties:TitlesOfParts>
  <properties:LinksUpToDate>false</properties:LinksUpToDate>
  <properties:CharactersWithSpaces>0</properties:CharactersWithSpaces>
  <properties:SharedDoc>false</properties:SharedDoc>
  <properties:HyperlinksChanged>false</properties:HyperlinksChanged>
  <properties:Application>Microsoft Office Word</properties:Application>
  <properties:AppVersion>16.0000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2019-03-11T08:22:00Z</dcterms:created>
  <dc:creator>Valentina Mrkonja</dc:creator>
  <dc:description/>
  <cp:keywords/>
  <cp:lastModifiedBy>Valentina Mrkonja</cp:lastModifiedBy>
  <dcterms:modified xmlns:xsi="http://www.w3.org/2001/XMLSchema-instance" xsi:type="dcterms:W3CDTF">2019-03-11T08:33:00Z</dcterms:modified>
  <cp:revision>2</cp:revision>
  <dc:subject/>
  <dc:title/>
</cp:coreProperties>
</file>

<file path=docProps/custom.xml><?xml version="1.0" encoding="utf-8"?>
<prop:Properties xmlns:vt="http://schemas.openxmlformats.org/officeDocument/2006/docPropsVTypes" xmlns:prop="http://schemas.openxmlformats.org/officeDocument/2006/custom-properties">
  <prop:property name="Saved" pid="2" fmtid="{D5CDD505-2E9C-101B-9397-08002B2CF9AE}">
    <vt:bool>true</vt:bool>
  </prop:property>
  <prop:property name="Naslov" pid="3" fmtid="{D5CDD505-2E9C-101B-9397-08002B2CF9AE}">
    <vt:lpwstr>Sp-2/2018-20 / Podnesak - Žalba (Sp-2-18 Žalba.docx)</vt:lpwstr>
  </prop:property>
  <prop:property name="CC_coloring" pid="4" fmtid="{D5CDD505-2E9C-101B-9397-08002B2CF9AE}">
    <vt:bool>false</vt:bool>
  </prop:property>
  <prop:property name="BrojStranica" pid="5" fmtid="{D5CDD505-2E9C-101B-9397-08002B2CF9AE}">
    <vt:i4>2</vt:i4>
  </prop:property>
</prop:Properties>
</file>