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f1fb" w14:paraId="02ef1fb" w:rsidRDefault="0007592D" w:rsidP="006F4C13" w:rsidR="006F4C13" w:rsidRPr="004E3176">
      <w:pPr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C13" w:rsidP="006F4C13" w:rsidR="006F4C13" w:rsidRPr="004E3176">
      <w:pPr>
        <w:rPr>
          <w:b/>
        </w:rPr>
      </w:pPr>
    </w:p>
    <w:p w:rsidRDefault="009606C1" w:rsidP="006F4C13" w:rsidR="006F4C13" w:rsidRPr="004E3176">
      <w:pPr>
        <w:rPr>
          <w:b/>
        </w:rPr>
      </w:pPr>
      <w:r w:rsidRPr="004E3176">
        <w:rPr>
          <w:b/>
        </w:rPr>
        <w:t xml:space="preserve">REPUBLIKA HRVATSKA   </w:t>
      </w:r>
      <w:r w:rsidRPr="004E3176">
        <w:rPr>
          <w:b/>
        </w:rPr>
        <w:tab/>
      </w:r>
      <w:r w:rsidRPr="004E3176">
        <w:rPr>
          <w:b/>
        </w:rPr>
        <w:tab/>
      </w:r>
      <w:r w:rsidRPr="004E3176">
        <w:rPr>
          <w:b/>
        </w:rPr>
        <w:tab/>
      </w:r>
      <w:r w:rsidRPr="004E3176">
        <w:rPr>
          <w:b/>
        </w:rPr>
        <w:tab/>
      </w:r>
      <w:r w:rsidR="00E059ED">
        <w:rPr>
          <w:b/>
        </w:rPr>
        <w:t xml:space="preserve">    Posl. br. 18 St-</w:t>
      </w:r>
      <w:r w:rsidR="0082420E">
        <w:rPr>
          <w:b/>
        </w:rPr>
        <w:t>869</w:t>
      </w:r>
      <w:r w:rsidR="00E059ED">
        <w:rPr>
          <w:b/>
        </w:rPr>
        <w:t>/201</w:t>
      </w:r>
      <w:r w:rsidR="0082420E">
        <w:rPr>
          <w:b/>
        </w:rPr>
        <w:t>6</w:t>
      </w:r>
    </w:p>
    <w:p w:rsidRDefault="006F4C13" w:rsidP="006F4C13" w:rsidR="006F4C13" w:rsidRPr="004E3176">
      <w:pPr>
        <w:rPr>
          <w:b/>
        </w:rPr>
      </w:pPr>
      <w:r w:rsidRPr="004E3176">
        <w:rPr>
          <w:b/>
        </w:rPr>
        <w:t>TRGOVAČKI SUD U SPLITU</w:t>
      </w:r>
    </w:p>
    <w:p w:rsidRDefault="00C86E57" w:rsidP="006F4C13" w:rsidR="006F4C13" w:rsidRPr="004E3176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6F4C13" w:rsidP="006F4C13" w:rsidR="006F4C13" w:rsidRPr="004E3176"/>
    <w:p w:rsidRDefault="006F4C13" w:rsidP="006F4C13" w:rsidR="006F4C13"/>
    <w:p w:rsidRDefault="00947469" w:rsidP="006F4C13" w:rsidR="00947469" w:rsidRPr="004E3176"/>
    <w:p w:rsidRDefault="006F4C13" w:rsidP="006F4C13" w:rsidR="00E059ED">
      <w:pPr>
        <w:tabs>
          <w:tab w:pos="5980" w:val="left"/>
        </w:tabs>
      </w:pPr>
      <w:r w:rsidRPr="004E3176">
        <w:tab/>
      </w:r>
    </w:p>
    <w:p w:rsidRDefault="00947469" w:rsidP="00C86E57" w:rsidR="00947469" w:rsidRPr="00947469">
      <w:pPr>
        <w:tabs>
          <w:tab w:pos="5980" w:val="left"/>
        </w:tabs>
        <w:jc w:val="center"/>
        <w:rPr>
          <w:b/>
        </w:rPr>
      </w:pPr>
      <w:r w:rsidRPr="00947469">
        <w:rPr>
          <w:b/>
        </w:rPr>
        <w:t>FINANCIJSKA AGENCIJA</w:t>
      </w:r>
    </w:p>
    <w:p w:rsidRDefault="0082420E" w:rsidP="00C86E57" w:rsidR="00A211C0">
      <w:pPr>
        <w:tabs>
          <w:tab w:pos="5980" w:val="left"/>
        </w:tabs>
        <w:jc w:val="center"/>
        <w:rPr>
          <w:b/>
        </w:rPr>
      </w:pPr>
      <w:r>
        <w:rPr>
          <w:b/>
        </w:rPr>
        <w:t>RC SPLIT</w:t>
      </w:r>
    </w:p>
    <w:p w:rsidRDefault="00C86E57" w:rsidP="00C86E57" w:rsidR="00C86E57">
      <w:pPr>
        <w:tabs>
          <w:tab w:pos="5980" w:val="left"/>
        </w:tabs>
        <w:jc w:val="center"/>
        <w:rPr>
          <w:b/>
        </w:rPr>
      </w:pPr>
      <w:r>
        <w:rPr>
          <w:b/>
        </w:rPr>
        <w:t>Podružnica Split</w:t>
      </w:r>
    </w:p>
    <w:p w:rsidRDefault="00C86E57" w:rsidP="00C86E57" w:rsidR="00C86E57" w:rsidRPr="00947469">
      <w:pPr>
        <w:tabs>
          <w:tab w:pos="5980" w:val="left"/>
        </w:tabs>
        <w:jc w:val="center"/>
        <w:rPr>
          <w:b/>
        </w:rPr>
      </w:pPr>
      <w:r>
        <w:rPr>
          <w:b/>
        </w:rPr>
        <w:t>Split, Mažuranićevo šetalište 24 b</w:t>
      </w:r>
    </w:p>
    <w:p w:rsidRDefault="006F4C13" w:rsidP="00C86E57" w:rsidR="006F4C13" w:rsidRPr="00947469">
      <w:pPr>
        <w:jc w:val="center"/>
      </w:pPr>
    </w:p>
    <w:p w:rsidRDefault="006F4C13" w:rsidP="006F4C13" w:rsidR="006F4C13" w:rsidRPr="004E3176"/>
    <w:p w:rsidRDefault="006F4C13" w:rsidP="006F4C13" w:rsidR="006F4C13" w:rsidRPr="004E3176"/>
    <w:p w:rsidRDefault="008E4125" w:rsidP="00063CDB" w:rsidR="008E4125" w:rsidRPr="004E3176">
      <w:pPr>
        <w:jc w:val="both"/>
      </w:pPr>
    </w:p>
    <w:p w:rsidRDefault="008E4125" w:rsidP="00063CDB" w:rsidR="008E4125" w:rsidRPr="004E3176">
      <w:pPr>
        <w:jc w:val="both"/>
      </w:pPr>
    </w:p>
    <w:p w:rsidRDefault="0063033A" w:rsidP="00947469" w:rsidR="00E059ED">
      <w:pPr>
        <w:jc w:val="both"/>
      </w:pPr>
      <w:r w:rsidRPr="004E3176">
        <w:t xml:space="preserve"> </w:t>
      </w:r>
      <w:r w:rsidRPr="004E3176">
        <w:tab/>
      </w:r>
      <w:r w:rsidR="00E059ED">
        <w:t>Pozivate</w:t>
      </w:r>
      <w:r w:rsidR="00E059ED" w:rsidRPr="00E059ED">
        <w:t xml:space="preserve"> se </w:t>
      </w:r>
      <w:r w:rsidR="001625B9">
        <w:t xml:space="preserve">bez odgode </w:t>
      </w:r>
      <w:r w:rsidR="00E059ED" w:rsidRPr="00E059ED">
        <w:t>dostaviti u smislu čl.</w:t>
      </w:r>
      <w:r w:rsidR="0082420E">
        <w:t>5</w:t>
      </w:r>
      <w:r w:rsidR="00E059ED" w:rsidRPr="00E059ED">
        <w:t xml:space="preserve">. </w:t>
      </w:r>
      <w:r w:rsidR="00947469">
        <w:t>i čl. 6. st.</w:t>
      </w:r>
      <w:r w:rsidR="0082420E">
        <w:t xml:space="preserve"> 2 i</w:t>
      </w:r>
      <w:r w:rsidR="00947469">
        <w:t xml:space="preserve"> 4. </w:t>
      </w:r>
      <w:r w:rsidR="00947469" w:rsidRPr="00947469">
        <w:t xml:space="preserve">Stečajnog zakona </w:t>
      </w:r>
      <w:r w:rsidR="00E059ED" w:rsidRPr="00E059ED">
        <w:t xml:space="preserve">(NN br. </w:t>
      </w:r>
      <w:r w:rsidR="00E059ED">
        <w:t>71/15</w:t>
      </w:r>
      <w:r w:rsidR="00E059ED" w:rsidRPr="00E059ED">
        <w:t xml:space="preserve"> - dalje u tekstu: SZ) potvrdu o stanju računa dužnika</w:t>
      </w:r>
      <w:r w:rsidR="0082420E" w:rsidRPr="0082420E">
        <w:t xml:space="preserve"> TRAVOLINI d.o.o. za trgovinu i graditeljstvo, Donji </w:t>
      </w:r>
      <w:proofErr w:type="spellStart"/>
      <w:r w:rsidR="0082420E" w:rsidRPr="0082420E">
        <w:t>Humac</w:t>
      </w:r>
      <w:proofErr w:type="spellEnd"/>
      <w:r w:rsidR="0082420E" w:rsidRPr="0082420E">
        <w:t xml:space="preserve">, Donji </w:t>
      </w:r>
      <w:proofErr w:type="spellStart"/>
      <w:r w:rsidR="0082420E" w:rsidRPr="0082420E">
        <w:t>Humac</w:t>
      </w:r>
      <w:proofErr w:type="spellEnd"/>
      <w:r w:rsidR="0082420E" w:rsidRPr="0082420E">
        <w:t xml:space="preserve"> </w:t>
      </w:r>
      <w:proofErr w:type="spellStart"/>
      <w:r w:rsidR="0082420E" w:rsidRPr="0082420E">
        <w:t>bb</w:t>
      </w:r>
      <w:proofErr w:type="spellEnd"/>
      <w:r w:rsidR="0082420E" w:rsidRPr="0082420E">
        <w:t>, MBS: 060180488, OIB: 37924281210</w:t>
      </w:r>
      <w:r w:rsidR="00A211C0">
        <w:t>,</w:t>
      </w:r>
      <w:r w:rsidR="0082420E">
        <w:t xml:space="preserve"> odnosno je li dužnik ima u Očevidniku redoslijeda osnova za plaćanje jednu ili više evidentiranih neizvršenih osnova za plaćanje u razdoblju dužem od 60 dana koje je trebalo bez pristanka dužnika naplatiti s bilo kojeg od njegovih računa, te ukupan iznos i broj dana blokade</w:t>
      </w:r>
      <w:r w:rsidR="00E059ED" w:rsidRPr="00E059ED">
        <w:t xml:space="preserve">. </w:t>
      </w:r>
    </w:p>
    <w:p w:rsidRDefault="00C86E57" w:rsidP="00947469" w:rsidR="00C86E57">
      <w:pPr>
        <w:jc w:val="both"/>
      </w:pPr>
    </w:p>
    <w:p w:rsidRDefault="00C86E57" w:rsidP="00C86E57" w:rsidR="00C86E57">
      <w:pPr>
        <w:ind w:firstLine="708"/>
        <w:jc w:val="both"/>
      </w:pPr>
      <w:r>
        <w:t xml:space="preserve">Navedenu </w:t>
      </w:r>
      <w:r w:rsidRPr="00C86E57">
        <w:t xml:space="preserve"> potvrdu možete dostav</w:t>
      </w:r>
      <w:r>
        <w:t xml:space="preserve">iti i </w:t>
      </w:r>
      <w:proofErr w:type="spellStart"/>
      <w:r>
        <w:t>faxom</w:t>
      </w:r>
      <w:proofErr w:type="spellEnd"/>
      <w:r>
        <w:t xml:space="preserve"> na broj 020/357-737 u roku 3 dana.</w:t>
      </w:r>
    </w:p>
    <w:p w:rsidRDefault="00C86E57" w:rsidP="00947469" w:rsidR="00C86E57">
      <w:pPr>
        <w:jc w:val="both"/>
      </w:pPr>
    </w:p>
    <w:p w:rsidRDefault="00C86E57" w:rsidP="00947469" w:rsidR="00C86E57">
      <w:pPr>
        <w:jc w:val="both"/>
      </w:pPr>
    </w:p>
    <w:p w:rsidRDefault="00E059ED" w:rsidP="00947469" w:rsidR="00E059ED" w:rsidRPr="00E059ED">
      <w:pPr>
        <w:jc w:val="both"/>
      </w:pPr>
    </w:p>
    <w:p w:rsidRDefault="00C77FA7" w:rsidP="00063CDB" w:rsidR="00C77FA7" w:rsidRPr="004E3176">
      <w:pPr>
        <w:jc w:val="both"/>
        <w:rPr>
          <w:b/>
        </w:rPr>
      </w:pPr>
    </w:p>
    <w:p w:rsidRDefault="008D5D69" w:rsidP="00B07523" w:rsidR="008D5D69" w:rsidRPr="004E3176">
      <w:pPr>
        <w:jc w:val="center"/>
        <w:rPr>
          <w:b/>
        </w:rPr>
      </w:pPr>
      <w:r w:rsidRPr="004E3176">
        <w:rPr>
          <w:b/>
        </w:rPr>
        <w:t xml:space="preserve">U </w:t>
      </w:r>
      <w:r w:rsidR="00C86E57">
        <w:rPr>
          <w:b/>
        </w:rPr>
        <w:t>Split</w:t>
      </w:r>
      <w:r w:rsidRPr="004E3176">
        <w:rPr>
          <w:b/>
        </w:rPr>
        <w:t xml:space="preserve">u, </w:t>
      </w:r>
      <w:r w:rsidR="00B65C17" w:rsidRPr="004E3176">
        <w:rPr>
          <w:b/>
        </w:rPr>
        <w:t xml:space="preserve">dana </w:t>
      </w:r>
      <w:r w:rsidR="00C86E57">
        <w:rPr>
          <w:b/>
        </w:rPr>
        <w:t>15</w:t>
      </w:r>
      <w:r w:rsidR="00F51F53" w:rsidRPr="004E3176">
        <w:rPr>
          <w:b/>
        </w:rPr>
        <w:t xml:space="preserve">. </w:t>
      </w:r>
      <w:r w:rsidR="0082420E">
        <w:rPr>
          <w:b/>
        </w:rPr>
        <w:t>rujn</w:t>
      </w:r>
      <w:r w:rsidR="00E059ED">
        <w:rPr>
          <w:b/>
        </w:rPr>
        <w:t>a</w:t>
      </w:r>
      <w:r w:rsidR="000E3FE3" w:rsidRPr="004E3176">
        <w:rPr>
          <w:b/>
        </w:rPr>
        <w:t xml:space="preserve"> </w:t>
      </w:r>
      <w:r w:rsidR="000F044B" w:rsidRPr="004E3176">
        <w:rPr>
          <w:b/>
        </w:rPr>
        <w:t>201</w:t>
      </w:r>
      <w:r w:rsidR="0082420E">
        <w:rPr>
          <w:b/>
        </w:rPr>
        <w:t>6</w:t>
      </w:r>
      <w:r w:rsidRPr="004E3176">
        <w:rPr>
          <w:b/>
        </w:rPr>
        <w:t>. godine</w:t>
      </w:r>
    </w:p>
    <w:p w:rsidRDefault="00570EDA" w:rsidR="00570EDA" w:rsidRPr="004E3176"/>
    <w:p w:rsidRDefault="000E3FE3" w:rsidR="000E3FE3"/>
    <w:p w:rsidRDefault="001625B9" w:rsidR="001625B9" w:rsidRPr="004E3176"/>
    <w:p w:rsidRDefault="00570EDA" w:rsidR="008D5D69" w:rsidRPr="004E3176">
      <w:pPr>
        <w:rPr>
          <w:b/>
        </w:rPr>
      </w:pPr>
      <w:r w:rsidRPr="004E3176">
        <w:tab/>
      </w:r>
      <w:r w:rsidRPr="004E3176">
        <w:tab/>
      </w:r>
      <w:r w:rsidR="008D5D69" w:rsidRPr="004E3176">
        <w:tab/>
      </w:r>
      <w:r w:rsidR="00F77F51" w:rsidRPr="004E3176">
        <w:tab/>
      </w:r>
      <w:r w:rsidR="008D5D69" w:rsidRPr="004E3176">
        <w:tab/>
      </w:r>
      <w:r w:rsidR="008D5D69" w:rsidRPr="004E3176">
        <w:tab/>
      </w:r>
      <w:r w:rsidR="008D5D69" w:rsidRPr="004E3176">
        <w:tab/>
      </w:r>
      <w:r w:rsidR="008D5D69" w:rsidRPr="004E3176">
        <w:tab/>
      </w:r>
      <w:r w:rsidR="001B6DBB" w:rsidRPr="004E3176">
        <w:rPr>
          <w:b/>
        </w:rPr>
        <w:t>Sud</w:t>
      </w:r>
      <w:r w:rsidR="000E3FE3" w:rsidRPr="004E3176">
        <w:rPr>
          <w:b/>
        </w:rPr>
        <w:t>ac</w:t>
      </w:r>
      <w:r w:rsidR="008D5D69" w:rsidRPr="004E3176">
        <w:rPr>
          <w:b/>
        </w:rPr>
        <w:t>:</w:t>
      </w:r>
    </w:p>
    <w:p w:rsidRDefault="008D5D69" w:rsidP="00410175" w:rsidR="00410175" w:rsidRPr="004E3176">
      <w:pPr>
        <w:ind w:left="6372"/>
        <w:rPr>
          <w:b/>
        </w:rPr>
      </w:pPr>
      <w:r w:rsidRPr="004E3176">
        <w:rPr>
          <w:b/>
        </w:rPr>
        <w:t xml:space="preserve"> </w:t>
      </w:r>
    </w:p>
    <w:p w:rsidRDefault="00F51F53" w:rsidP="00C77FA7" w:rsidR="000E3FE3">
      <w:pPr>
        <w:ind w:left="5664"/>
        <w:rPr>
          <w:b/>
        </w:rPr>
      </w:pPr>
      <w:r w:rsidRPr="004E3176">
        <w:rPr>
          <w:b/>
        </w:rPr>
        <w:t>Katarina Franković</w:t>
      </w:r>
      <w:r w:rsidR="00551950">
        <w:rPr>
          <w:b/>
        </w:rPr>
        <w:t>, v.r.</w:t>
      </w:r>
    </w:p>
    <w:p w:rsidRDefault="00BC5070" w:rsidP="00BC5070" w:rsidR="00BC5070">
      <w:pPr>
        <w:rPr>
          <w:b/>
        </w:rPr>
      </w:pPr>
    </w:p>
    <w:p w:rsidRDefault="0007592D" w:rsidP="00BC5070" w:rsidR="0007592D">
      <w:pPr>
        <w:rPr>
          <w:b/>
        </w:rPr>
      </w:pPr>
    </w:p>
    <w:p w:rsidRDefault="00BC5070" w:rsidP="00BC5070" w:rsidR="00BC5070">
      <w:pPr>
        <w:rPr>
          <w:b/>
        </w:rPr>
      </w:pPr>
      <w:r>
        <w:rPr>
          <w:b/>
        </w:rPr>
        <w:t>Dn-a:</w:t>
      </w:r>
    </w:p>
    <w:p w:rsidRDefault="0082420E" w:rsidP="00BC5070" w:rsidR="0082420E">
      <w:r>
        <w:t xml:space="preserve">- </w:t>
      </w:r>
      <w:r w:rsidR="00BC5070" w:rsidRPr="00BC5070">
        <w:t>FINA</w:t>
      </w:r>
    </w:p>
    <w:p w:rsidRDefault="0082420E" w:rsidP="00BC5070" w:rsidR="00BC5070" w:rsidRPr="00BC5070">
      <w:r>
        <w:t>-e oglasna ploča</w:t>
      </w:r>
      <w:r w:rsidR="00BC5070" w:rsidRPr="00BC5070">
        <w:t xml:space="preserve"> </w:t>
      </w:r>
    </w:p>
    <w:p w:rsidRDefault="00BC5070" w:rsidP="00C77FA7" w:rsidR="00BC5070" w:rsidRPr="00BC5070">
      <w:pPr>
        <w:ind w:left="5664"/>
      </w:pPr>
    </w:p>
    <w:p w:rsidRDefault="00BC5070" w:rsidP="00BC5070" w:rsidR="00BC5070" w:rsidRPr="004E3176">
      <w:pPr>
        <w:ind w:left="5664"/>
        <w:jc w:val="both"/>
        <w:rPr>
          <w:b/>
        </w:rPr>
      </w:pPr>
    </w:p>
    <w:p w:rsidRDefault="00016599" w:rsidP="00016599" w:rsidR="00016599" w:rsidRPr="004E3176"/>
    <w:sectPr w:rsidSect="00570EDA" w:rsidR="00016599" w:rsidRPr="004E3176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395AE5"/>
    <w:multiLevelType w:val="hybridMultilevel"/>
    <w:tmpl w:val="7E82D7DA"/>
    <w:lvl w:tplc="230269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02459D0"/>
    <w:multiLevelType w:val="hybridMultilevel"/>
    <w:tmpl w:val="AFC6D92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D69"/>
    <w:rsid w:val="00000426"/>
    <w:rsid w:val="00007A68"/>
    <w:rsid w:val="0001365F"/>
    <w:rsid w:val="00016599"/>
    <w:rsid w:val="00016BC4"/>
    <w:rsid w:val="000252A5"/>
    <w:rsid w:val="00031C75"/>
    <w:rsid w:val="00054807"/>
    <w:rsid w:val="00054B56"/>
    <w:rsid w:val="00062A2D"/>
    <w:rsid w:val="00063CDB"/>
    <w:rsid w:val="00065E7A"/>
    <w:rsid w:val="00070F0F"/>
    <w:rsid w:val="00075614"/>
    <w:rsid w:val="0007592D"/>
    <w:rsid w:val="00083191"/>
    <w:rsid w:val="0008619E"/>
    <w:rsid w:val="00097BEC"/>
    <w:rsid w:val="000B1FF4"/>
    <w:rsid w:val="000B2AB1"/>
    <w:rsid w:val="000B4C41"/>
    <w:rsid w:val="000D1453"/>
    <w:rsid w:val="000E3237"/>
    <w:rsid w:val="000E3FE3"/>
    <w:rsid w:val="000F044B"/>
    <w:rsid w:val="000F2FE7"/>
    <w:rsid w:val="000F4C64"/>
    <w:rsid w:val="001039EB"/>
    <w:rsid w:val="001074FE"/>
    <w:rsid w:val="00122B35"/>
    <w:rsid w:val="001312CF"/>
    <w:rsid w:val="00141005"/>
    <w:rsid w:val="00157015"/>
    <w:rsid w:val="001579FC"/>
    <w:rsid w:val="00161132"/>
    <w:rsid w:val="001625B9"/>
    <w:rsid w:val="0016657E"/>
    <w:rsid w:val="00191CE6"/>
    <w:rsid w:val="00197BDC"/>
    <w:rsid w:val="001A0822"/>
    <w:rsid w:val="001A0E77"/>
    <w:rsid w:val="001A17F2"/>
    <w:rsid w:val="001A33C4"/>
    <w:rsid w:val="001A6C7B"/>
    <w:rsid w:val="001B6DBB"/>
    <w:rsid w:val="001C1DEC"/>
    <w:rsid w:val="001D1704"/>
    <w:rsid w:val="001D64EC"/>
    <w:rsid w:val="001D6741"/>
    <w:rsid w:val="001F4152"/>
    <w:rsid w:val="002038ED"/>
    <w:rsid w:val="00213207"/>
    <w:rsid w:val="00213C63"/>
    <w:rsid w:val="00215750"/>
    <w:rsid w:val="00217B69"/>
    <w:rsid w:val="002201BA"/>
    <w:rsid w:val="00227079"/>
    <w:rsid w:val="002370EF"/>
    <w:rsid w:val="00241398"/>
    <w:rsid w:val="00242D31"/>
    <w:rsid w:val="00270CCC"/>
    <w:rsid w:val="00276859"/>
    <w:rsid w:val="002849A4"/>
    <w:rsid w:val="002866A4"/>
    <w:rsid w:val="002A4B2A"/>
    <w:rsid w:val="002A6F0C"/>
    <w:rsid w:val="002B4008"/>
    <w:rsid w:val="002B50CA"/>
    <w:rsid w:val="002E4C1F"/>
    <w:rsid w:val="002E7A40"/>
    <w:rsid w:val="002F3587"/>
    <w:rsid w:val="00300184"/>
    <w:rsid w:val="003063EA"/>
    <w:rsid w:val="0030700C"/>
    <w:rsid w:val="0031095B"/>
    <w:rsid w:val="00337E96"/>
    <w:rsid w:val="003451ED"/>
    <w:rsid w:val="003463B6"/>
    <w:rsid w:val="00361BBA"/>
    <w:rsid w:val="003641F6"/>
    <w:rsid w:val="00366BBD"/>
    <w:rsid w:val="00376241"/>
    <w:rsid w:val="00380A3C"/>
    <w:rsid w:val="0038510C"/>
    <w:rsid w:val="003941EC"/>
    <w:rsid w:val="003A29C3"/>
    <w:rsid w:val="003A7D73"/>
    <w:rsid w:val="003B6AB2"/>
    <w:rsid w:val="003D07B9"/>
    <w:rsid w:val="003D52A8"/>
    <w:rsid w:val="003F3CAD"/>
    <w:rsid w:val="003F7BBD"/>
    <w:rsid w:val="00402397"/>
    <w:rsid w:val="00407903"/>
    <w:rsid w:val="00410175"/>
    <w:rsid w:val="00427107"/>
    <w:rsid w:val="00455E8E"/>
    <w:rsid w:val="00456EFF"/>
    <w:rsid w:val="00476A11"/>
    <w:rsid w:val="004851A9"/>
    <w:rsid w:val="00490A50"/>
    <w:rsid w:val="00494154"/>
    <w:rsid w:val="00496693"/>
    <w:rsid w:val="004A28F1"/>
    <w:rsid w:val="004A337B"/>
    <w:rsid w:val="004B770C"/>
    <w:rsid w:val="004C0BC7"/>
    <w:rsid w:val="004C1471"/>
    <w:rsid w:val="004C3457"/>
    <w:rsid w:val="004D1BD1"/>
    <w:rsid w:val="004E3176"/>
    <w:rsid w:val="00502C3F"/>
    <w:rsid w:val="00514812"/>
    <w:rsid w:val="00517D31"/>
    <w:rsid w:val="00522F3F"/>
    <w:rsid w:val="005312D8"/>
    <w:rsid w:val="0053369A"/>
    <w:rsid w:val="0053398B"/>
    <w:rsid w:val="0053425E"/>
    <w:rsid w:val="00534D7D"/>
    <w:rsid w:val="00544C67"/>
    <w:rsid w:val="00551950"/>
    <w:rsid w:val="00562746"/>
    <w:rsid w:val="005630E9"/>
    <w:rsid w:val="00570EDA"/>
    <w:rsid w:val="00596D00"/>
    <w:rsid w:val="005A27BD"/>
    <w:rsid w:val="005A53F5"/>
    <w:rsid w:val="005C29A4"/>
    <w:rsid w:val="005D1B55"/>
    <w:rsid w:val="005E7CE3"/>
    <w:rsid w:val="005F52A3"/>
    <w:rsid w:val="00602989"/>
    <w:rsid w:val="0060440E"/>
    <w:rsid w:val="00620B4D"/>
    <w:rsid w:val="00620C74"/>
    <w:rsid w:val="0063033A"/>
    <w:rsid w:val="0063775D"/>
    <w:rsid w:val="00641246"/>
    <w:rsid w:val="00641FD9"/>
    <w:rsid w:val="00645F0E"/>
    <w:rsid w:val="006522DE"/>
    <w:rsid w:val="00653656"/>
    <w:rsid w:val="00677E6F"/>
    <w:rsid w:val="006A647B"/>
    <w:rsid w:val="006B4CC8"/>
    <w:rsid w:val="006C1C3F"/>
    <w:rsid w:val="006C7AEF"/>
    <w:rsid w:val="006E5329"/>
    <w:rsid w:val="006F13BF"/>
    <w:rsid w:val="006F2409"/>
    <w:rsid w:val="006F4C13"/>
    <w:rsid w:val="007171BF"/>
    <w:rsid w:val="00723FE9"/>
    <w:rsid w:val="00734842"/>
    <w:rsid w:val="00744B8B"/>
    <w:rsid w:val="00750A03"/>
    <w:rsid w:val="007548EF"/>
    <w:rsid w:val="00756322"/>
    <w:rsid w:val="00774C4D"/>
    <w:rsid w:val="00787880"/>
    <w:rsid w:val="00791A1F"/>
    <w:rsid w:val="0079237C"/>
    <w:rsid w:val="007A6742"/>
    <w:rsid w:val="007B3665"/>
    <w:rsid w:val="007D2753"/>
    <w:rsid w:val="007D3AB9"/>
    <w:rsid w:val="007D75EA"/>
    <w:rsid w:val="007E7631"/>
    <w:rsid w:val="008101FF"/>
    <w:rsid w:val="00816719"/>
    <w:rsid w:val="00820E3C"/>
    <w:rsid w:val="00823F23"/>
    <w:rsid w:val="0082420E"/>
    <w:rsid w:val="0084673C"/>
    <w:rsid w:val="00867330"/>
    <w:rsid w:val="0087195F"/>
    <w:rsid w:val="00874C51"/>
    <w:rsid w:val="0088189A"/>
    <w:rsid w:val="0088660F"/>
    <w:rsid w:val="008969D1"/>
    <w:rsid w:val="008B665B"/>
    <w:rsid w:val="008C51B2"/>
    <w:rsid w:val="008C740B"/>
    <w:rsid w:val="008D3EF4"/>
    <w:rsid w:val="008D4FE0"/>
    <w:rsid w:val="008D5D69"/>
    <w:rsid w:val="008E33C5"/>
    <w:rsid w:val="008E4125"/>
    <w:rsid w:val="008F7597"/>
    <w:rsid w:val="0090306D"/>
    <w:rsid w:val="009037BE"/>
    <w:rsid w:val="0090585C"/>
    <w:rsid w:val="0091363F"/>
    <w:rsid w:val="00923DE1"/>
    <w:rsid w:val="00947469"/>
    <w:rsid w:val="00956913"/>
    <w:rsid w:val="009570FD"/>
    <w:rsid w:val="009606C1"/>
    <w:rsid w:val="00967732"/>
    <w:rsid w:val="009751DA"/>
    <w:rsid w:val="00981318"/>
    <w:rsid w:val="0098208D"/>
    <w:rsid w:val="00990413"/>
    <w:rsid w:val="009A04C2"/>
    <w:rsid w:val="009A1429"/>
    <w:rsid w:val="009C08F0"/>
    <w:rsid w:val="009C5207"/>
    <w:rsid w:val="009C5A3D"/>
    <w:rsid w:val="009D5A46"/>
    <w:rsid w:val="009D6D81"/>
    <w:rsid w:val="009E3B04"/>
    <w:rsid w:val="00A06EF5"/>
    <w:rsid w:val="00A112AA"/>
    <w:rsid w:val="00A17837"/>
    <w:rsid w:val="00A208E4"/>
    <w:rsid w:val="00A211C0"/>
    <w:rsid w:val="00A41F55"/>
    <w:rsid w:val="00A63A24"/>
    <w:rsid w:val="00A7195E"/>
    <w:rsid w:val="00A7217D"/>
    <w:rsid w:val="00A7477A"/>
    <w:rsid w:val="00A82585"/>
    <w:rsid w:val="00AA03E2"/>
    <w:rsid w:val="00AB09CF"/>
    <w:rsid w:val="00AB3129"/>
    <w:rsid w:val="00B011FD"/>
    <w:rsid w:val="00B01D5A"/>
    <w:rsid w:val="00B07523"/>
    <w:rsid w:val="00B37BDC"/>
    <w:rsid w:val="00B40BE5"/>
    <w:rsid w:val="00B4671B"/>
    <w:rsid w:val="00B65C17"/>
    <w:rsid w:val="00B66E3C"/>
    <w:rsid w:val="00B8217F"/>
    <w:rsid w:val="00B8513F"/>
    <w:rsid w:val="00B85A8B"/>
    <w:rsid w:val="00B91AE0"/>
    <w:rsid w:val="00B93728"/>
    <w:rsid w:val="00BA37B0"/>
    <w:rsid w:val="00BA484D"/>
    <w:rsid w:val="00BC06E3"/>
    <w:rsid w:val="00BC2277"/>
    <w:rsid w:val="00BC5070"/>
    <w:rsid w:val="00BD198F"/>
    <w:rsid w:val="00BE0513"/>
    <w:rsid w:val="00BF1E78"/>
    <w:rsid w:val="00BF549F"/>
    <w:rsid w:val="00C00B25"/>
    <w:rsid w:val="00C01E08"/>
    <w:rsid w:val="00C17754"/>
    <w:rsid w:val="00C45B87"/>
    <w:rsid w:val="00C4711F"/>
    <w:rsid w:val="00C50E58"/>
    <w:rsid w:val="00C738FE"/>
    <w:rsid w:val="00C77FA7"/>
    <w:rsid w:val="00C86E57"/>
    <w:rsid w:val="00C973FC"/>
    <w:rsid w:val="00CA1ACA"/>
    <w:rsid w:val="00CA2A99"/>
    <w:rsid w:val="00CB36B1"/>
    <w:rsid w:val="00CB4707"/>
    <w:rsid w:val="00CB65A4"/>
    <w:rsid w:val="00CC16E0"/>
    <w:rsid w:val="00CC1D89"/>
    <w:rsid w:val="00CC3451"/>
    <w:rsid w:val="00CD543E"/>
    <w:rsid w:val="00CF03C2"/>
    <w:rsid w:val="00CF5719"/>
    <w:rsid w:val="00CF6DE2"/>
    <w:rsid w:val="00D12925"/>
    <w:rsid w:val="00D16C1D"/>
    <w:rsid w:val="00D34A47"/>
    <w:rsid w:val="00D36899"/>
    <w:rsid w:val="00D37D40"/>
    <w:rsid w:val="00D5529F"/>
    <w:rsid w:val="00D60224"/>
    <w:rsid w:val="00D6755B"/>
    <w:rsid w:val="00D807B6"/>
    <w:rsid w:val="00D96AB4"/>
    <w:rsid w:val="00DA314A"/>
    <w:rsid w:val="00DC72B3"/>
    <w:rsid w:val="00DC7B97"/>
    <w:rsid w:val="00DE471B"/>
    <w:rsid w:val="00DF136F"/>
    <w:rsid w:val="00E059ED"/>
    <w:rsid w:val="00E172AA"/>
    <w:rsid w:val="00E24286"/>
    <w:rsid w:val="00E363D7"/>
    <w:rsid w:val="00E4137E"/>
    <w:rsid w:val="00E56B5F"/>
    <w:rsid w:val="00E57F35"/>
    <w:rsid w:val="00E62F72"/>
    <w:rsid w:val="00EA373D"/>
    <w:rsid w:val="00EB7A19"/>
    <w:rsid w:val="00EC0336"/>
    <w:rsid w:val="00EC1FC7"/>
    <w:rsid w:val="00ED293B"/>
    <w:rsid w:val="00ED61B0"/>
    <w:rsid w:val="00EE2AB9"/>
    <w:rsid w:val="00EE30E8"/>
    <w:rsid w:val="00EE4976"/>
    <w:rsid w:val="00F138DD"/>
    <w:rsid w:val="00F23F2D"/>
    <w:rsid w:val="00F30978"/>
    <w:rsid w:val="00F430EE"/>
    <w:rsid w:val="00F51F53"/>
    <w:rsid w:val="00F77F51"/>
    <w:rsid w:val="00F8556F"/>
    <w:rsid w:val="00FA55F3"/>
    <w:rsid w:val="00FA7A8B"/>
    <w:rsid w:val="00FB0ED1"/>
    <w:rsid w:val="00FC6721"/>
    <w:rsid w:val="00FD56C2"/>
    <w:rsid w:val="00FF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16C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BD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BD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BD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BD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16C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BD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BD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BD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BD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TRAVOLINI d.o.o. za trgovinu i graditeljstvo</izvorni_sadrzaj>
    <derivirana_varijabla naziv="DomainObject.Predmet.ProtustrankaFormated_1">  TRAVOLINI d.o.o. za trgovinu i graditeljstvo</derivirana_varijabla>
  </DomainObject.Predmet.ProtustrankaFormated>
  <DomainObject.Predmet.ProtustrankaFormatedOIB>
    <izvorni_sadrzaj>  TRAVOLINI d.o.o. za trgovinu i graditeljstvo, OIB 37924281210</izvorni_sadrzaj>
    <derivirana_varijabla naziv="DomainObject.Predmet.ProtustrankaFormatedOIB_1">  TRAVOLINI d.o.o. za trgovinu i graditeljstvo, OIB 37924281210</derivirana_varijabla>
  </DomainObject.Predmet.ProtustrankaFormatedOIB>
  <DomainObject.Predmet.ProtustrankaFormatedWithAdress>
    <izvorni_sadrzaj> TRAVOLINI d.o.o. za trgovinu i graditeljstvo, Donji Humac/bb, 21400 Donji Humac</izvorni_sadrzaj>
    <derivirana_varijabla naziv="DomainObject.Predmet.ProtustrankaFormatedWithAdress_1"> TRAVOLINI d.o.o. za trgovinu i graditeljstvo, Donji Humac/bb, 21400 Donji Humac</derivirana_varijabla>
  </DomainObject.Predmet.ProtustrankaFormatedWithAdress>
  <DomainObject.Predmet.ProtustrankaFormatedWithAdressOIB>
    <izvorni_sadrzaj> TRAVOLINI d.o.o. za trgovinu i graditeljstvo, OIB 37924281210, Donji Humac/bb, 21400 Donji Humac</izvorni_sadrzaj>
    <derivirana_varijabla naziv="DomainObject.Predmet.ProtustrankaFormatedWithAdressOIB_1"> TRAVOLINI d.o.o. za trgovinu i graditeljstvo, OIB 37924281210, Donji Humac/bb, 21400 Donji Humac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</item>
    </izvorni_sadrzaj>
    <derivirana_varijabla naziv="DomainObject.Predmet.ProtuStrankaListFormated_1">
      <item>TRAVOLINI d.o.o. za trgovinu i graditeljstvo</item>
    </derivirana_varijabla>
  </DomainObject.Predmet.ProtuStrankaListFormated>
  <DomainObject.Predmet.ProtuStrankaListFormatedOIB>
    <izvorni_sadrzaj>
      <item>TRAVOLINI d.o.o. za trgovinu i graditeljstvo, OIB 37924281210</item>
    </izvorni_sadrzaj>
    <derivirana_varijabla naziv="DomainObject.Predmet.ProtuStrankaListFormatedOIB_1">
      <item>TRAVOLINI d.o.o. za trgovinu i graditeljstvo, OIB 37924281210</item>
    </derivirana_varijabla>
  </DomainObject.Predmet.ProtuStrankaListFormatedOIB>
  <DomainObject.Predmet.ProtuStrankaListFormatedWithAdress>
    <izvorni_sadrzaj>
      <item>TRAVOLINI d.o.o. za trgovinu i graditeljstvo, Donji Humac/bb, 21400 Donji Humac</item>
    </izvorni_sadrzaj>
    <derivirana_varijabla naziv="DomainObject.Predmet.ProtuStrankaListFormatedWithAdress_1">
      <item>TRAVOLINI d.o.o. za trgovinu i graditeljstvo, Donji Humac/bb, 21400 Donji Humac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</item>
    </izvorni_sadrzaj>
    <derivirana_varijabla naziv="DomainObject.Predmet.ProtuStrankaListFormatedWithAdressOIB_1">
      <item>TRAVOLINI d.o.o. za trgovinu i graditeljstvo, OIB 37924281210, Donji Humac/bb, 21400 Donji Humac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</izvorni_sadrzaj>
    <derivirana_varijabla naziv="DomainObject.Predmet.SudioniciListNaziv_1">
      <item>TRAVOLINI d.o.o. za trgovinu i graditeljstvo</item>
      <item>FINANCIJSKA AGENCIJA, PODRUŽNICA SPLIT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</izvorni_sadrzaj>
    <derivirana_varijabla naziv="DomainObject.Predmet.SudioniciListNazivOIB_1">
      <item>, OIB 37924281210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144</properties:Words>
  <properties:Characters>741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2016-09-15T11:03:00Z</dcterms:created>
  <dc:creator>RH-TDU</dc:creator>
  <cp:lastModifiedBy>Katarina Franković</cp:lastModifiedBy>
  <cp:lastPrinted>2016-09-15T11:05:00Z</cp:lastPrinted>
  <dcterms:modified xmlns:xsi="http://www.w3.org/2001/XMLSchema-instance" xsi:type="dcterms:W3CDTF">2016-09-15T11:05:00Z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