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a276" w14:paraId="736a276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5435F">
        <w:t>3</w:t>
      </w:r>
      <w:r w:rsidR="00A64093">
        <w:t>79</w:t>
      </w:r>
      <w:r w:rsidR="00B7752F">
        <w:t>/2018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A64093">
        <w:t>ANTENA DIGITAL j.</w:t>
      </w:r>
      <w:r w:rsidR="00A64093" w:rsidRPr="005D3532">
        <w:t>d.o.o.</w:t>
      </w:r>
      <w:r w:rsidR="00A64093">
        <w:t xml:space="preserve"> za izdavačku, radijsku i televizijsku djelatnost i marketing</w:t>
      </w:r>
      <w:r w:rsidR="00A64093" w:rsidRPr="005D3532">
        <w:t xml:space="preserve">, </w:t>
      </w:r>
      <w:r w:rsidR="00A64093">
        <w:t>Zadar</w:t>
      </w:r>
      <w:r w:rsidR="00A64093" w:rsidRPr="005D3532">
        <w:t xml:space="preserve">, </w:t>
      </w:r>
      <w:r w:rsidR="00A64093">
        <w:t>Ivana Lucića 18 c</w:t>
      </w:r>
      <w:r w:rsidR="00A64093" w:rsidRPr="005D3532">
        <w:t xml:space="preserve">, OIB: </w:t>
      </w:r>
      <w:r w:rsidR="00A64093">
        <w:t>19756329145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A64093">
        <w:t>Franku Paviću iz Sukošana</w:t>
      </w:r>
      <w:r>
        <w:t xml:space="preserve">,  </w:t>
      </w:r>
      <w:r w:rsidR="00E91BF5">
        <w:t>6</w:t>
      </w:r>
      <w:r w:rsidR="00B7471E">
        <w:t xml:space="preserve">. </w:t>
      </w:r>
      <w:r w:rsidR="00CB0DB5">
        <w:t>prosinca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="00A64093">
        <w:rPr>
          <w:b/>
        </w:rPr>
        <w:t>. u 10</w:t>
      </w:r>
      <w:r w:rsidRPr="00E5435F">
        <w:rPr>
          <w:b/>
        </w:rPr>
        <w:t>,</w:t>
      </w:r>
      <w:r w:rsidR="00A64093">
        <w:rPr>
          <w:b/>
        </w:rPr>
        <w:t>00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A64093">
        <w:t>Franko Pavić iz Sukošana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A64093">
        <w:t>ANTENA DIGITAL j.</w:t>
      </w:r>
      <w:r w:rsidR="00A64093" w:rsidRPr="005D3532">
        <w:t>d.o.o.</w:t>
      </w:r>
      <w:r w:rsidR="00A64093">
        <w:t xml:space="preserve"> za izdavačku, radijsku i televizijsku djelatnost i marketing</w:t>
      </w:r>
      <w:r w:rsidR="00A64093" w:rsidRPr="005D3532">
        <w:t xml:space="preserve">, </w:t>
      </w:r>
      <w:r w:rsidR="00A64093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</w:t>
      </w:r>
      <w:r w:rsidR="00C6393F">
        <w:lastRenderedPageBreak/>
        <w:t>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E71B9F">
        <w:t>2</w:t>
      </w:r>
      <w:r w:rsidR="00A64093">
        <w:t>4</w:t>
      </w:r>
      <w:r w:rsidR="00383DF6">
        <w:t>0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CB0DB5">
        <w:t>7</w:t>
      </w:r>
      <w:r w:rsidR="00C6393F">
        <w:t xml:space="preserve"> od </w:t>
      </w:r>
      <w:r w:rsidR="00E71B9F">
        <w:t>1</w:t>
      </w:r>
      <w:r w:rsidR="00383DF6">
        <w:t>5</w:t>
      </w:r>
      <w:r w:rsidR="00C6393F">
        <w:t xml:space="preserve">. </w:t>
      </w:r>
      <w:r w:rsidR="00E5435F">
        <w:t>listopada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E91BF5">
        <w:t>6</w:t>
      </w:r>
      <w:r w:rsidR="00B7471E">
        <w:t xml:space="preserve">. </w:t>
      </w:r>
      <w:r w:rsidR="00CB0DB5">
        <w:t>prosinca</w:t>
      </w:r>
      <w:r w:rsidR="00B7471E">
        <w:t xml:space="preserve"> 2018.</w:t>
      </w:r>
    </w:p>
    <w:p w:rsidRDefault="00A576FE" w:rsidP="00A576FE" w:rsidR="00A576FE"/>
    <w:p w:rsidRDefault="00EE1AB0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A64093">
        <w:t>Franku Paviću iz Sukošana</w:t>
      </w:r>
      <w:r w:rsidR="00A64093" w:rsidRPr="005D3532">
        <w:t xml:space="preserve">, </w:t>
      </w:r>
      <w:r w:rsidR="00A64093">
        <w:t>Hrvatskih branitelja 42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B611F0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E5435F">
      <w:t>3</w:t>
    </w:r>
    <w:r w:rsidR="00A64093">
      <w:t>79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4093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1F0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345A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91BF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1AB0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1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1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St-379/2018-3</izvorni_sadrzaj>
    <derivirana_varijabla naziv="DomainObject.Oznaka_1">St-379/2018-3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ANTENA DIGITAL j.d.o.o.</izvorni_sadrzaj>
    <derivirana_varijabla naziv="DomainObject.Predmet.ProtustrankaFormated_1">  ANTENA DIGITAL j.d.o.o.</derivirana_varijabla>
  </DomainObject.Predmet.ProtustrankaFormated>
  <DomainObject.Predmet.ProtustrankaFormatedOIB>
    <izvorni_sadrzaj>  ANTENA DIGITAL j.d.o.o., OIB 19756329145</izvorni_sadrzaj>
    <derivirana_varijabla naziv="DomainObject.Predmet.ProtustrankaFormatedOIB_1">  ANTENA DIGITAL j.d.o.o., OIB 19756329145</derivirana_varijabla>
  </DomainObject.Predmet.ProtustrankaFormatedOIB>
  <DomainObject.Predmet.ProtustrankaFormatedWithAdress>
    <izvorni_sadrzaj> ANTENA DIGITAL j.d.o.o., Ivana Lučića 18c, 23000 Zadar</izvorni_sadrzaj>
    <derivirana_varijabla naziv="DomainObject.Predmet.ProtustrankaFormatedWithAdress_1"> ANTENA DIGITAL j.d.o.o., Ivana Lučića 18c, 23000 Zadar</derivirana_varijabla>
  </DomainObject.Predmet.ProtustrankaFormatedWithAdress>
  <DomainObject.Predmet.ProtustrankaFormatedWithAdressOIB>
    <izvorni_sadrzaj> ANTENA DIGITAL j.d.o.o., OIB 19756329145, Ivana Lučića 18c, 23000 Zadar</izvorni_sadrzaj>
    <derivirana_varijabla naziv="DomainObject.Predmet.ProtustrankaFormatedWithAdressOIB_1"> ANTENA DIGITAL j.d.o.o., OIB 19756329145, Ivana Lučića 18c, 23000 Zadar</derivirana_varijabla>
  </DomainObject.Predmet.ProtustrankaFormatedWithAdressOIB>
  <DomainObject.Predmet.ProtustrankaWithAdress>
    <izvorni_sadrzaj>ANTENA DIGITAL j.d.o.o. Ivana Lučića 18c, 23000 Zadar</izvorni_sadrzaj>
    <derivirana_varijabla naziv="DomainObject.Predmet.ProtustrankaWithAdress_1">ANTENA DIGITAL j.d.o.o. Ivana Lučića 18c, 23000 Zadar</derivirana_varijabla>
  </DomainObject.Predmet.ProtustrankaWithAdress>
  <DomainObject.Predmet.ProtustrankaWithAdressOIB>
    <izvorni_sadrzaj>ANTENA DIGITAL j.d.o.o., OIB 19756329145, Ivana Lučića 18c, 23000 Zadar</izvorni_sadrzaj>
    <derivirana_varijabla naziv="DomainObject.Predmet.ProtustrankaWithAdressOIB_1">ANTENA DIGITAL j.d.o.o., OIB 19756329145, Ivana Lučića 18c, 23000 Zadar</derivirana_varijabla>
  </DomainObject.Predmet.ProtustrankaWithAdressOIB>
  <DomainObject.Predmet.ProtustrankaNazivFormated>
    <izvorni_sadrzaj>ANTENA DIGITAL j.d.o.o.</izvorni_sadrzaj>
    <derivirana_varijabla naziv="DomainObject.Predmet.ProtustrankaNazivFormated_1">ANTENA DIGITAL j.d.o.o.</derivirana_varijabla>
  </DomainObject.Predmet.ProtustrankaNazivFormated>
  <DomainObject.Predmet.ProtustrankaNazivFormatedOIB>
    <izvorni_sadrzaj>ANTENA DIGITAL j.d.o.o., OIB 19756329145</izvorni_sadrzaj>
    <derivirana_varijabla naziv="DomainObject.Predmet.ProtustrankaNazivFormatedOIB_1">ANTENA DIGITAL j.d.o.o., OIB 19756329145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ANTENA DIGITAL j.d.o.o.</item>
    </izvorni_sadrzaj>
    <derivirana_varijabla naziv="DomainObject.Predmet.ProtuStrankaListFormated_1">
      <item>ANTENA DIGITAL j.d.o.o.</item>
    </derivirana_varijabla>
  </DomainObject.Predmet.ProtuStrankaListFormated>
  <DomainObject.Predmet.ProtuStrankaListFormatedOIB>
    <izvorni_sadrzaj>
      <item>ANTENA DIGITAL j.d.o.o., OIB 19756329145</item>
    </izvorni_sadrzaj>
    <derivirana_varijabla naziv="DomainObject.Predmet.ProtuStrankaListFormatedOIB_1">
      <item>ANTENA DIGITAL j.d.o.o., OIB 19756329145</item>
    </derivirana_varijabla>
  </DomainObject.Predmet.ProtuStrankaListFormatedOIB>
  <DomainObject.Predmet.ProtuStrankaListFormatedWithAdress>
    <izvorni_sadrzaj>
      <item>ANTENA DIGITAL j.d.o.o., Ivana Lučića 18c, 23000 Zadar</item>
    </izvorni_sadrzaj>
    <derivirana_varijabla naziv="DomainObject.Predmet.ProtuStrankaListFormatedWithAdress_1">
      <item>ANTENA DIGITAL j.d.o.o., Ivana Lučića 18c, 23000 Zadar</item>
    </derivirana_varijabla>
  </DomainObject.Predmet.ProtuStrankaListFormatedWithAdress>
  <DomainObject.Predmet.ProtuStrankaListFormatedWithAdressOIB>
    <izvorni_sadrzaj>
      <item>ANTENA DIGITAL j.d.o.o., OIB 19756329145, Ivana Lučića 18c, 23000 Zadar</item>
    </izvorni_sadrzaj>
    <derivirana_varijabla naziv="DomainObject.Predmet.ProtuStrankaListFormatedWithAdressOIB_1">
      <item>ANTENA DIGITAL j.d.o.o., OIB 19756329145, Ivana Lučića 18c, 23000 Zadar</item>
    </derivirana_varijabla>
  </DomainObject.Predmet.ProtuStrankaListFormatedWithAdressOIB>
  <DomainObject.Predmet.ProtuStrankaListNazivFormated>
    <izvorni_sadrzaj>
      <item>ANTENA DIGITAL j.d.o.o.</item>
    </izvorni_sadrzaj>
    <derivirana_varijabla naziv="DomainObject.Predmet.ProtuStrankaListNazivFormated_1">
      <item>ANTENA DIGITAL j.d.o.o.</item>
    </derivirana_varijabla>
  </DomainObject.Predmet.ProtuStrankaListNazivFormated>
  <DomainObject.Predmet.ProtuStrankaListNazivFormatedOIB>
    <izvorni_sadrzaj>
      <item>ANTENA DIGITAL j.d.o.o., OIB 19756329145</item>
    </izvorni_sadrzaj>
    <derivirana_varijabla naziv="DomainObject.Predmet.ProtuStrankaListNazivFormatedOIB_1">
      <item>ANTENA DIGITAL j.d.o.o., OIB 19756329145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St-379/2018-3</izvorni_sadrzaj>
    <derivirana_varijabla naziv="DomainObject.PoslovniBrojDokumenta_1">St-379/2018-3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ANTENA DIGITAL j.d.o.o.</izvorni_sadrzaj>
    <derivirana_varijabla naziv="DomainObject.Predmet.ProtustrankaIDrugi_1">ANTENA DIGITAL j.d.o.o.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ANTENA DIGITAL j.d.o.o., OIB 19756329145, Ivana Lučića 18c, 23000 Zadar</izvorni_sadrzaj>
    <derivirana_varijabla naziv="DomainObject.Predmet.ProtustrankaIDrugiAdressOIB_1">ANTENA DIGITAL j.d.o.o., OIB 19756329145, Ivana Lučića 18c,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ANTENA DIGITAL j.d.o.o.</item>
      <item>FINA</item>
    </izvorni_sadrzaj>
    <derivirana_varijabla naziv="DomainObject.Predmet.SudioniciListNaziv_1">
      <item>ANTENA DIGITAL j.d.o.o.</item>
      <item>FINA</item>
    </derivirana_varijabla>
  </DomainObject.Predmet.SudioniciListNaziv>
  <DomainObject.Predmet.SudioniciListAdressOIB>
    <izvorni_sadrzaj>
      <item>ANTENA DIGITAL j.d.o.o., OIB 19756329145, Ivana Lučića 18c,23000 Zadar</item>
      <item>FINA, OIB 85821130368, Ivana Danila 4,23000 Zadar</item>
    </izvorni_sadrzaj>
    <derivirana_varijabla naziv="DomainObject.Predmet.SudioniciListAdressOIB_1">
      <item>ANTENA DIGITAL j.d.o.o., OIB 19756329145, Ivana Lučića 18c,23000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19756329145</item>
      <item>, OIB 85821130368</item>
    </izvorni_sadrzaj>
    <derivirana_varijabla naziv="DomainObject.Predmet.SudioniciListNazivOIB_1">
      <item>, OIB 19756329145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St-379/2018-2</izvorni_sadrzaj>
    <derivirana_varijabla naziv="DomainObject.PredzadnjaOdlukaIzPredmeta.Oznaka_1">St-379/2018-2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18C5E-9E4A-42FB-8765-877EAB314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2669</properties:Characters>
  <properties:Lines>81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2018-12-06T07:42:00Z</dcterms:created>
  <dc:creator>Administrator</dc:creator>
  <cp:lastModifiedBy>Ante Rubelj</cp:lastModifiedBy>
  <cp:lastPrinted>2018-12-10T08:07:00Z</cp:lastPrinted>
  <dcterms:modified xmlns:xsi="http://www.w3.org/2001/XMLSchema-instance" xsi:type="dcterms:W3CDTF">2018-12-10T08:07:00Z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St-379/2018-3 / Odluka - Rješenje - pokretanje prethodnog postupka radi utvrđivanja uvjeta za otvaranje stečajnog postupka (1St-379-18-2_RJ__o_prethodnom_nakon_skraćenog.docx)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