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b4b3" w14:paraId="20db4b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82905">
        <w:t>2</w:t>
      </w:r>
      <w:r w:rsidR="0086498D">
        <w:t>338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>Trgovački sud u Osijeku, po sucu mr.sc. Mirjani Baran, u steč</w:t>
      </w:r>
      <w:r w:rsidR="0086498D">
        <w:t>ajnom predmetu povodom zahtjeva Financijske agencije OIB: 85821130368, Regionalni centar Rijeka Podružnica Pula, Giardini 5, za pokretanje skraćenog stečajnog postupka nad dužnikom DOM PLAST j.d.o.o. OIB: 72028121381, MBS: 040328083, Pula, Stankovićeva 49</w:t>
      </w:r>
      <w:r w:rsidR="007F3C43">
        <w:t xml:space="preserve">, </w:t>
      </w:r>
      <w:r w:rsidR="0086498D">
        <w:t>dana 6</w:t>
      </w:r>
      <w:r w:rsidR="0049346A">
        <w:t xml:space="preserve">. </w:t>
      </w:r>
      <w:r w:rsidR="0086498D">
        <w:t>veljače</w:t>
      </w:r>
      <w:r>
        <w:t xml:space="preserve">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86498D">
        <w:t>PLAST j.d.o.o. OIB: 72028121381, MBS: 040328083, Pula, Stankovićeva 49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AB72B3">
        <w:t>KREŠIMIR FUČKAR</w:t>
      </w:r>
      <w:r w:rsidR="00230785">
        <w:t xml:space="preserve">, OIB: </w:t>
      </w:r>
      <w:r w:rsidR="00AB72B3">
        <w:t>01195634741</w:t>
      </w:r>
      <w:r w:rsidR="00230785">
        <w:t xml:space="preserve">, </w:t>
      </w:r>
      <w:r w:rsidR="00AB72B3">
        <w:t>Sladojevci, Braće Radića 63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86498D">
        <w:t>PLAST j.d.o.o. OIB: 72028121381, MBS: 040328083, Pula, Stankovićeva 49</w:t>
      </w:r>
      <w:r w:rsidR="00AB72B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6498D" w:rsidR="0086498D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49346A">
        <w:t xml:space="preserve">Financijske agencije </w:t>
      </w:r>
      <w:r w:rsidR="0086498D">
        <w:t xml:space="preserve">Regionalni centar Rijeka Podružnica Pula, </w:t>
      </w:r>
      <w:r w:rsidR="002F01CE">
        <w:t xml:space="preserve">podnijela </w:t>
      </w:r>
      <w:r>
        <w:t xml:space="preserve">je dana </w:t>
      </w:r>
      <w:r w:rsidR="0086498D">
        <w:t>10. kolovoza</w:t>
      </w:r>
      <w:r w:rsidR="0049346A">
        <w:t xml:space="preserve"> 2016</w:t>
      </w:r>
      <w:r>
        <w:t xml:space="preserve">. zahtjev </w:t>
      </w:r>
      <w:r w:rsidR="00D6035C">
        <w:t>broj Klasa: 110-07/1</w:t>
      </w:r>
      <w:r w:rsidR="0049346A">
        <w:t>6</w:t>
      </w:r>
      <w:r w:rsidR="00D6035C">
        <w:t>-01/04, Ur. broj: 04-06-1</w:t>
      </w:r>
      <w:r w:rsidR="0049346A">
        <w:t>6</w:t>
      </w:r>
      <w:r w:rsidR="00D6035C">
        <w:t>-</w:t>
      </w:r>
      <w:r w:rsidR="007F3C43">
        <w:t>1</w:t>
      </w:r>
      <w:r w:rsidR="0086498D">
        <w:t>1031</w:t>
      </w:r>
      <w:r w:rsidR="007176DF">
        <w:t xml:space="preserve"> </w:t>
      </w:r>
      <w:r w:rsidR="0086498D">
        <w:t>Trgovačkom</w:t>
      </w:r>
      <w:r w:rsidR="007F3C43">
        <w:t xml:space="preserve"> sudu</w:t>
      </w:r>
      <w:r w:rsidR="0086498D">
        <w:t xml:space="preserve"> u 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86498D">
        <w:t>Regionalni centar Rijeka Podružnica Pula, Giardini 5.</w:t>
      </w:r>
    </w:p>
    <w:p w:rsidRDefault="0086498D" w:rsidP="0086498D" w:rsidR="0086498D">
      <w:pPr>
        <w:jc w:val="both"/>
      </w:pPr>
    </w:p>
    <w:p w:rsidRDefault="0040522B" w:rsidP="0086498D" w:rsidR="002F01CE">
      <w:pPr>
        <w:ind w:firstLine="1416"/>
        <w:jc w:val="both"/>
      </w:pPr>
      <w:r>
        <w:t xml:space="preserve">Trgovački sud u Osijeku je dana </w:t>
      </w:r>
      <w:r w:rsidR="0086498D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49346A">
        <w:t>2</w:t>
      </w:r>
      <w:r w:rsidR="0086498D">
        <w:t>338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F7B76" w:rsidP="0040522B" w:rsidR="000F7B76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384998" w:rsidP="0040522B" w:rsidR="00384998">
      <w:pPr>
        <w:pStyle w:val="Tijeloteksta"/>
        <w:ind w:firstLine="708"/>
        <w:jc w:val="center"/>
      </w:pPr>
    </w:p>
    <w:p w:rsidRDefault="0086498D" w:rsidP="0040522B" w:rsidR="0086498D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49346A" w:rsidP="0040522B" w:rsidR="0049346A">
      <w:pPr>
        <w:pStyle w:val="Tijeloteksta"/>
        <w:ind w:firstLine="708"/>
        <w:jc w:val="center"/>
      </w:pPr>
    </w:p>
    <w:p w:rsidRDefault="00384998" w:rsidP="0040522B" w:rsidR="00384998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86498D">
        <w:t>6. veljače</w:t>
      </w:r>
      <w:r w:rsidR="007F4289">
        <w:t xml:space="preserve">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AB72B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7F3C43">
        <w:t>15</w:t>
      </w:r>
      <w:r w:rsidR="0049346A">
        <w:t>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684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9346A">
      <w:t>2</w:t>
    </w:r>
    <w:r w:rsidR="0086498D">
      <w:t>338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615E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84998"/>
    <w:rsid w:val="003942B2"/>
    <w:rsid w:val="003B5A7F"/>
    <w:rsid w:val="003E69A5"/>
    <w:rsid w:val="0040522B"/>
    <w:rsid w:val="00423822"/>
    <w:rsid w:val="00437C48"/>
    <w:rsid w:val="00482905"/>
    <w:rsid w:val="0049346A"/>
    <w:rsid w:val="004A40EA"/>
    <w:rsid w:val="004E11FB"/>
    <w:rsid w:val="004F0096"/>
    <w:rsid w:val="00590A0E"/>
    <w:rsid w:val="00597876"/>
    <w:rsid w:val="005B6844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3C43"/>
    <w:rsid w:val="007F4289"/>
    <w:rsid w:val="007F5576"/>
    <w:rsid w:val="0086498D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B72B3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B68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B68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8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8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6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B68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B68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8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8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St-2338/2016</izvorni_sadrzaj>
    <derivirana_varijabla naziv="DomainObject.Predmet.OznakaBroj_1">St-2338/2016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DOM PLAST j.d.o.o. PULA</izvorni_sadrzaj>
    <derivirana_varijabla naziv="DomainObject.Predmet.ProtustrankaFormated_1">  DOM PLAST j.d.o.o. PULA</derivirana_varijabla>
  </DomainObject.Predmet.ProtustrankaFormated>
  <DomainObject.Predmet.ProtustrankaFormatedOIB>
    <izvorni_sadrzaj>  DOM PLAST j.d.o.o. PULA, OIB 72028121381</izvorni_sadrzaj>
    <derivirana_varijabla naziv="DomainObject.Predmet.ProtustrankaFormatedOIB_1">  DOM PLAST j.d.o.o. PULA, OIB 72028121381</derivirana_varijabla>
  </DomainObject.Predmet.ProtustrankaFormatedOIB>
  <DomainObject.Predmet.ProtustrankaFormatedWithAdress>
    <izvorni_sadrzaj> DOM PLAST j.d.o.o. PULA, Valturska 78/2, 52100 Pula</izvorni_sadrzaj>
    <derivirana_varijabla naziv="DomainObject.Predmet.ProtustrankaFormatedWithAdress_1"> DOM PLAST j.d.o.o. PULA, Valturska 78/2, 52100 Pula</derivirana_varijabla>
  </DomainObject.Predmet.ProtustrankaFormatedWithAdress>
  <DomainObject.Predmet.ProtustrankaFormatedWithAdressOIB>
    <izvorni_sadrzaj> DOM PLAST j.d.o.o. PULA, OIB 72028121381, Valturska 78/2, 52100 Pula</izvorni_sadrzaj>
    <derivirana_varijabla naziv="DomainObject.Predmet.ProtustrankaFormatedWithAdressOIB_1"> DOM PLAST j.d.o.o. PULA, OIB 72028121381, Valturska 78/2, 52100 Pula</derivirana_varijabla>
  </DomainObject.Predmet.ProtustrankaFormatedWithAdressOIB>
  <DomainObject.Predmet.ProtustrankaWithAdress>
    <izvorni_sadrzaj>DOM PLAST j.d.o.o. PULA Valturska 78/2, 52100 Pula</izvorni_sadrzaj>
    <derivirana_varijabla naziv="DomainObject.Predmet.ProtustrankaWithAdress_1">DOM PLAST j.d.o.o. PULA Valturska 78/2, 52100 Pula</derivirana_varijabla>
  </DomainObject.Predmet.ProtustrankaWithAdress>
  <DomainObject.Predmet.ProtustrankaWithAdressOIB>
    <izvorni_sadrzaj>DOM PLAST j.d.o.o. PULA, OIB 72028121381, Valturska 78/2, 52100 Pula</izvorni_sadrzaj>
    <derivirana_varijabla naziv="DomainObject.Predmet.ProtustrankaWithAdressOIB_1">DOM PLAST j.d.o.o. PULA, OIB 72028121381, Valturska 78/2, 52100 Pula</derivirana_varijabla>
  </DomainObject.Predmet.ProtustrankaWithAdressOIB>
  <DomainObject.Predmet.ProtustrankaNazivFormated>
    <izvorni_sadrzaj>DOM PLAST j.d.o.o. PULA</izvorni_sadrzaj>
    <derivirana_varijabla naziv="DomainObject.Predmet.ProtustrankaNazivFormated_1">DOM PLAST j.d.o.o. PULA</derivirana_varijabla>
  </DomainObject.Predmet.ProtustrankaNazivFormated>
  <DomainObject.Predmet.ProtustrankaNazivFormatedOIB>
    <izvorni_sadrzaj>DOM PLAST j.d.o.o. PULA, OIB 72028121381</izvorni_sadrzaj>
    <derivirana_varijabla naziv="DomainObject.Predmet.ProtustrankaNazivFormatedOIB_1">DOM PLAST j.d.o.o. PULA, OIB 72028121381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 PLAST j.d.o.o. PULA</item>
    </izvorni_sadrzaj>
    <derivirana_varijabla naziv="DomainObject.Predmet.ProtuStrankaListFormated_1">
      <item>DOM PLAST j.d.o.o. PULA</item>
    </derivirana_varijabla>
  </DomainObject.Predmet.ProtuStrankaListFormated>
  <DomainObject.Predmet.ProtuStrankaListFormatedOIB>
    <izvorni_sadrzaj>
      <item>DOM PLAST j.d.o.o. PULA, OIB 72028121381</item>
    </izvorni_sadrzaj>
    <derivirana_varijabla naziv="DomainObject.Predmet.ProtuStrankaListFormatedOIB_1">
      <item>DOM PLAST j.d.o.o. PULA, OIB 72028121381</item>
    </derivirana_varijabla>
  </DomainObject.Predmet.ProtuStrankaListFormatedOIB>
  <DomainObject.Predmet.ProtuStrankaListFormatedWithAdress>
    <izvorni_sadrzaj>
      <item>DOM PLAST j.d.o.o. PULA, Valturska 78/2, 52100 Pula</item>
    </izvorni_sadrzaj>
    <derivirana_varijabla naziv="DomainObject.Predmet.ProtuStrankaListFormatedWithAdress_1">
      <item>DOM PLAST j.d.o.o. PULA, Valturska 78/2, 52100 Pula</item>
    </derivirana_varijabla>
  </DomainObject.Predmet.ProtuStrankaListFormatedWithAdress>
  <DomainObject.Predmet.ProtuStrankaListFormatedWithAdressOIB>
    <izvorni_sadrzaj>
      <item>DOM PLAST j.d.o.o. PULA, OIB 72028121381, Valturska 78/2, 52100 Pula</item>
    </izvorni_sadrzaj>
    <derivirana_varijabla naziv="DomainObject.Predmet.ProtuStrankaListFormatedWithAdressOIB_1">
      <item>DOM PLAST j.d.o.o. PULA, OIB 72028121381, Valturska 78/2, 52100 Pula</item>
    </derivirana_varijabla>
  </DomainObject.Predmet.ProtuStrankaListFormatedWithAdressOIB>
  <DomainObject.Predmet.ProtuStrankaListNazivFormated>
    <izvorni_sadrzaj>
      <item>DOM PLAST j.d.o.o. PULA</item>
    </izvorni_sadrzaj>
    <derivirana_varijabla naziv="DomainObject.Predmet.ProtuStrankaListNazivFormated_1">
      <item>DOM PLAST j.d.o.o. PULA</item>
    </derivirana_varijabla>
  </DomainObject.Predmet.ProtuStrankaListNazivFormated>
  <DomainObject.Predmet.ProtuStrankaListNazivFormatedOIB>
    <izvorni_sadrzaj>
      <item>DOM PLAST j.d.o.o. PULA, OIB 72028121381</item>
    </izvorni_sadrzaj>
    <derivirana_varijabla naziv="DomainObject.Predmet.ProtuStrankaListNazivFormatedOIB_1">
      <item>DOM PLAST j.d.o.o. PULA, OIB 72028121381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 PLAST j.d.o.o. PULA</izvorni_sadrzaj>
    <derivirana_varijabla naziv="DomainObject.Predmet.ProtustrankaIDrugi_1">DOM PLAST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 PLAST j.d.o.o. PULA, OIB 72028121381, Valturska 78/2, 52100 Pula</izvorni_sadrzaj>
    <derivirana_varijabla naziv="DomainObject.Predmet.ProtustrankaIDrugiAdressOIB_1">DOM PLAST j.d.o.o. PULA, OIB 72028121381, Valturska 78/2,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 PLAST j.d.o.o. PULA</item>
    </izvorni_sadrzaj>
    <derivirana_varijabla naziv="DomainObject.Predmet.SudioniciListNaziv_1">
      <item>FINANCIJSKA AGENCIJA, RC RIJEKA, PODRUŽNICA PULA, PULA</item>
      <item>DOM PLAST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 PLAST j.d.o.o. PULA, OIB 72028121381, Valturska 78/2,52100 Pula</item>
    </izvorni_sadrzaj>
    <derivirana_varijabla naziv="DomainObject.Predmet.SudioniciListAdressOIB_1">
      <item>FINANCIJSKA AGENCIJA, RC RIJEKA, PODRUŽNICA PULA, PULA, OIB 85821130368, Giardini 5,52100 Pula</item>
      <item>DOM PLAST j.d.o.o. PULA, OIB 72028121381, Valturska 78/2,52100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72028121381</item>
    </izvorni_sadrzaj>
    <derivirana_varijabla naziv="DomainObject.Predmet.SudioniciListNazivOIB_1">
      <item>, OIB 85821130368</item>
      <item>, OIB 72028121381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D47E8-5291-4A7F-9BB7-772DCF5A4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2194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2017-02-06T07:56:00Z</dcterms:created>
  <dc:creator>korisnik</dc:creator>
  <cp:lastModifiedBy>Snježana Andrijanić</cp:lastModifiedBy>
  <cp:lastPrinted>2017-02-06T07:55:00Z</cp:lastPrinted>
  <dcterms:modified xmlns:xsi="http://www.w3.org/2001/XMLSchema-instance" xsi:type="dcterms:W3CDTF">2017-02-06T07:59:00Z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