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f81b" w14:paraId="f41f81b" w:rsidRDefault="00400844" w:rsidP="00400844" w:rsidR="00400844">
      <w:pPr>
        <w15:collapsed w:val="false"/>
      </w:pPr>
      <w:r>
        <w:t xml:space="preserve">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400844" w:rsidP="00400844" w:rsidR="00400844">
      <w:pPr>
        <w:tabs>
          <w:tab w:pos="7020" w:val="left"/>
        </w:tabs>
      </w:pPr>
      <w:r>
        <w:t xml:space="preserve">REPUBLIKA HRVATSKA </w:t>
      </w:r>
    </w:p>
    <w:p w:rsidRDefault="00400844" w:rsidP="00400844" w:rsidR="00400844">
      <w:r>
        <w:t xml:space="preserve">  Trgovački sud u Zagrebu</w:t>
      </w:r>
    </w:p>
    <w:p w:rsidRDefault="00400844" w:rsidP="00400844" w:rsidR="00400844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400844" w:rsidP="00400844" w:rsidR="00400844"/>
    <w:p w:rsidRDefault="00400844" w:rsidP="00400844" w:rsidR="00400844"/>
    <w:p w:rsidRDefault="00400844" w:rsidP="00400844" w:rsidR="00400844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2096C">
        <w:t>8338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2096C">
        <w:t>29.12.</w:t>
      </w:r>
      <w:r>
        <w:t xml:space="preserve"> 2015. godine, objavljuje:</w:t>
      </w:r>
    </w:p>
    <w:p w:rsidRDefault="00400844" w:rsidP="00400844" w:rsidR="00400844">
      <w:pPr>
        <w:jc w:val="center"/>
        <w:rPr>
          <w:b/>
        </w:rPr>
      </w:pPr>
    </w:p>
    <w:p w:rsidRDefault="00400844" w:rsidP="00400844" w:rsidR="00400844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400844" w:rsidP="00400844" w:rsidR="00400844" w:rsidRPr="001F6933">
      <w:pPr>
        <w:rPr>
          <w:b/>
        </w:rPr>
      </w:pPr>
    </w:p>
    <w:p w:rsidRDefault="00400844" w:rsidP="00400844" w:rsidR="00400844">
      <w:pPr>
        <w:pStyle w:val="Odlomakpopisa"/>
        <w:numPr>
          <w:ilvl w:val="0"/>
          <w:numId w:val="2"/>
        </w:numPr>
      </w:pPr>
      <w:r>
        <w:t xml:space="preserve">Za dužnika  </w:t>
      </w:r>
      <w:r w:rsidR="0092096C">
        <w:t xml:space="preserve">ASIA ANUAR d.o.o. za trgovinu, OIB:72286614550, Zagreb, Vijenac </w:t>
      </w:r>
      <w:proofErr w:type="spellStart"/>
      <w:r w:rsidR="0092096C">
        <w:t>Frane</w:t>
      </w:r>
      <w:proofErr w:type="spellEnd"/>
      <w:r w:rsidR="0092096C">
        <w:t xml:space="preserve"> Gotovca 9</w:t>
      </w:r>
      <w:r>
        <w:t>.</w:t>
      </w:r>
    </w:p>
    <w:p w:rsidRDefault="00400844" w:rsidP="00400844" w:rsidR="00400844">
      <w:pPr>
        <w:pStyle w:val="Odlomakpopisa"/>
        <w:ind w:left="1428"/>
      </w:pPr>
    </w:p>
    <w:p w:rsidRDefault="00400844" w:rsidP="00400844" w:rsidR="00400844">
      <w:pPr>
        <w:pStyle w:val="Odlomakpopisa"/>
        <w:numPr>
          <w:ilvl w:val="0"/>
          <w:numId w:val="2"/>
        </w:numPr>
      </w:pPr>
      <w:r>
        <w:t xml:space="preserve">Iznos duga evidentiran na temelju neizvršenih osnova za plaćanje je </w:t>
      </w:r>
      <w:r w:rsidR="0092096C">
        <w:t>23.621,15</w:t>
      </w:r>
      <w:r>
        <w:t xml:space="preserve"> kuna.</w:t>
      </w:r>
    </w:p>
    <w:p w:rsidRDefault="00400844" w:rsidP="00400844" w:rsidR="00400844">
      <w:pPr>
        <w:ind w:left="360"/>
      </w:pPr>
      <w:r>
        <w:t xml:space="preserve"> </w:t>
      </w:r>
    </w:p>
    <w:p w:rsidRDefault="00400844" w:rsidP="00400844" w:rsidR="00400844">
      <w:pPr>
        <w:pStyle w:val="Odlomakpopisa"/>
        <w:numPr>
          <w:ilvl w:val="0"/>
          <w:numId w:val="2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400844" w:rsidP="00400844" w:rsidR="00400844">
      <w:pPr>
        <w:ind w:firstLine="720"/>
        <w:jc w:val="both"/>
      </w:pPr>
    </w:p>
    <w:p w:rsidRDefault="00400844" w:rsidP="00400844" w:rsidR="00400844">
      <w:pPr>
        <w:pStyle w:val="Odlomakpopisa"/>
        <w:numPr>
          <w:ilvl w:val="0"/>
          <w:numId w:val="2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00844" w:rsidP="00400844" w:rsidR="00400844">
      <w:pPr>
        <w:pStyle w:val="Odlomakpopisa"/>
      </w:pPr>
    </w:p>
    <w:p w:rsidRDefault="00400844" w:rsidP="00400844" w:rsidR="00400844">
      <w:pPr>
        <w:pStyle w:val="Odlomakpopisa"/>
        <w:numPr>
          <w:ilvl w:val="0"/>
          <w:numId w:val="2"/>
        </w:numPr>
        <w:jc w:val="both"/>
      </w:pPr>
      <w:r>
        <w:t>UPOZORENJE:</w:t>
      </w:r>
    </w:p>
    <w:p w:rsidRDefault="00400844" w:rsidP="00400844" w:rsidR="00400844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400844" w:rsidP="00400844" w:rsidR="00400844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400844" w:rsidP="00400844" w:rsidR="00400844">
      <w:pPr>
        <w:jc w:val="center"/>
      </w:pPr>
    </w:p>
    <w:p w:rsidRDefault="00400844" w:rsidP="00400844" w:rsidR="00400844">
      <w:pPr>
        <w:jc w:val="center"/>
      </w:pPr>
      <w:r>
        <w:t xml:space="preserve">Zagreb, </w:t>
      </w:r>
      <w:r w:rsidR="0092096C">
        <w:t>29. prosinca</w:t>
      </w:r>
      <w:bookmarkStart w:name="_GoBack" w:id="0"/>
      <w:bookmarkEnd w:id="0"/>
      <w:r>
        <w:t xml:space="preserve"> 2015. godine</w:t>
      </w:r>
    </w:p>
    <w:p w:rsidRDefault="00400844" w:rsidP="00400844" w:rsidR="00400844"/>
    <w:p w:rsidRDefault="00400844" w:rsidP="00400844" w:rsidR="00400844">
      <w:pPr>
        <w:jc w:val="right"/>
      </w:pPr>
      <w:r>
        <w:t xml:space="preserve">        Sudac:</w:t>
      </w:r>
    </w:p>
    <w:p w:rsidRDefault="00400844" w:rsidP="00400844" w:rsidR="00400844">
      <w:pPr>
        <w:jc w:val="right"/>
      </w:pPr>
      <w:r>
        <w:t xml:space="preserve">          Ljiljana Tomić </w:t>
      </w:r>
    </w:p>
    <w:p w:rsidRDefault="00400844" w:rsidP="00400844" w:rsidR="00400844">
      <w:pPr>
        <w:jc w:val="right"/>
      </w:pPr>
    </w:p>
    <w:p w:rsidRDefault="00400844" w:rsidP="00400844" w:rsidR="00400844">
      <w:pPr>
        <w:jc w:val="right"/>
      </w:pPr>
    </w:p>
    <w:p w:rsidRDefault="00400844" w:rsidP="00400844" w:rsidR="00400844">
      <w:pPr>
        <w:jc w:val="right"/>
      </w:pPr>
    </w:p>
    <w:p w:rsidRDefault="00400844" w:rsidP="00400844" w:rsidR="00400844">
      <w:pPr>
        <w:jc w:val="right"/>
      </w:pPr>
    </w:p>
    <w:p w:rsidRDefault="00400844" w:rsidP="00400844" w:rsidR="00400844"/>
    <w:p w:rsidRDefault="00400844" w:rsidP="00400844" w:rsidR="00400844"/>
    <w:p w:rsidRDefault="00400844" w:rsidP="00400844" w:rsidR="00400844">
      <w:r>
        <w:t>DNA:</w:t>
      </w:r>
    </w:p>
    <w:p w:rsidRDefault="00400844" w:rsidP="00400844" w:rsidR="00400844">
      <w:pPr>
        <w:pStyle w:val="Odlomakpopisa"/>
        <w:numPr>
          <w:ilvl w:val="0"/>
          <w:numId w:val="3"/>
        </w:numPr>
      </w:pPr>
      <w:r>
        <w:t xml:space="preserve">e- oglasna ploča – dužnik – za javnost </w:t>
      </w:r>
    </w:p>
    <w:p w:rsidRDefault="00400844" w:rsidP="00400844" w:rsidR="00400844">
      <w:pPr>
        <w:pStyle w:val="Odlomakpopisa"/>
        <w:numPr>
          <w:ilvl w:val="0"/>
          <w:numId w:val="3"/>
        </w:numPr>
      </w:pPr>
      <w:r>
        <w:t>kal</w:t>
      </w:r>
    </w:p>
    <w:p w:rsidRDefault="007E4ACB" w:rsidP="00400844" w:rsidR="007E4ACB" w:rsidRPr="00400844"/>
    <w:sectPr w:rsidSect="00CD7BC8" w:rsidR="007E4ACB" w:rsidRPr="0040084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B3F" w:rsidR="002E4B3F">
      <w:r>
        <w:separator/>
      </w:r>
    </w:p>
  </w:endnote>
  <w:endnote w:id="0" w:type="continuationSeparator">
    <w:p w:rsidRDefault="002E4B3F" w:rsidR="002E4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B3F" w:rsidR="002E4B3F">
      <w:r>
        <w:separator/>
      </w:r>
    </w:p>
  </w:footnote>
  <w:footnote w:id="0" w:type="continuationSeparator">
    <w:p w:rsidRDefault="002E4B3F" w:rsidR="002E4B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2096C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92096C">
      <w:t>St-8338/15.</w:t>
    </w:r>
  </w:p>
  <w:p w:rsidRDefault="002E4B3F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6184"/>
    <w:rsid w:val="00112A52"/>
    <w:rsid w:val="001E121E"/>
    <w:rsid w:val="00201E7D"/>
    <w:rsid w:val="002E4B3F"/>
    <w:rsid w:val="003245C6"/>
    <w:rsid w:val="003609F8"/>
    <w:rsid w:val="00372AAE"/>
    <w:rsid w:val="003D692E"/>
    <w:rsid w:val="003E3507"/>
    <w:rsid w:val="00400844"/>
    <w:rsid w:val="005173B7"/>
    <w:rsid w:val="00561DA9"/>
    <w:rsid w:val="005C2E2A"/>
    <w:rsid w:val="0063095E"/>
    <w:rsid w:val="006B148C"/>
    <w:rsid w:val="006B426D"/>
    <w:rsid w:val="007A63EF"/>
    <w:rsid w:val="007E4ACB"/>
    <w:rsid w:val="0086520E"/>
    <w:rsid w:val="00865717"/>
    <w:rsid w:val="008763CB"/>
    <w:rsid w:val="0092096C"/>
    <w:rsid w:val="009B33D2"/>
    <w:rsid w:val="009E407C"/>
    <w:rsid w:val="00A807A9"/>
    <w:rsid w:val="00B409BC"/>
    <w:rsid w:val="00BC0336"/>
    <w:rsid w:val="00C67F75"/>
    <w:rsid w:val="00C750ED"/>
    <w:rsid w:val="00C80FF2"/>
    <w:rsid w:val="00C97383"/>
    <w:rsid w:val="00E11006"/>
    <w:rsid w:val="00E51A1C"/>
    <w:rsid w:val="00E80E6A"/>
    <w:rsid w:val="00ED08DB"/>
    <w:rsid w:val="00F95925"/>
    <w:rsid w:val="00FA6ED4"/>
    <w:rsid w:val="00FC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9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09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9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9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9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9209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096C"/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9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0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9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9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9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9209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096C"/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8338</izvorni_sadrzaj>
    <derivirana_varijabla naziv="DomainObject.Predmet.Broj_1">8338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St-8338/2015</izvorni_sadrzaj>
    <derivirana_varijabla naziv="DomainObject.Predmet.OznakaBroj_1">St-8338/2015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ASIA ANUAR d.o.o. zastupanog po punomoćniku JETON ELEZI</izvorni_sadrzaj>
    <derivirana_varijabla naziv="DomainObject.Predmet.ProtustrankaFormated_1">  ASIA ANUAR d.o.o. zastupanog po punomoćniku JETON ELEZI</derivirana_varijabla>
  </DomainObject.Predmet.ProtustrankaFormated>
  <DomainObject.Predmet.ProtustrankaFormatedOIB>
    <izvorni_sadrzaj>  ASIA ANUAR d.o.o., OIB 72286614550 zastupanog po punomoćniku JETON ELEZI</izvorni_sadrzaj>
    <derivirana_varijabla naziv="DomainObject.Predmet.ProtustrankaFormatedOIB_1">  ASIA ANUAR d.o.o., OIB 72286614550 zastupanog po punomoćniku JETON ELEZI</derivirana_varijabla>
  </DomainObject.Predmet.ProtustrankaFormatedOIB>
  <DomainObject.Predmet.ProtustrankaFormatedWithAdress>
    <izvorni_sadrzaj> ASIA ANUAR d.o.o., Vijenac Frane Gotovca 9, 10000 Zagreb zastupanog po punomoćniku JETON ELEZI</izvorni_sadrzaj>
    <derivirana_varijabla naziv="DomainObject.Predmet.ProtustrankaFormatedWithAdress_1"> ASIA ANUAR d.o.o., Vijenac Frane Gotovca 9, 10000 Zagreb zastupanog po punomoćniku JETON ELEZI</derivirana_varijabla>
  </DomainObject.Predmet.ProtustrankaFormatedWithAdress>
  <DomainObject.Predmet.ProtustrankaFormatedWithAdressOIB>
    <izvorni_sadrzaj> ASIA ANUAR d.o.o., OIB 72286614550, Vijenac Frane Gotovca 9, 10000 Zagreb zastupanog po punomoćniku JETON ELEZI</izvorni_sadrzaj>
    <derivirana_varijabla naziv="DomainObject.Predmet.ProtustrankaFormatedWithAdressOIB_1"> ASIA ANUAR d.o.o., OIB 72286614550, Vijenac Frane Gotovca 9, 10000 Zagreb zastupanog po punomoćniku JETON ELEZI</derivirana_varijabla>
  </DomainObject.Predmet.ProtustrankaFormatedWithAdressOIB>
  <DomainObject.Predmet.ProtustrankaWithAdress>
    <izvorni_sadrzaj>ASIA ANUAR d.o.o. Vijenac Frane Gotovca 9, 10000 Zagreb</izvorni_sadrzaj>
    <derivirana_varijabla naziv="DomainObject.Predmet.ProtustrankaWithAdress_1">ASIA ANUAR d.o.o. Vijenac Frane Gotovca 9, 10000 Zagreb</derivirana_varijabla>
  </DomainObject.Predmet.ProtustrankaWithAdress>
  <DomainObject.Predmet.ProtustrankaWithAdressOIB>
    <izvorni_sadrzaj>ASIA ANUAR d.o.o., OIB 72286614550, Vijenac Frane Gotovca 9, 10000 Zagreb</izvorni_sadrzaj>
    <derivirana_varijabla naziv="DomainObject.Predmet.ProtustrankaWithAdressOIB_1">ASIA ANUAR d.o.o., OIB 72286614550, Vijenac Frane Gotovca 9, 10000 Zagreb</derivirana_varijabla>
  </DomainObject.Predmet.ProtustrankaWithAdressOIB>
  <DomainObject.Predmet.ProtustrankaNazivFormated>
    <izvorni_sadrzaj>ASIA ANUAR d.o.o.</izvorni_sadrzaj>
    <derivirana_varijabla naziv="DomainObject.Predmet.ProtustrankaNazivFormated_1">ASIA ANUAR d.o.o.</derivirana_varijabla>
  </DomainObject.Predmet.ProtustrankaNazivFormated>
  <DomainObject.Predmet.ProtustrankaNazivFormatedOIB>
    <izvorni_sadrzaj>ASIA ANUAR d.o.o., OIB 72286614550</izvorni_sadrzaj>
    <derivirana_varijabla naziv="DomainObject.Predmet.ProtustrankaNazivFormatedOIB_1">ASIA ANUAR d.o.o., OIB 72286614550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ASIA ANUAR d.o.o. zastupanog po punomoćniku JETON ELEZI</item>
    </izvorni_sadrzaj>
    <derivirana_varijabla naziv="DomainObject.Predmet.ProtuStrankaListFormated_1">
      <item>ASIA ANUAR d.o.o. zastupanog po punomoćniku JETON ELEZI</item>
    </derivirana_varijabla>
  </DomainObject.Predmet.ProtuStrankaListFormated>
  <DomainObject.Predmet.ProtuStrankaListFormatedOIB>
    <izvorni_sadrzaj>
      <item>ASIA ANUAR d.o.o., OIB 72286614550 zastupanog po punomoćniku JETON ELEZI</item>
    </izvorni_sadrzaj>
    <derivirana_varijabla naziv="DomainObject.Predmet.ProtuStrankaListFormatedOIB_1">
      <item>ASIA ANUAR d.o.o., OIB 72286614550 zastupanog po punomoćniku JETON ELEZI</item>
    </derivirana_varijabla>
  </DomainObject.Predmet.ProtuStrankaListFormatedOIB>
  <DomainObject.Predmet.ProtuStrankaListFormatedWithAdress>
    <izvorni_sadrzaj>
      <item>ASIA ANUAR d.o.o., Vijenac Frane Gotovca 9, 10000 Zagreb zastupanog po punomoćniku JETON ELEZI</item>
    </izvorni_sadrzaj>
    <derivirana_varijabla naziv="DomainObject.Predmet.ProtuStrankaListFormatedWithAdress_1">
      <item>ASIA ANUAR d.o.o., Vijenac Frane Gotovca 9, 10000 Zagreb zastupanog po punomoćniku JETON ELEZI</item>
    </derivirana_varijabla>
  </DomainObject.Predmet.ProtuStrankaListFormatedWithAdress>
  <DomainObject.Predmet.ProtuStrankaListFormatedWithAdressOIB>
    <izvorni_sadrzaj>
      <item>ASIA ANUAR d.o.o., OIB 72286614550, Vijenac Frane Gotovca 9, 10000 Zagreb zastupanog po punomoćniku JETON ELEZI</item>
    </izvorni_sadrzaj>
    <derivirana_varijabla naziv="DomainObject.Predmet.ProtuStrankaListFormatedWithAdressOIB_1">
      <item>ASIA ANUAR d.o.o., OIB 72286614550, Vijenac Frane Gotovca 9, 10000 Zagreb zastupanog po punomoćniku JETON ELEZI</item>
    </derivirana_varijabla>
  </DomainObject.Predmet.ProtuStrankaListFormatedWithAdressOIB>
  <DomainObject.Predmet.ProtuStrankaListNazivFormated>
    <izvorni_sadrzaj>
      <item>ASIA ANUAR d.o.o.</item>
    </izvorni_sadrzaj>
    <derivirana_varijabla naziv="DomainObject.Predmet.ProtuStrankaListNazivFormated_1">
      <item>ASIA ANUAR d.o.o.</item>
    </derivirana_varijabla>
  </DomainObject.Predmet.ProtuStrankaListNazivFormated>
  <DomainObject.Predmet.ProtuStrankaListNazivFormatedOIB>
    <izvorni_sadrzaj>
      <item>ASIA ANUAR d.o.o., OIB 72286614550</item>
    </izvorni_sadrzaj>
    <derivirana_varijabla naziv="DomainObject.Predmet.ProtuStrankaListNazivFormatedOIB_1">
      <item>ASIA ANUAR d.o.o., OIB 72286614550</item>
    </derivirana_varijabla>
  </DomainObject.Predmet.ProtuStrankaListNazivFormatedOIB>
  <DomainObject.Predmet.OstaliListFormated>
    <izvorni_sadrzaj>
      <item>JETON ELEZI punomoćnik sudionika u postupku ASIA ANUAR d.o.o.</item>
    </izvorni_sadrzaj>
    <derivirana_varijabla naziv="DomainObject.Predmet.OstaliListFormated_1">
      <item>JETON ELEZI punomoćnik sudionika u postupku ASIA ANUAR d.o.o.</item>
    </derivirana_varijabla>
  </DomainObject.Predmet.OstaliListFormated>
  <DomainObject.Predmet.OstaliListFormatedOIB>
    <izvorni_sadrzaj>
      <item>JETON ELEZI, OIB 73247353554 punomoćnik sudionika u postupku ASIA ANUAR d.o.o.</item>
    </izvorni_sadrzaj>
    <derivirana_varijabla naziv="DomainObject.Predmet.OstaliListFormatedOIB_1">
      <item>JETON ELEZI, OIB 73247353554 punomoćnik sudionika u postupku ASIA ANUAR d.o.o.</item>
    </derivirana_varijabla>
  </DomainObject.Predmet.OstaliListFormatedOIB>
  <DomainObject.Predmet.OstaliListFormatedWithAdress>
    <izvorni_sadrzaj>
      <item>JETON ELEZI, LJUTOMERSKA 4A, 10000 Zagreb punomoćnik sudionika u postupku ASIA ANUAR d.o.o.</item>
    </izvorni_sadrzaj>
    <derivirana_varijabla naziv="DomainObject.Predmet.OstaliListFormatedWithAdress_1">
      <item>JETON ELEZI, LJUTOMERSKA 4A, 10000 Zagreb punomoćnik sudionika u postupku ASIA ANUAR d.o.o.</item>
    </derivirana_varijabla>
  </DomainObject.Predmet.OstaliListFormatedWithAdress>
  <DomainObject.Predmet.OstaliListFormatedWithAdressOIB>
    <izvorni_sadrzaj>
      <item>JETON ELEZI, OIB 73247353554, LJUTOMERSKA 4A, 10000 Zagreb punomoćnik sudionika u postupku ASIA ANUAR d.o.o.</item>
    </izvorni_sadrzaj>
    <derivirana_varijabla naziv="DomainObject.Predmet.OstaliListFormatedWithAdressOIB_1">
      <item>JETON ELEZI, OIB 73247353554, LJUTOMERSKA 4A, 10000 Zagreb punomoćnik sudionika u postupku ASIA ANUAR d.o.o.</item>
    </derivirana_varijabla>
  </DomainObject.Predmet.OstaliListFormatedWithAdressOIB>
  <DomainObject.Predmet.OstaliListNazivFormated>
    <izvorni_sadrzaj>
      <item>JETON ELEZI</item>
    </izvorni_sadrzaj>
    <derivirana_varijabla naziv="DomainObject.Predmet.OstaliListNazivFormated_1">
      <item>JETON ELEZI</item>
    </derivirana_varijabla>
  </DomainObject.Predmet.OstaliListNazivFormated>
  <DomainObject.Predmet.OstaliListNazivFormatedOIB>
    <izvorni_sadrzaj>
      <item>JETON ELEZI, OIB 73247353554</item>
    </izvorni_sadrzaj>
    <derivirana_varijabla naziv="DomainObject.Predmet.OstaliListNazivFormatedOIB_1">
      <item>JETON ELEZI, OIB 73247353554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ASIA ANUAR d.o.o.</izvorni_sadrzaj>
    <derivirana_varijabla naziv="DomainObject.Predmet.ProtustrankaIDrugi_1">ASIA ANUAR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ASIA ANUAR d.o.o., OIB 72286614550, Vijenac Frane Gotovca 9, 10000 Zagreb</izvorni_sadrzaj>
    <derivirana_varijabla naziv="DomainObject.Predmet.ProtustrankaIDrugiAdressOIB_1">ASIA ANUAR d.o.o., OIB 72286614550, Vijenac Frane Gotovca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ASIA ANUAR d.o.o.</item>
      <item>JETON ELEZI</item>
    </izvorni_sadrzaj>
    <derivirana_varijabla naziv="DomainObject.Predmet.SudioniciListNaziv_1">
      <item>FINA Regionalni centar Zagreb</item>
      <item>ASIA ANUAR d.o.o.</item>
      <item>JETON ELEZI</item>
    </derivirana_varijabla>
  </DomainObject.Predmet.SudioniciListNaziv>
  <DomainObject.Predmet.SudioniciListAdressOIB>
    <izvorni_sadrzaj>
      <item>FINA Regionalni centar Zagreb, OIB 85821130368, Trg svibanjskih žrtava 1995. 1,10000 Zagreb</item>
      <item>ASIA ANUAR d.o.o., OIB 72286614550, Vijenac Frane Gotovca 9,10000 Zagreb</item>
      <item>JETON ELEZI, OIB 73247353554, LJUTOMERSKA 4A,10000 Zagreb</item>
    </izvorni_sadrzaj>
    <derivirana_varijabla naziv="DomainObject.Predmet.SudioniciListAdressOIB_1">
      <item>FINA Regionalni centar Zagreb, OIB 85821130368, Trg svibanjskih žrtava 1995. 1,10000 Zagreb</item>
      <item>ASIA ANUAR d.o.o., OIB 72286614550, Vijenac Frane Gotovca 9,10000 Zagreb</item>
      <item>JETON ELEZI, OIB 73247353554, LJUTOMERSKA 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72286614550</item>
      <item>, OIB 73247353554</item>
    </izvorni_sadrzaj>
    <derivirana_varijabla naziv="DomainObject.Predmet.SudioniciListNazivOIB_1">
      <item>, OIB 85821130368</item>
      <item>, OIB 72286614550</item>
      <item>, OIB 73247353554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1333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cp:lastPrinted>2015-12-29T09:11:00Z</cp:lastPrinted>
  <dcterms:modified xmlns:xsi="http://www.w3.org/2001/XMLSchema-instance" xsi:type="dcterms:W3CDTF">2015-12-29T09:11:00Z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