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8532" w14:paraId="93f8532" w:rsidRDefault="000A21CB" w:rsidP="000A21CB" w:rsidR="000A21CB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</w:t>
      </w:r>
      <w:r w:rsidR="00F97034">
        <w:rPr>
          <w:rFonts w:cs="Times New Roman" w:eastAsia="Times New Roman"/>
          <w:b/>
          <w:lang w:eastAsia="hr-HR"/>
        </w:rPr>
        <w:t>1765</w:t>
      </w:r>
      <w:r>
        <w:rPr>
          <w:rFonts w:cs="Times New Roman" w:eastAsia="Times New Roman"/>
          <w:b/>
          <w:lang w:eastAsia="hr-HR"/>
        </w:rPr>
        <w:t>/201</w:t>
      </w:r>
      <w:r w:rsidR="00F97034">
        <w:rPr>
          <w:rFonts w:cs="Times New Roman" w:eastAsia="Times New Roman"/>
          <w:b/>
          <w:lang w:eastAsia="hr-HR"/>
        </w:rPr>
        <w:t>6</w:t>
      </w: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0A21CB" w:rsidP="000A21CB" w:rsidR="000A21CB">
      <w:pPr>
        <w:pStyle w:val="Bezproreda"/>
        <w:rPr>
          <w:lang w:eastAsia="hr-HR"/>
        </w:rPr>
      </w:pPr>
    </w:p>
    <w:p w:rsidRDefault="00F97034" w:rsidP="000A21CB" w:rsidR="00F97034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 xml:space="preserve">R E P U B L I K A  H R V A T S K A </w:t>
      </w:r>
    </w:p>
    <w:p w:rsidRDefault="00F97034" w:rsidP="000A21CB" w:rsidR="00F97034">
      <w:pPr>
        <w:pStyle w:val="Bezproreda"/>
        <w:jc w:val="center"/>
        <w:rPr>
          <w:b/>
          <w:lang w:eastAsia="hr-HR"/>
        </w:rPr>
      </w:pPr>
    </w:p>
    <w:p w:rsidRDefault="00F97034" w:rsidP="000A21CB" w:rsidR="000A21CB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 xml:space="preserve">R J EŠ E N J E </w:t>
      </w:r>
    </w:p>
    <w:p w:rsidRDefault="000A21CB" w:rsidP="005867C8" w:rsidR="000A21CB">
      <w:pPr>
        <w:pStyle w:val="Bezproreda"/>
        <w:rPr>
          <w:b/>
          <w:lang w:eastAsia="hr-HR"/>
        </w:rPr>
      </w:pPr>
    </w:p>
    <w:p w:rsidRDefault="000A21CB" w:rsidP="00EE13FE" w:rsidR="000A21CB">
      <w:pPr>
        <w:ind w:left="360"/>
        <w:jc w:val="both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 </w:t>
      </w:r>
      <w:r w:rsidR="00F97034">
        <w:t xml:space="preserve">VERITAS TRADE d.o.o. Donji </w:t>
      </w:r>
      <w:proofErr w:type="spellStart"/>
      <w:r w:rsidR="00F97034">
        <w:t>Muć</w:t>
      </w:r>
      <w:proofErr w:type="spellEnd"/>
      <w:r w:rsidR="00F97034">
        <w:t xml:space="preserve">, Radna zona </w:t>
      </w:r>
      <w:proofErr w:type="spellStart"/>
      <w:r w:rsidR="00F97034">
        <w:t>Prisike</w:t>
      </w:r>
      <w:proofErr w:type="spellEnd"/>
      <w:r w:rsidR="00F97034">
        <w:t xml:space="preserve"> 1, OIB: 28562084</w:t>
      </w:r>
      <w:r w:rsidR="00EE13FE">
        <w:t>9</w:t>
      </w:r>
      <w:r w:rsidR="00F97034">
        <w:t>50</w:t>
      </w:r>
      <w:r w:rsidR="00EE13FE">
        <w:t xml:space="preserve">, </w:t>
      </w:r>
      <w:r>
        <w:t xml:space="preserve"> </w:t>
      </w:r>
      <w:r>
        <w:rPr>
          <w:rFonts w:eastAsia="Times New Roman"/>
          <w:lang w:eastAsia="hr-HR"/>
        </w:rPr>
        <w:t xml:space="preserve">dana </w:t>
      </w:r>
      <w:r w:rsidR="00EE13FE">
        <w:rPr>
          <w:rFonts w:eastAsia="Times New Roman"/>
          <w:lang w:eastAsia="hr-HR"/>
        </w:rPr>
        <w:t>08</w:t>
      </w:r>
      <w:r>
        <w:t xml:space="preserve">. </w:t>
      </w:r>
      <w:r w:rsidR="00EE13FE">
        <w:t>ožujka</w:t>
      </w:r>
      <w:r>
        <w:t xml:space="preserve">  201</w:t>
      </w:r>
      <w:r w:rsidR="00EE13FE">
        <w:t>8</w:t>
      </w:r>
      <w:r>
        <w:t>. godine</w:t>
      </w:r>
      <w:r>
        <w:rPr>
          <w:rFonts w:cs="Times New Roman" w:eastAsia="Times New Roman"/>
          <w:lang w:eastAsia="hr-HR"/>
        </w:rPr>
        <w:t xml:space="preserve"> </w:t>
      </w:r>
    </w:p>
    <w:p w:rsidRDefault="006F591E" w:rsidP="000A21CB" w:rsidR="000A21CB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>r i j e š i o</w:t>
      </w:r>
      <w:r w:rsidR="000A21CB">
        <w:rPr>
          <w:rFonts w:cs="Times New Roman" w:eastAsia="Times New Roman"/>
          <w:bCs/>
          <w:lang w:eastAsia="hr-HR"/>
        </w:rPr>
        <w:t xml:space="preserve">   j e </w:t>
      </w:r>
    </w:p>
    <w:p w:rsidRDefault="000A21CB" w:rsidP="000A21CB" w:rsidR="000A2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21CB" w:rsidP="000A21CB" w:rsidR="00C30571" w:rsidRPr="005867C8">
      <w:pPr>
        <w:ind w:firstLine="708"/>
      </w:pPr>
      <w:r>
        <w:t>I.</w:t>
      </w:r>
      <w:r>
        <w:tab/>
        <w:t xml:space="preserve">Ispravlja se </w:t>
      </w:r>
      <w:r w:rsidR="006F591E">
        <w:t>rješenje</w:t>
      </w:r>
      <w:r>
        <w:t xml:space="preserve"> ovog suda 1.St-</w:t>
      </w:r>
      <w:r w:rsidR="00EE13FE">
        <w:t>1765</w:t>
      </w:r>
      <w:r>
        <w:t>/201</w:t>
      </w:r>
      <w:r w:rsidR="00EE13FE">
        <w:t>6</w:t>
      </w:r>
      <w:r>
        <w:t xml:space="preserve"> od </w:t>
      </w:r>
      <w:r w:rsidR="00EE13FE">
        <w:t>23</w:t>
      </w:r>
      <w:r>
        <w:t xml:space="preserve">. </w:t>
      </w:r>
      <w:r w:rsidR="00EE13FE">
        <w:t>veljače</w:t>
      </w:r>
      <w:r>
        <w:t xml:space="preserve">  201</w:t>
      </w:r>
      <w:r w:rsidR="00EE13FE">
        <w:t>8</w:t>
      </w:r>
      <w:r>
        <w:t xml:space="preserve">. godine </w:t>
      </w:r>
      <w:r w:rsidR="00EE13FE">
        <w:t>o pokretanju prethodnog postupka radi utvrđivanja pre</w:t>
      </w:r>
      <w:r w:rsidR="006F591E">
        <w:t>t</w:t>
      </w:r>
      <w:r w:rsidR="00EE13FE">
        <w:t xml:space="preserve">postavki za otvaranje stečajnog postupka nad dužnikom </w:t>
      </w:r>
      <w:r w:rsidR="006F591E">
        <w:t xml:space="preserve">VERITAS TRADE d.o.o. Donji </w:t>
      </w:r>
      <w:proofErr w:type="spellStart"/>
      <w:r w:rsidR="006F591E">
        <w:t>Muć</w:t>
      </w:r>
      <w:proofErr w:type="spellEnd"/>
      <w:r w:rsidR="006F591E">
        <w:t xml:space="preserve">, Radna zona </w:t>
      </w:r>
      <w:proofErr w:type="spellStart"/>
      <w:r w:rsidR="006F591E">
        <w:t>Prisike</w:t>
      </w:r>
      <w:proofErr w:type="spellEnd"/>
      <w:r w:rsidR="006F591E">
        <w:t xml:space="preserve"> 1,  </w:t>
      </w:r>
      <w:r>
        <w:t>u</w:t>
      </w:r>
      <w:r w:rsidR="006F591E">
        <w:t xml:space="preserve"> dijelu koji se odnosi na oznaku OIB-a dužnika VERITAS TRADE d.o.o. Donji </w:t>
      </w:r>
      <w:proofErr w:type="spellStart"/>
      <w:r w:rsidR="006F591E">
        <w:t>Muć</w:t>
      </w:r>
      <w:proofErr w:type="spellEnd"/>
      <w:r w:rsidR="006F591E">
        <w:t xml:space="preserve">, Radna zona </w:t>
      </w:r>
      <w:proofErr w:type="spellStart"/>
      <w:r w:rsidR="006F591E">
        <w:t>Prisike</w:t>
      </w:r>
      <w:proofErr w:type="spellEnd"/>
      <w:r w:rsidR="006F591E">
        <w:t xml:space="preserve"> 1, </w:t>
      </w:r>
      <w:r w:rsidR="006F591E" w:rsidRPr="005867C8">
        <w:t xml:space="preserve">tako da umjesto navedenog OIB: 28562084850 </w:t>
      </w:r>
      <w:r w:rsidR="005867C8" w:rsidRPr="005867C8">
        <w:t xml:space="preserve">treba </w:t>
      </w:r>
      <w:r w:rsidR="006F591E" w:rsidRPr="005867C8">
        <w:t>stajati OIB: 28562084950.</w:t>
      </w:r>
    </w:p>
    <w:p w:rsidRDefault="00C30571" w:rsidP="000A21CB" w:rsidR="000A21CB" w:rsidRPr="000A21CB">
      <w:pPr>
        <w:ind w:firstLine="708"/>
      </w:pPr>
      <w:r w:rsidRPr="000A21CB">
        <w:t xml:space="preserve"> </w:t>
      </w:r>
      <w:r w:rsidR="000A21CB" w:rsidRPr="000A21CB">
        <w:t>II.</w:t>
      </w:r>
      <w:r w:rsidR="000A21CB">
        <w:tab/>
      </w:r>
      <w:r w:rsidR="00236F58">
        <w:t xml:space="preserve">U preostalom dijelu </w:t>
      </w:r>
      <w:r w:rsidR="00A53B62">
        <w:t>rješenje</w:t>
      </w:r>
      <w:r w:rsidR="00236F58">
        <w:t xml:space="preserve"> ovog suda 1.St-</w:t>
      </w:r>
      <w:r w:rsidR="00A53B62">
        <w:t>1765</w:t>
      </w:r>
      <w:r w:rsidR="00236F58">
        <w:t>/201</w:t>
      </w:r>
      <w:r w:rsidR="00A53B62">
        <w:t>6</w:t>
      </w:r>
      <w:r w:rsidR="00236F58">
        <w:t xml:space="preserve"> od </w:t>
      </w:r>
      <w:r w:rsidR="00A53B62">
        <w:t>23</w:t>
      </w:r>
      <w:r w:rsidR="00236F58">
        <w:t xml:space="preserve">. </w:t>
      </w:r>
      <w:r w:rsidR="00A53B62">
        <w:t>veljače</w:t>
      </w:r>
      <w:r w:rsidR="00236F58">
        <w:t xml:space="preserve">  201</w:t>
      </w:r>
      <w:r w:rsidR="00A53B62">
        <w:t>8</w:t>
      </w:r>
      <w:r w:rsidR="00236F58">
        <w:t>. godine, ostaje neizmijenjen</w:t>
      </w:r>
      <w:r w:rsidR="00A53B62">
        <w:t>o</w:t>
      </w:r>
      <w:r w:rsidR="00236F58">
        <w:t>.</w:t>
      </w:r>
    </w:p>
    <w:p w:rsidRDefault="00236F58" w:rsidP="00236F58" w:rsidR="00F53219">
      <w:pPr>
        <w:jc w:val="center"/>
      </w:pPr>
      <w:r>
        <w:t>Obrazloženje</w:t>
      </w:r>
    </w:p>
    <w:p w:rsidRDefault="00236F58" w:rsidP="001E1747" w:rsidR="00236F58" w:rsidRPr="001E1747">
      <w:r>
        <w:tab/>
        <w:t xml:space="preserve">Očitom omaškom kod pisanja </w:t>
      </w:r>
      <w:r w:rsidR="00A53B62">
        <w:t>rješenja</w:t>
      </w:r>
      <w:r>
        <w:t xml:space="preserve"> ovog suda 1.St-</w:t>
      </w:r>
      <w:r w:rsidR="00A53B62">
        <w:t>1765</w:t>
      </w:r>
      <w:r>
        <w:t>/201</w:t>
      </w:r>
      <w:r w:rsidR="00A53B62">
        <w:t>6</w:t>
      </w:r>
      <w:r>
        <w:t xml:space="preserve"> od </w:t>
      </w:r>
      <w:r w:rsidR="00A53B62">
        <w:t>23</w:t>
      </w:r>
      <w:r>
        <w:t xml:space="preserve">. </w:t>
      </w:r>
      <w:r w:rsidR="00A53B62">
        <w:t>veljače</w:t>
      </w:r>
      <w:r>
        <w:t xml:space="preserve">  201</w:t>
      </w:r>
      <w:r w:rsidR="00A53B62">
        <w:t>8</w:t>
      </w:r>
      <w:r>
        <w:t>. godine, sud je pogrešno naveo</w:t>
      </w:r>
      <w:r w:rsidR="00A53B62">
        <w:t xml:space="preserve"> OIB dužnika VERITAS TRADE d.o.o. Donji </w:t>
      </w:r>
      <w:proofErr w:type="spellStart"/>
      <w:r w:rsidR="00A53B62">
        <w:t>Muć</w:t>
      </w:r>
      <w:proofErr w:type="spellEnd"/>
      <w:r w:rsidR="00A53B62">
        <w:t xml:space="preserve">, Radna zona </w:t>
      </w:r>
      <w:proofErr w:type="spellStart"/>
      <w:r w:rsidR="00A53B62">
        <w:t>Prisike</w:t>
      </w:r>
      <w:proofErr w:type="spellEnd"/>
      <w:r w:rsidR="00A53B62">
        <w:t xml:space="preserve"> 1,</w:t>
      </w:r>
      <w:r>
        <w:t xml:space="preserve">  pa je sud po službenoj dužnosti a na temelju odredbe čl. </w:t>
      </w:r>
      <w:r w:rsidR="00092B05">
        <w:t>10</w:t>
      </w:r>
      <w:r>
        <w:t xml:space="preserve"> Stečajnog zakona </w:t>
      </w:r>
      <w:r w:rsidR="00092B05">
        <w:t xml:space="preserve">(NN 71/15) </w:t>
      </w:r>
      <w:r>
        <w:t xml:space="preserve">odlučio kao u izreci. </w:t>
      </w:r>
      <w:r>
        <w:rPr>
          <w:rFonts w:cs="Times New Roman" w:eastAsia="Times New Roman"/>
          <w:lang w:eastAsia="hr-HR"/>
        </w:rPr>
        <w:tab/>
      </w:r>
    </w:p>
    <w:p w:rsidRDefault="00236F58" w:rsidP="00236F58" w:rsidR="00236F58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A53B62">
        <w:rPr>
          <w:rFonts w:cs="Times New Roman" w:eastAsia="Times New Roman"/>
          <w:lang w:eastAsia="hr-HR"/>
        </w:rPr>
        <w:t>o8</w:t>
      </w:r>
      <w:r>
        <w:rPr>
          <w:rFonts w:cs="Times New Roman" w:eastAsia="Times New Roman"/>
          <w:lang w:eastAsia="hr-HR"/>
        </w:rPr>
        <w:t xml:space="preserve">. </w:t>
      </w:r>
      <w:r w:rsidR="00A53B62">
        <w:rPr>
          <w:rFonts w:cs="Times New Roman" w:eastAsia="Times New Roman"/>
          <w:lang w:eastAsia="hr-HR"/>
        </w:rPr>
        <w:t>ožujka</w:t>
      </w:r>
      <w:r>
        <w:rPr>
          <w:rFonts w:cs="Times New Roman" w:eastAsia="Times New Roman"/>
          <w:lang w:eastAsia="hr-HR"/>
        </w:rPr>
        <w:t xml:space="preserve"> 201</w:t>
      </w:r>
      <w:r w:rsidR="00A53B62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. godine </w:t>
      </w:r>
    </w:p>
    <w:p w:rsidRDefault="00236F58" w:rsidP="00236F58" w:rsidR="00236F58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236F58" w:rsidP="00236F58" w:rsidR="00236F58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236F58" w:rsidP="00236F58" w:rsidR="00236F58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236F58" w:rsidP="00092B05" w:rsidR="00092B05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                        Velimir Vuković</w:t>
      </w:r>
      <w:r>
        <w:rPr>
          <w:rFonts w:cs="Times New Roman" w:eastAsia="Calibri"/>
        </w:rPr>
        <w:tab/>
      </w:r>
      <w:r w:rsidR="00092B05">
        <w:rPr>
          <w:rFonts w:cs="Times New Roman" w:eastAsia="Calibri"/>
        </w:rPr>
        <w:t xml:space="preserve"> </w:t>
      </w:r>
    </w:p>
    <w:p w:rsidRDefault="00092B05" w:rsidP="001E1747" w:rsidR="00092B05">
      <w:pPr>
        <w:spacing w:after="0"/>
        <w:jc w:val="center"/>
        <w:rPr>
          <w:rFonts w:cs="Times New Roman" w:eastAsia="Calibri"/>
        </w:rPr>
      </w:pPr>
    </w:p>
    <w:p w:rsidRDefault="00C30571" w:rsidP="001E1747" w:rsidR="00C30571">
      <w:pPr>
        <w:spacing w:after="0"/>
        <w:jc w:val="center"/>
        <w:rPr>
          <w:rFonts w:cs="Times New Roman" w:eastAsia="Calibri"/>
        </w:rPr>
      </w:pPr>
    </w:p>
    <w:p w:rsidRDefault="00236F58" w:rsidP="001E1747" w:rsidR="00236F58">
      <w:pPr>
        <w:pStyle w:val="Bezproreda"/>
        <w:rPr>
          <w:lang w:eastAsia="hr-HR"/>
        </w:rPr>
      </w:pPr>
    </w:p>
    <w:p w:rsidRDefault="00236F58" w:rsidP="001E1747" w:rsidR="00A53B62">
      <w:pPr>
        <w:pStyle w:val="Bezproreda"/>
        <w:rPr>
          <w:lang w:eastAsia="hr-HR"/>
        </w:rPr>
      </w:pPr>
      <w:r>
        <w:rPr>
          <w:lang w:eastAsia="hr-HR"/>
        </w:rPr>
        <w:t xml:space="preserve">POUKA O PRAVNOM LIJEKU: Protiv ovog zaključka nije dopuštena posebna žalba. </w:t>
      </w:r>
    </w:p>
    <w:p w:rsidRDefault="00236F58" w:rsidP="001E1747" w:rsidR="00236F58">
      <w:pPr>
        <w:pStyle w:val="Bezproreda"/>
        <w:rPr>
          <w:lang w:eastAsia="hr-HR"/>
        </w:rPr>
      </w:pPr>
      <w:smartTag w:element="stockticker" w:uri="urn:schemas-microsoft-com:office:smarttags">
        <w:r>
          <w:rPr>
            <w:lang w:eastAsia="hr-HR"/>
          </w:rPr>
          <w:t>DNA</w:t>
        </w:r>
      </w:smartTag>
      <w:r>
        <w:rPr>
          <w:lang w:eastAsia="hr-HR"/>
        </w:rPr>
        <w:t>:</w:t>
      </w:r>
    </w:p>
    <w:p w:rsidRDefault="00236F58" w:rsidP="001E1747" w:rsidR="00236F58">
      <w:pPr>
        <w:pStyle w:val="Bezproreda"/>
        <w:rPr>
          <w:lang w:eastAsia="hr-HR"/>
        </w:rPr>
      </w:pPr>
      <w:r>
        <w:rPr>
          <w:lang w:eastAsia="hr-HR"/>
        </w:rPr>
        <w:t xml:space="preserve">stečajnom upravitelju </w:t>
      </w:r>
    </w:p>
    <w:p w:rsidRDefault="00A53B62" w:rsidP="001E1747" w:rsidR="00A53B62">
      <w:pPr>
        <w:pStyle w:val="Bezproreda"/>
        <w:rPr>
          <w:lang w:eastAsia="hr-HR"/>
        </w:rPr>
      </w:pPr>
      <w:r>
        <w:rPr>
          <w:lang w:eastAsia="hr-HR"/>
        </w:rPr>
        <w:t>FINA-Regionalni centar Split</w:t>
      </w:r>
    </w:p>
    <w:p w:rsidRDefault="00236F58" w:rsidP="001E1747" w:rsidR="00236F58">
      <w:pPr>
        <w:pStyle w:val="Bezproreda"/>
        <w:rPr>
          <w:lang w:eastAsia="hr-HR"/>
        </w:rPr>
      </w:pPr>
      <w:r>
        <w:rPr>
          <w:lang w:eastAsia="hr-HR"/>
        </w:rPr>
        <w:t>rješenje istaknuti na e-oglasnu ploču suda</w:t>
      </w:r>
    </w:p>
    <w:p w:rsidRDefault="00236F58" w:rsidP="001E1747" w:rsidR="00236F58">
      <w:pPr>
        <w:pStyle w:val="Bezproreda"/>
      </w:pPr>
    </w:p>
    <w:sectPr w:rsidR="00236F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1CB"/>
    <w:rsid w:val="00092B05"/>
    <w:rsid w:val="000A21CB"/>
    <w:rsid w:val="001E1747"/>
    <w:rsid w:val="00236F58"/>
    <w:rsid w:val="005867C8"/>
    <w:rsid w:val="006F591E"/>
    <w:rsid w:val="00A53B62"/>
    <w:rsid w:val="00C30571"/>
    <w:rsid w:val="00CE2A6E"/>
    <w:rsid w:val="00EE13FE"/>
    <w:rsid w:val="00F53219"/>
    <w:rsid w:val="00F9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1CB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A21C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21C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21C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2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A6E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2A6E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2A6E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2A6E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1CB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A21C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21C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21C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2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A6E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2A6E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2A6E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2A6E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8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stečaj nakon obustave postupka predstečajne nagodbe</izvorni_sadrzaj>
    <derivirana_varijabla naziv="DomainObject.Predmet.Opis_1">Prijedlog za stečaj nakon obustave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St-1765/2016</izvorni_sadrzaj>
    <derivirana_varijabla naziv="DomainObject.Predmet.OznakaBroj_1">St-1765/2016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VERITAS TRADE d.o.o. za trgovinu na veliko i malo, export-import</izvorni_sadrzaj>
    <derivirana_varijabla naziv="DomainObject.Predmet.ProtustrankaFormated_1">  VERITAS TRADE d.o.o. za trgovinu na veliko i malo, export-import</derivirana_varijabla>
  </DomainObject.Predmet.ProtustrankaFormated>
  <DomainObject.Predmet.ProtustrankaFormatedOIB>
    <izvorni_sadrzaj>  VERITAS TRADE d.o.o. za trgovinu na veliko i malo, export-import, OIB 28562084950</izvorni_sadrzaj>
    <derivirana_varijabla naziv="DomainObject.Predmet.ProtustrankaFormatedOIB_1">  VERITAS TRADE d.o.o. za trgovinu na veliko i malo, export-import, OIB 28562084950</derivirana_varijabla>
  </DomainObject.Predmet.ProtustrankaFormatedOIB>
  <DomainObject.Predmet.ProtustrankaFormatedWithAdress>
    <izvorni_sadrzaj> VERITAS TRADE d.o.o. za trgovinu na veliko i malo, export-import, Radna zona Prisike 1, 21203 Donji Muć</izvorni_sadrzaj>
    <derivirana_varijabla naziv="DomainObject.Predmet.ProtustrankaFormatedWithAdress_1"> VERITAS TRADE d.o.o. za trgovinu na veliko i malo, export-import, Radna zona Prisike 1, 21203 Donji Muć</derivirana_varijabla>
  </DomainObject.Predmet.ProtustrankaFormatedWithAdress>
  <DomainObject.Predmet.ProtustrankaFormatedWithAdressOIB>
    <izvorni_sadrzaj> VERITAS TRADE d.o.o. za trgovinu na veliko i malo, export-import, OIB 28562084950, Radna zona Prisike 1, 21203 Donji Muć</izvorni_sadrzaj>
    <derivirana_varijabla naziv="DomainObject.Predmet.ProtustrankaFormatedWithAdressOIB_1"> VERITAS TRADE d.o.o. za trgovinu na veliko i malo, export-import, OIB 28562084950, Radna zona Prisike 1, 21203 Donji Muć</derivirana_varijabla>
  </DomainObject.Predmet.ProtustrankaFormatedWithAdressOIB>
  <DomainObject.Predmet.ProtustrankaWithAdress>
    <izvorni_sadrzaj>VERITAS TRADE d.o.o. za trgovinu na veliko i malo, export-import Radna zona Prisike 1, 21203 Donji Muć</izvorni_sadrzaj>
    <derivirana_varijabla naziv="DomainObject.Predmet.ProtustrankaWithAdress_1">VERITAS TRADE d.o.o. za trgovinu na veliko i malo, export-import Radna zona Prisike 1, 21203 Donji Muć</derivirana_varijabla>
  </DomainObject.Predmet.ProtustrankaWithAdress>
  <DomainObject.Predmet.ProtustrankaWithAdressOIB>
    <izvorni_sadrzaj>VERITAS TRADE d.o.o. za trgovinu na veliko i malo, export-import, OIB 28562084950, Radna zona Prisike 1, 21203 Donji Muć</izvorni_sadrzaj>
    <derivirana_varijabla naziv="DomainObject.Predmet.ProtustrankaWithAdressOIB_1">VERITAS TRADE d.o.o. za trgovinu na veliko i malo, export-import, OIB 28562084950, Radna zona Prisike 1, 21203 Donji Muć</derivirana_varijabla>
  </DomainObject.Predmet.ProtustrankaWithAdressOIB>
  <DomainObject.Predmet.ProtustrankaNazivFormated>
    <izvorni_sadrzaj>VERITAS TRADE d.o.o. za trgovinu na veliko i malo, export-import</izvorni_sadrzaj>
    <derivirana_varijabla naziv="DomainObject.Predmet.ProtustrankaNazivFormated_1">VERITAS TRADE d.o.o. za trgovinu na veliko i malo, export-import</derivirana_varijabla>
  </DomainObject.Predmet.ProtustrankaNazivFormated>
  <DomainObject.Predmet.ProtustrankaNazivFormatedOIB>
    <izvorni_sadrzaj>VERITAS TRADE d.o.o. za trgovinu na veliko i malo, export-import, OIB 28562084950</izvorni_sadrzaj>
    <derivirana_varijabla naziv="DomainObject.Predmet.ProtustrankaNazivFormatedOIB_1">VERITAS TRADE d.o.o. za trgovinu na veliko i malo, export-import, OIB 28562084950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24, 21000 Split</izvorni_sadrzaj>
    <derivirana_varijabla naziv="DomainObject.Predmet.StrankaFormatedWithAdress_1"> FINANCIJSKA AGENCIJA, RC SPLIT, Mažuranićevo šetalište 24, 21000 Split</derivirana_varijabla>
  </DomainObject.Predmet.StrankaFormatedWithAdress>
  <DomainObject.Predmet.StrankaFormatedWithAdressOIB>
    <izvorni_sadrzaj> FINANCIJSKA AGENCIJA, RC SPLIT, OIB 85821130368, Mažuranićevo šetalište 24, 21000 Split</izvorni_sadrzaj>
    <derivirana_varijabla naziv="DomainObject.Predmet.StrankaFormatedWithAdressOIB_1"> FINANCIJSKA AGENCIJA, RC SPLIT, OIB 85821130368, Mažuranićevo šetalište 24, 21000 Split</derivirana_varijabla>
  </DomainObject.Predmet.StrankaFormatedWithAdressOIB>
  <DomainObject.Predmet.StrankaWithAdress>
    <izvorni_sadrzaj>FINANCIJSKA AGENCIJA, RC SPLIT Mažuranićevo šetalište 24,21000 Split</izvorni_sadrzaj>
    <derivirana_varijabla naziv="DomainObject.Predmet.StrankaWithAdress_1">FINANCIJSKA AGENCIJA, RC SPLIT Mažuranićevo šetalište 24,21000 Split</derivirana_varijabla>
  </DomainObject.Predmet.StrankaWithAdress>
  <DomainObject.Predmet.StrankaWithAdressOIB>
    <izvorni_sadrzaj>FINANCIJSKA AGENCIJA, RC SPLIT, OIB 85821130368, Mažuranićevo šetalište 24,21000 Split</izvorni_sadrzaj>
    <derivirana_varijabla naziv="DomainObject.Predmet.StrankaWithAdressOIB_1">FINANCIJSKA AGENCIJA, RC SPLIT, OIB 85821130368, Mažuranićevo šetalište 24,21000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24, 21000 Split</item>
    </izvorni_sadrzaj>
    <derivirana_varijabla naziv="DomainObject.Predmet.StrankaListFormatedWithAdress_1">
      <item>FINANCIJSKA AGENCIJA, RC SPLIT, Mažuranićevo šetalište 24, 21000 Split</item>
    </derivirana_varijabla>
  </DomainObject.Predmet.StrankaListFormatedWithAdress>
  <DomainObject.Predmet.StrankaListFormatedWithAdressOIB>
    <izvorni_sadrzaj>
      <item>FINANCIJSKA AGENCIJA, RC SPLIT, OIB 85821130368, Mažuranićevo šetalište 24, 21000 Split</item>
    </izvorni_sadrzaj>
    <derivirana_varijabla naziv="DomainObject.Predmet.StrankaListFormatedWithAdressOIB_1">
      <item>FINANCIJSKA AGENCIJA, RC SPLIT, OIB 85821130368, Mažuranićevo šetalište 24,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VERITAS TRADE d.o.o. za trgovinu na veliko i malo, export-import</item>
    </izvorni_sadrzaj>
    <derivirana_varijabla naziv="DomainObject.Predmet.ProtuStrankaListFormated_1">
      <item>VERITAS TRADE d.o.o. za trgovinu na veliko i malo, export-import</item>
    </derivirana_varijabla>
  </DomainObject.Predmet.ProtuStrankaListFormated>
  <DomainObject.Predmet.ProtuStrankaListFormatedOIB>
    <izvorni_sadrzaj>
      <item>VERITAS TRADE d.o.o. za trgovinu na veliko i malo, export-import, OIB 28562084950</item>
    </izvorni_sadrzaj>
    <derivirana_varijabla naziv="DomainObject.Predmet.ProtuStrankaListFormatedOIB_1">
      <item>VERITAS TRADE d.o.o. za trgovinu na veliko i malo, export-import, OIB 28562084950</item>
    </derivirana_varijabla>
  </DomainObject.Predmet.ProtuStrankaListFormatedOIB>
  <DomainObject.Predmet.ProtuStrankaListFormatedWithAdress>
    <izvorni_sadrzaj>
      <item>VERITAS TRADE d.o.o. za trgovinu na veliko i malo, export-import, Radna zona Prisike 1, 21203 Donji Muć</item>
    </izvorni_sadrzaj>
    <derivirana_varijabla naziv="DomainObject.Predmet.ProtuStrankaListFormatedWithAdress_1">
      <item>VERITAS TRADE d.o.o. za trgovinu na veliko i malo, export-import, Radna zona Prisike 1, 21203 Donji Muć</item>
    </derivirana_varijabla>
  </DomainObject.Predmet.ProtuStrankaListFormatedWithAdress>
  <DomainObject.Predmet.ProtuStrankaListFormatedWithAdressOIB>
    <izvorni_sadrzaj>
      <item>VERITAS TRADE d.o.o. za trgovinu na veliko i malo, export-import, OIB 28562084950, Radna zona Prisike 1, 21203 Donji Muć</item>
    </izvorni_sadrzaj>
    <derivirana_varijabla naziv="DomainObject.Predmet.ProtuStrankaListFormatedWithAdressOIB_1">
      <item>VERITAS TRADE d.o.o. za trgovinu na veliko i malo, export-import, OIB 28562084950, Radna zona Prisike 1, 21203 Donji Muć</item>
    </derivirana_varijabla>
  </DomainObject.Predmet.ProtuStrankaListFormatedWithAdressOIB>
  <DomainObject.Predmet.ProtuStrankaListNazivFormated>
    <izvorni_sadrzaj>
      <item>VERITAS TRADE d.o.o. za trgovinu na veliko i malo, export-import</item>
    </izvorni_sadrzaj>
    <derivirana_varijabla naziv="DomainObject.Predmet.ProtuStrankaListNazivFormated_1">
      <item>VERITAS TRADE d.o.o. za trgovinu na veliko i malo, export-import</item>
    </derivirana_varijabla>
  </DomainObject.Predmet.ProtuStrankaListNazivFormated>
  <DomainObject.Predmet.ProtuStrankaListNazivFormatedOIB>
    <izvorni_sadrzaj>
      <item>VERITAS TRADE d.o.o. za trgovinu na veliko i malo, export-import, OIB 28562084950</item>
    </izvorni_sadrzaj>
    <derivirana_varijabla naziv="DomainObject.Predmet.ProtuStrankaListNazivFormatedOIB_1">
      <item>VERITAS TRADE d.o.o. za trgovinu na veliko i malo, export-import, OIB 28562084950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VERITAS TRADE d.o.o. za trgovinu na veliko i malo, export-import</izvorni_sadrzaj>
    <derivirana_varijabla naziv="DomainObject.Predmet.ProtustrankaIDrugi_1">VERITAS TRADE d.o.o. za trgovinu na veliko i malo, export-import</derivirana_varijabla>
  </DomainObject.Predmet.ProtustrankaIDrugi>
  <DomainObject.Predmet.StrankaIDrugiAdressOIB>
    <izvorni_sadrzaj>FINANCIJSKA AGENCIJA, RC SPLIT, OIB 85821130368, Mažuranićevo šetalište 24, 21000 Split</izvorni_sadrzaj>
    <derivirana_varijabla naziv="DomainObject.Predmet.StrankaIDrugiAdressOIB_1">FINANCIJSKA AGENCIJA, RC SPLIT, OIB 85821130368, Mažuranićevo šetalište 24, 21000 Split</derivirana_varijabla>
  </DomainObject.Predmet.StrankaIDrugiAdressOIB>
  <DomainObject.Predmet.ProtustrankaIDrugiAdressOIB>
    <izvorni_sadrzaj>VERITAS TRADE d.o.o. za trgovinu na veliko i malo, export-import, OIB 28562084950, Radna zona Prisike 1, 21203 Donji Muć</izvorni_sadrzaj>
    <derivirana_varijabla naziv="DomainObject.Predmet.ProtustrankaIDrugiAdressOIB_1">VERITAS TRADE d.o.o. za trgovinu na veliko i malo, export-import, OIB 28562084950, Radna zona Prisike 1,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VERITAS TRADE d.o.o. za trgovinu na veliko i malo, export-import</item>
      <item>FINANCIJSKA AGENCIJA, RC SPLIT</item>
    </izvorni_sadrzaj>
    <derivirana_varijabla naziv="DomainObject.Predmet.SudioniciListNaziv_1">
      <item>VERITAS TRADE d.o.o. za trgovinu na veliko i malo, export-import</item>
      <item>FINANCIJSKA AGENCIJA, RC SPLIT</item>
    </derivirana_varijabla>
  </DomainObject.Predmet.SudioniciListNaziv>
  <DomainObject.Predmet.SudioniciListAdressOIB>
    <izvorni_sadrzaj>
      <item>VERITAS TRADE d.o.o. za trgovinu na veliko i malo, export-import, OIB 28562084950, Radna zona Prisike 1,21203 Donji Muć</item>
      <item>FINANCIJSKA AGENCIJA, RC SPLIT, OIB 85821130368, Mažuranićevo šetalište 24,21000 Split</item>
    </izvorni_sadrzaj>
    <derivirana_varijabla naziv="DomainObject.Predmet.SudioniciListAdressOIB_1">
      <item>VERITAS TRADE d.o.o. za trgovinu na veliko i malo, export-import, OIB 28562084950, Radna zona Prisike 1,21203 Donji Muć</item>
      <item>FINANCIJSKA AGENCIJA, RC SPLIT, OIB 85821130368, Mažuranićevo šetalište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28562084950</item>
      <item>, OIB 85821130368</item>
    </izvorni_sadrzaj>
    <derivirana_varijabla naziv="DomainObject.Predmet.SudioniciListNazivOIB_1">
      <item>, OIB 28562084950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1194</properties:Characters>
  <properties:Lines>41</properties:Lines>
  <properties:Paragraphs>20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2017-12-05T12:08:00Z</dcterms:created>
  <dc:creator>Velimir Vuković</dc:creator>
  <cp:lastModifiedBy>Velimir Vuković</cp:lastModifiedBy>
  <cp:lastPrinted>2018-03-08T11:39:00Z</cp:lastPrinted>
  <dcterms:modified xmlns:xsi="http://www.w3.org/2001/XMLSchema-instance" xsi:type="dcterms:W3CDTF">2018-03-08T11:41:00Z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(1.st-1765-16 ispravak 2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