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c75e" w14:paraId="794c75e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AD5A2A">
        <w:rPr>
          <w:b/>
        </w:rPr>
        <w:t xml:space="preserve"> 792</w:t>
      </w:r>
      <w:r w:rsidR="00142A63">
        <w:rPr>
          <w:b/>
        </w:rPr>
        <w:t>/15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466C99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D3246E" w:rsidRPr="0097630A">
        <w:t xml:space="preserve"> </w:t>
      </w:r>
      <w:r w:rsidR="007A4979">
        <w:t xml:space="preserve">KOZJAK, turistička zadruga, Ston, Široka 23, OIB: 26276017521, </w:t>
      </w:r>
      <w:r w:rsidR="00714900" w:rsidRPr="0097630A">
        <w:t xml:space="preserve">dana </w:t>
      </w:r>
      <w:r w:rsidR="007A4979">
        <w:t>31. ožujka 2016</w:t>
      </w:r>
      <w:r w:rsidR="00466C99" w:rsidRPr="0097630A">
        <w:t>. godine</w:t>
      </w:r>
    </w:p>
    <w:p w:rsidRDefault="003E7BC1" w:rsidP="007A4979" w:rsidR="00714900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7A4979">
        <w:t>KOZJAK, turistička zadruga, Ston, Široka 23, OIB: 26276017521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D5A2A">
        <w:t>Ada Rajković</w:t>
      </w:r>
      <w:r w:rsidR="00E22608" w:rsidRPr="0097630A">
        <w:t>,</w:t>
      </w:r>
      <w:r w:rsidR="00AD5A2A">
        <w:t xml:space="preserve"> Matice Hrvatske 10</w:t>
      </w:r>
      <w:r w:rsidR="00200E7B">
        <w:t xml:space="preserve"> </w:t>
      </w:r>
      <w:r w:rsidR="00AD5A2A">
        <w:t>.</w:t>
      </w:r>
      <w:r w:rsidR="00200E7B">
        <w:t>,</w:t>
      </w:r>
      <w:r w:rsidR="00AD5A2A">
        <w:t>Split</w:t>
      </w:r>
      <w:r w:rsidR="00163350">
        <w:t xml:space="preserve">, OIB: </w:t>
      </w:r>
      <w:r w:rsidR="00AD5A2A">
        <w:t>27195964864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7A4979">
        <w:t>KOZJAK, turistička zadruga, Ston, Široka 23, OIB: 26276017521</w:t>
      </w:r>
      <w:r w:rsidR="00824DEA" w:rsidRPr="0097630A">
        <w:t xml:space="preserve">, </w:t>
      </w:r>
      <w:r w:rsidR="00714900" w:rsidRPr="0097630A">
        <w:t>temeljem odr</w:t>
      </w:r>
      <w:r w:rsidR="00D63555">
        <w:t>edbe čl.132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362A0">
        <w:t>24</w:t>
      </w:r>
      <w:r w:rsidR="003E7BC1" w:rsidRPr="0097630A">
        <w:t>.</w:t>
      </w:r>
      <w:r w:rsidR="006108BC" w:rsidRPr="0097630A">
        <w:t xml:space="preserve"> </w:t>
      </w:r>
      <w:r w:rsidR="00E371D7">
        <w:t>veljače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AD5A2A">
        <w:t>252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E371D7" w:rsidP="0085535D" w:rsidR="00714900" w:rsidRPr="0097630A">
      <w:pPr>
        <w:ind w:firstLine="708"/>
        <w:jc w:val="both"/>
      </w:pPr>
      <w:r>
        <w:t xml:space="preserve">Sud je zatražio od </w:t>
      </w:r>
      <w:r w:rsidR="007A4979">
        <w:t xml:space="preserve">Republike Hrvatske, Ministarstvo unutarnjih poslova, Policijska uprava Dubrovačko-Neretvanska, Postaja prometne policije; Općinskog suda u Dubrovniku, Zemljišnoknjižni odjel i Republike Hrvatske, Ministarstvo financija, Porezna uprava, Područni ured Dubrovnik, Ispostava Dubrovnik </w:t>
      </w:r>
      <w:r>
        <w:t>podatke o imovini dužnika</w:t>
      </w:r>
      <w:r w:rsidR="000E5D0D">
        <w:t>. M</w:t>
      </w:r>
      <w:r w:rsidR="00714900" w:rsidRPr="0097630A">
        <w:t>eđutim</w:t>
      </w:r>
      <w:r w:rsidR="000E5D0D">
        <w:t xml:space="preserve"> iz </w:t>
      </w:r>
      <w:r w:rsidR="000E5D0D">
        <w:lastRenderedPageBreak/>
        <w:t xml:space="preserve">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5362A0">
        <w:t>01</w:t>
      </w:r>
      <w:r w:rsidR="00987A3F" w:rsidRPr="0097630A">
        <w:t xml:space="preserve">. </w:t>
      </w:r>
      <w:r w:rsidR="005362A0">
        <w:t>ožujka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0D45C7" w:rsidRPr="0097630A">
        <w:t xml:space="preserve">5.000,00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5362A0">
        <w:t>01</w:t>
      </w:r>
      <w:r w:rsidR="00987A3F" w:rsidRPr="0097630A">
        <w:t>.</w:t>
      </w:r>
      <w:r w:rsidR="005362A0">
        <w:t xml:space="preserve"> ožujka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7A4979" w:rsidP="00130A4B" w:rsidR="002216B1" w:rsidRPr="0097630A">
      <w:pPr>
        <w:jc w:val="center"/>
        <w:rPr>
          <w:b/>
        </w:rPr>
      </w:pPr>
      <w:r>
        <w:rPr>
          <w:b/>
        </w:rPr>
        <w:t>U Dubrovniku, 31. ožujka 2016</w:t>
      </w:r>
      <w:r w:rsidR="00554503" w:rsidRPr="0097630A">
        <w:rPr>
          <w:b/>
        </w:rPr>
        <w:t xml:space="preserve">. godine 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312926">
        <w:rPr>
          <w:b/>
        </w:rPr>
        <w:t>, v.r.</w:t>
      </w:r>
    </w:p>
    <w:p w:rsidRDefault="002216B1" w:rsidP="002216B1" w:rsidR="002216B1" w:rsidRPr="0097630A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714900" w:rsidP="00554503" w:rsidR="00554503" w:rsidRPr="0097630A">
      <w:pPr>
        <w:jc w:val="both"/>
        <w:rPr>
          <w:b/>
        </w:rPr>
      </w:pPr>
      <w:r w:rsidRPr="0097630A">
        <w:t xml:space="preserve"> </w:t>
      </w:r>
      <w:r w:rsidR="00554503" w:rsidRPr="0097630A">
        <w:rPr>
          <w:b/>
        </w:rPr>
        <w:t>DN-a:</w:t>
      </w:r>
    </w:p>
    <w:p w:rsidRDefault="00E33DE4" w:rsidP="00554503" w:rsidR="00554503" w:rsidRPr="0097630A">
      <w:pPr>
        <w:numPr>
          <w:ilvl w:val="0"/>
          <w:numId w:val="1"/>
        </w:numPr>
        <w:jc w:val="both"/>
      </w:pPr>
      <w:r w:rsidRPr="0097630A">
        <w:t>predlagatelju</w:t>
      </w:r>
      <w:r w:rsidR="00554503" w:rsidRPr="0097630A">
        <w:t>,</w:t>
      </w:r>
    </w:p>
    <w:p w:rsidRDefault="006108BC" w:rsidP="00554503" w:rsidR="00554503" w:rsidRPr="0097630A">
      <w:pPr>
        <w:numPr>
          <w:ilvl w:val="0"/>
          <w:numId w:val="1"/>
        </w:numPr>
        <w:jc w:val="both"/>
      </w:pPr>
      <w:r w:rsidRPr="0097630A">
        <w:t>dužniku,</w:t>
      </w:r>
    </w:p>
    <w:p w:rsidRDefault="006108BC" w:rsidP="00554503" w:rsidR="006108BC" w:rsidRPr="0097630A">
      <w:pPr>
        <w:numPr>
          <w:ilvl w:val="0"/>
          <w:numId w:val="1"/>
        </w:numPr>
        <w:jc w:val="both"/>
      </w:pPr>
      <w:r w:rsidRPr="0097630A">
        <w:t>stečajnom upravitelju</w:t>
      </w:r>
    </w:p>
    <w:p w:rsidRDefault="00554503" w:rsidP="00554503" w:rsidR="00554503">
      <w:pPr>
        <w:numPr>
          <w:ilvl w:val="0"/>
          <w:numId w:val="1"/>
        </w:numPr>
        <w:jc w:val="both"/>
      </w:pPr>
      <w:r w:rsidRPr="0097630A">
        <w:t>FINA,</w:t>
      </w:r>
    </w:p>
    <w:p w:rsidRDefault="000E5D0D" w:rsidP="00554503" w:rsidR="000E5D0D" w:rsidRPr="0097630A">
      <w:pPr>
        <w:numPr>
          <w:ilvl w:val="0"/>
          <w:numId w:val="1"/>
        </w:numPr>
        <w:jc w:val="both"/>
      </w:pPr>
      <w:r>
        <w:t>svima putem e-oglasne ploče</w:t>
      </w:r>
    </w:p>
    <w:p w:rsidRDefault="00554503" w:rsidP="00554503" w:rsidR="00554503" w:rsidRPr="0097630A">
      <w:pPr>
        <w:numPr>
          <w:ilvl w:val="0"/>
          <w:numId w:val="1"/>
        </w:numPr>
        <w:jc w:val="both"/>
      </w:pPr>
      <w:r w:rsidRPr="0097630A">
        <w:t>sudskom registru,</w:t>
      </w:r>
      <w:r w:rsidR="00943AE2" w:rsidRPr="0097630A">
        <w:t xml:space="preserve"> prije i nakon pravomoćnosti</w:t>
      </w:r>
    </w:p>
    <w:p w:rsidRDefault="00DB1EB4" w:rsidP="00554503" w:rsidR="00E67190" w:rsidRPr="0097630A">
      <w:pPr>
        <w:numPr>
          <w:ilvl w:val="0"/>
          <w:numId w:val="1"/>
        </w:numPr>
        <w:jc w:val="both"/>
      </w:pPr>
      <w:r w:rsidRPr="0097630A">
        <w:t>e-oglasna</w:t>
      </w:r>
      <w:r w:rsidR="008761E4">
        <w:t xml:space="preserve"> ploča suda</w:t>
      </w: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R="00824D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2E6">
          <w:rPr>
            <w:noProof/>
          </w:rPr>
          <w:t>2</w:t>
        </w:r>
        <w:r>
          <w:fldChar w:fldCharType="end"/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D45C7"/>
    <w:rsid w:val="000E5D0D"/>
    <w:rsid w:val="00130A4B"/>
    <w:rsid w:val="001376F4"/>
    <w:rsid w:val="00142A63"/>
    <w:rsid w:val="00163350"/>
    <w:rsid w:val="00165EA1"/>
    <w:rsid w:val="001A206E"/>
    <w:rsid w:val="00200E7B"/>
    <w:rsid w:val="002216B1"/>
    <w:rsid w:val="002C38A7"/>
    <w:rsid w:val="00312926"/>
    <w:rsid w:val="003D446D"/>
    <w:rsid w:val="003E7BC1"/>
    <w:rsid w:val="00411DA3"/>
    <w:rsid w:val="0041725C"/>
    <w:rsid w:val="00457C10"/>
    <w:rsid w:val="00466C99"/>
    <w:rsid w:val="00511383"/>
    <w:rsid w:val="0051349D"/>
    <w:rsid w:val="005362A0"/>
    <w:rsid w:val="00554503"/>
    <w:rsid w:val="0055714E"/>
    <w:rsid w:val="00593887"/>
    <w:rsid w:val="006108BC"/>
    <w:rsid w:val="00684FCC"/>
    <w:rsid w:val="006B5A25"/>
    <w:rsid w:val="00714900"/>
    <w:rsid w:val="007334B1"/>
    <w:rsid w:val="007A4979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6EA4"/>
    <w:rsid w:val="00A95917"/>
    <w:rsid w:val="00AB5815"/>
    <w:rsid w:val="00AD5A2A"/>
    <w:rsid w:val="00B1663A"/>
    <w:rsid w:val="00B21086"/>
    <w:rsid w:val="00B469E7"/>
    <w:rsid w:val="00B5054E"/>
    <w:rsid w:val="00D3246E"/>
    <w:rsid w:val="00D331D9"/>
    <w:rsid w:val="00D63555"/>
    <w:rsid w:val="00D8499A"/>
    <w:rsid w:val="00DA1343"/>
    <w:rsid w:val="00DB1EB4"/>
    <w:rsid w:val="00E22608"/>
    <w:rsid w:val="00E33DE4"/>
    <w:rsid w:val="00E371D7"/>
    <w:rsid w:val="00E649D3"/>
    <w:rsid w:val="00E67190"/>
    <w:rsid w:val="00F5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3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2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2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2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2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3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2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2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2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2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St-792/2015</izvorni_sadrzaj>
    <derivirana_varijabla naziv="DomainObject.Predmet.OznakaBroj_1">St-792/2015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KOZJAK, turistička zadruga</izvorni_sadrzaj>
    <derivirana_varijabla naziv="DomainObject.Predmet.ProtustrankaFormated_1">  KOZJAK, turistička zadruga</derivirana_varijabla>
  </DomainObject.Predmet.ProtustrankaFormated>
  <DomainObject.Predmet.ProtustrankaFormatedOIB>
    <izvorni_sadrzaj>  KOZJAK, turistička zadruga, OIB 26276017521</izvorni_sadrzaj>
    <derivirana_varijabla naziv="DomainObject.Predmet.ProtustrankaFormatedOIB_1">  KOZJAK, turistička zadruga, OIB 26276017521</derivirana_varijabla>
  </DomainObject.Predmet.ProtustrankaFormatedOIB>
  <DomainObject.Predmet.ProtustrankaFormatedWithAdress>
    <izvorni_sadrzaj> KOZJAK, turistička zadruga, Široka 23, 20230 Ston</izvorni_sadrzaj>
    <derivirana_varijabla naziv="DomainObject.Predmet.ProtustrankaFormatedWithAdress_1"> KOZJAK, turistička zadruga, Široka 23, 20230 Ston</derivirana_varijabla>
  </DomainObject.Predmet.ProtustrankaFormatedWithAdress>
  <DomainObject.Predmet.ProtustrankaFormatedWithAdressOIB>
    <izvorni_sadrzaj> KOZJAK, turistička zadruga, OIB 26276017521, Široka 23, 20230 Ston</izvorni_sadrzaj>
    <derivirana_varijabla naziv="DomainObject.Predmet.ProtustrankaFormatedWithAdressOIB_1"> KOZJAK, turistička zadruga, OIB 26276017521, Široka 23, 20230 Ston</derivirana_varijabla>
  </DomainObject.Predmet.ProtustrankaFormatedWithAdressOIB>
  <DomainObject.Predmet.ProtustrankaWithAdress>
    <izvorni_sadrzaj>KOZJAK, turistička zadruga Široka 23, 20230 Ston</izvorni_sadrzaj>
    <derivirana_varijabla naziv="DomainObject.Predmet.ProtustrankaWithAdress_1">KOZJAK, turistička zadruga Široka 23, 20230 Ston</derivirana_varijabla>
  </DomainObject.Predmet.ProtustrankaWithAdress>
  <DomainObject.Predmet.ProtustrankaWithAdressOIB>
    <izvorni_sadrzaj>KOZJAK, turistička zadruga, OIB 26276017521, Široka 23, 20230 Ston</izvorni_sadrzaj>
    <derivirana_varijabla naziv="DomainObject.Predmet.ProtustrankaWithAdressOIB_1">KOZJAK, turistička zadruga, OIB 26276017521, Široka 23, 20230 Ston</derivirana_varijabla>
  </DomainObject.Predmet.ProtustrankaWithAdressOIB>
  <DomainObject.Predmet.ProtustrankaNazivFormated>
    <izvorni_sadrzaj>KOZJAK, turistička zadruga</izvorni_sadrzaj>
    <derivirana_varijabla naziv="DomainObject.Predmet.ProtustrankaNazivFormated_1">KOZJAK, turistička zadruga</derivirana_varijabla>
  </DomainObject.Predmet.ProtustrankaNazivFormated>
  <DomainObject.Predmet.ProtustrankaNazivFormatedOIB>
    <izvorni_sadrzaj>KOZJAK, turistička zadruga, OIB 26276017521</izvorni_sadrzaj>
    <derivirana_varijabla naziv="DomainObject.Predmet.ProtustrankaNazivFormatedOIB_1">KOZJAK, turistička zadruga, OIB 26276017521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1427.69</izvorni_sadrzaj>
    <derivirana_varijabla naziv="DomainObject.Predmet.TrenutnaVrijednost_1">1427.69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KOZJAK, turistička zadruga</item>
    </izvorni_sadrzaj>
    <derivirana_varijabla naziv="DomainObject.Predmet.ProtuStrankaListFormated_1">
      <item>KOZJAK, turistička zadruga</item>
    </derivirana_varijabla>
  </DomainObject.Predmet.ProtuStrankaListFormated>
  <DomainObject.Predmet.ProtuStrankaListFormatedOIB>
    <izvorni_sadrzaj>
      <item>KOZJAK, turistička zadruga, OIB 26276017521</item>
    </izvorni_sadrzaj>
    <derivirana_varijabla naziv="DomainObject.Predmet.ProtuStrankaListFormatedOIB_1">
      <item>KOZJAK, turistička zadruga, OIB 26276017521</item>
    </derivirana_varijabla>
  </DomainObject.Predmet.ProtuStrankaListFormatedOIB>
  <DomainObject.Predmet.ProtuStrankaListFormatedWithAdress>
    <izvorni_sadrzaj>
      <item>KOZJAK, turistička zadruga, Široka 23, 20230 Ston</item>
    </izvorni_sadrzaj>
    <derivirana_varijabla naziv="DomainObject.Predmet.ProtuStrankaListFormatedWithAdress_1">
      <item>KOZJAK, turistička zadruga, Široka 23, 20230 Ston</item>
    </derivirana_varijabla>
  </DomainObject.Predmet.ProtuStrankaListFormatedWithAdress>
  <DomainObject.Predmet.ProtuStrankaListFormatedWithAdressOIB>
    <izvorni_sadrzaj>
      <item>KOZJAK, turistička zadruga, OIB 26276017521, Široka 23, 20230 Ston</item>
    </izvorni_sadrzaj>
    <derivirana_varijabla naziv="DomainObject.Predmet.ProtuStrankaListFormatedWithAdressOIB_1">
      <item>KOZJAK, turistička zadruga, OIB 26276017521, Široka 23, 20230 Ston</item>
    </derivirana_varijabla>
  </DomainObject.Predmet.ProtuStrankaListFormatedWithAdressOIB>
  <DomainObject.Predmet.ProtuStrankaListNazivFormated>
    <izvorni_sadrzaj>
      <item>KOZJAK, turistička zadruga</item>
    </izvorni_sadrzaj>
    <derivirana_varijabla naziv="DomainObject.Predmet.ProtuStrankaListNazivFormated_1">
      <item>KOZJAK, turistička zadruga</item>
    </derivirana_varijabla>
  </DomainObject.Predmet.ProtuStrankaListNazivFormated>
  <DomainObject.Predmet.ProtuStrankaListNazivFormatedOIB>
    <izvorni_sadrzaj>
      <item>KOZJAK, turistička zadruga, OIB 26276017521</item>
    </izvorni_sadrzaj>
    <derivirana_varijabla naziv="DomainObject.Predmet.ProtuStrankaListNazivFormatedOIB_1">
      <item>KOZJAK, turistička zadruga, OIB 26276017521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KOZJAK, turistička zadruga</izvorni_sadrzaj>
    <derivirana_varijabla naziv="DomainObject.Predmet.ProtustrankaIDrugi_1">KOZJAK, turistička zadruga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KOZJAK, turistička zadruga, OIB 26276017521, Široka 23, 20230 Ston</izvorni_sadrzaj>
    <derivirana_varijabla naziv="DomainObject.Predmet.ProtustrankaIDrugiAdressOIB_1">KOZJAK, turistička zadruga, OIB 26276017521, Široka 23,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KOZJAK, turistička zadruga</item>
    </izvorni_sadrzaj>
    <derivirana_varijabla naziv="DomainObject.Predmet.SudioniciListNaziv_1">
      <item>FINA, RC Split, Podružnica Dubrovnik</item>
      <item>KOZJAK, turistička zadruga</item>
    </derivirana_varijabla>
  </DomainObject.Predmet.SudioniciListNaziv>
  <DomainObject.Predmet.SudioniciListAdressOIB>
    <izvorni_sadrzaj>
      <item>FINA, RC Split, Podružnica Dubrovnik, OIB 85821130368, Vukovarska 2,20000 Dubrovnik</item>
      <item>KOZJAK, turistička zadruga, OIB 26276017521, Široka 23,20230 Ston</item>
    </izvorni_sadrzaj>
    <derivirana_varijabla naziv="DomainObject.Predmet.SudioniciListAdressOIB_1">
      <item>FINA, RC Split, Podružnica Dubrovnik, OIB 85821130368, Vukovarska 2,20000 Dubrovnik</item>
      <item>KOZJAK, turistička zadruga, OIB 26276017521, Široka 23,20230 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26276017521</item>
    </izvorni_sadrzaj>
    <derivirana_varijabla naziv="DomainObject.Predmet.SudioniciListNazivOIB_1">
      <item>, OIB 85821130368</item>
      <item>, OIB 26276017521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3380</properties:Characters>
  <properties:Lines>96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2016-03-30T11:06:00Z</dcterms:created>
  <dc:creator>stanka grcic</dc:creator>
  <cp:lastModifiedBy>Mara Marčinko</cp:lastModifiedBy>
  <cp:lastPrinted>2016-03-31T08:29:00Z</cp:lastPrinted>
  <dcterms:modified xmlns:xsi="http://www.w3.org/2001/XMLSchema-instance" xsi:type="dcterms:W3CDTF">2016-03-31T08:30:00Z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