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3a0c" w14:paraId="f363a0c" w:rsidRDefault="00370C63" w:rsidP="00370C63" w:rsidR="00370C63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70C63" w:rsidP="00370C63" w:rsidR="00370C63" w:rsidRPr="00FE7FBF">
      <w:pPr>
        <w:rPr>
          <w:szCs w:val="24"/>
          <w:lang w:val="hr-HR"/>
        </w:rPr>
      </w:pPr>
    </w:p>
    <w:p w:rsidRDefault="00370C63" w:rsidP="00370C63" w:rsidR="00370C63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0C63" w:rsidP="00370C63" w:rsidR="00370C63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  2</w:t>
      </w:r>
      <w:r w:rsidRPr="00FE7FBF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649/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6-3.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370C63" w:rsidP="00370C63" w:rsidR="00370C63" w:rsidRPr="00FE7FBF">
      <w:pPr>
        <w:jc w:val="center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TRGOVAČKI SUD U BJELOVARU, po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sudskom savjetniku </w:t>
      </w:r>
      <w:r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>
        <w:rPr>
          <w:szCs w:val="24"/>
          <w:lang w:val="hr-HR"/>
        </w:rPr>
        <w:t xml:space="preserve">stečajnom postupku nad dužnikom </w:t>
      </w:r>
      <w:r w:rsidR="003952FE">
        <w:rPr>
          <w:lang w:val="hr-HR"/>
        </w:rPr>
        <w:t>ZAŠTITA ZRIN</w:t>
      </w:r>
      <w:r>
        <w:rPr>
          <w:lang w:val="hr-HR"/>
        </w:rPr>
        <w:t xml:space="preserve"> društvo s ograničenom odgovornošću za </w:t>
      </w:r>
      <w:r w:rsidR="003952FE">
        <w:rPr>
          <w:lang w:val="hr-HR"/>
        </w:rPr>
        <w:t>čuvanje i druge zaštitne i uslužne djelatnosti</w:t>
      </w:r>
      <w:r>
        <w:rPr>
          <w:lang w:val="hr-HR"/>
        </w:rPr>
        <w:t xml:space="preserve">, </w:t>
      </w:r>
      <w:r w:rsidR="003952FE">
        <w:rPr>
          <w:lang w:val="hr-HR"/>
        </w:rPr>
        <w:t>Zagreb, A. Topića-Mimare 3</w:t>
      </w:r>
      <w:r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952FE">
        <w:rPr>
          <w:lang w:val="hr-HR"/>
        </w:rPr>
        <w:t>080021034</w:t>
      </w:r>
      <w:r>
        <w:rPr>
          <w:lang w:val="hr-HR"/>
        </w:rPr>
        <w:t xml:space="preserve">, OIB: </w:t>
      </w:r>
      <w:r w:rsidR="003952FE">
        <w:rPr>
          <w:lang w:val="hr-HR"/>
        </w:rPr>
        <w:t>36442925433</w:t>
      </w:r>
      <w:r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>
        <w:rPr>
          <w:lang w:val="hr-HR"/>
        </w:rPr>
        <w:t xml:space="preserve">dana 03. kolovoza 2016. godine </w:t>
      </w:r>
      <w:r w:rsidRPr="00FE7FBF">
        <w:rPr>
          <w:szCs w:val="24"/>
          <w:lang w:val="hr-HR"/>
        </w:rPr>
        <w:t xml:space="preserve"> 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</w:p>
    <w:p w:rsidRDefault="00370C63" w:rsidP="00370C63" w:rsidR="00370C63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</w:t>
      </w:r>
      <w:r w:rsidR="003952FE">
        <w:rPr>
          <w:lang w:val="hr-HR"/>
        </w:rPr>
        <w:t xml:space="preserve">ZAŠTITA ZRIN društvo s ograničenom odgovornošću za čuvanje i druge zaštitne i uslužne djelatnosti, Zagreb, A. Topića-Mimare 3, </w:t>
      </w:r>
      <w:r w:rsidR="003952FE" w:rsidRPr="000664E3">
        <w:rPr>
          <w:lang w:val="hr-HR"/>
        </w:rPr>
        <w:t>MB</w:t>
      </w:r>
      <w:r w:rsidR="003952FE">
        <w:rPr>
          <w:lang w:val="hr-HR"/>
        </w:rPr>
        <w:t>S: 080021034, OIB: 36442925433</w:t>
      </w:r>
      <w:r>
        <w:rPr>
          <w:lang w:val="hr-HR"/>
        </w:rPr>
        <w:t>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JUGOSLAV PURAN, Bjelovar, Josipa Jelačića 12, OIB:70582689973. 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952FE">
        <w:rPr>
          <w:lang w:val="hr-HR"/>
        </w:rPr>
        <w:t xml:space="preserve">ZAŠTITA ZRIN društvo s ograničenom odgovornošću za čuvanje i druge zaštitne i uslužne djelatnosti, Zagreb, A. Topića-Mimare 3, </w:t>
      </w:r>
      <w:r w:rsidR="003952FE" w:rsidRPr="000664E3">
        <w:rPr>
          <w:lang w:val="hr-HR"/>
        </w:rPr>
        <w:t>MB</w:t>
      </w:r>
      <w:r w:rsidR="003952FE">
        <w:rPr>
          <w:lang w:val="hr-HR"/>
        </w:rPr>
        <w:t>S: 080021034, OIB: 36442925433</w:t>
      </w:r>
      <w:r>
        <w:rPr>
          <w:lang w:val="hr-HR"/>
        </w:rPr>
        <w:t>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kolovoza 2016. 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370C63" w:rsidP="00370C63" w:rsidR="00370C63" w:rsidRPr="00FE7FBF">
      <w:pPr>
        <w:jc w:val="center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>
        <w:rPr>
          <w:szCs w:val="24"/>
          <w:lang w:val="hr-HR"/>
        </w:rPr>
        <w:t>-</w:t>
      </w:r>
      <w:r w:rsidR="003952FE">
        <w:rPr>
          <w:szCs w:val="24"/>
          <w:lang w:val="hr-HR"/>
        </w:rPr>
        <w:t>1083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 xml:space="preserve">rgovačkog suda u Bjelovaru </w:t>
      </w:r>
      <w:r w:rsidR="003952FE">
        <w:rPr>
          <w:szCs w:val="24"/>
          <w:lang w:val="hr-HR"/>
        </w:rPr>
        <w:t>30</w:t>
      </w:r>
      <w:r>
        <w:rPr>
          <w:szCs w:val="24"/>
          <w:lang w:val="hr-HR"/>
        </w:rPr>
        <w:t>. lipnja 2016.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70C63" w:rsidP="00370C63" w:rsidR="00370C63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370C63" w:rsidP="003952FE" w:rsidR="00370C63" w:rsidRPr="003952FE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3952FE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370C63" w:rsidP="00370C63" w:rsidR="00370C63" w:rsidRPr="00FE7FBF">
      <w:pPr>
        <w:ind w:firstLine="851"/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03. kolovoza  2016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godine.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rPr>
          <w:szCs w:val="24"/>
          <w:lang w:val="hr-HR"/>
        </w:rPr>
      </w:pPr>
    </w:p>
    <w:p w:rsidRDefault="00370C63" w:rsidP="00370C63" w:rsidR="00370C63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370C63" w:rsidP="00370C63" w:rsidR="00370C63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MIROSLAV LOVREKOVIĆ </w:t>
      </w:r>
      <w:r w:rsidRPr="00FE7FBF">
        <w:rPr>
          <w:szCs w:val="24"/>
          <w:lang w:val="hr-HR"/>
        </w:rPr>
        <w:t xml:space="preserve"> </w:t>
      </w:r>
    </w:p>
    <w:p w:rsidRDefault="00370C63" w:rsidP="00370C63" w:rsidR="00370C63" w:rsidRPr="00FE7FBF">
      <w:pPr>
        <w:ind w:firstLine="4111"/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>
      <w:pPr>
        <w:jc w:val="both"/>
        <w:rPr>
          <w:szCs w:val="24"/>
          <w:lang w:val="hr-HR"/>
        </w:rPr>
      </w:pP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370C63" w:rsidP="00370C63" w:rsidR="00370C63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-predlagatelju FINI </w:t>
      </w:r>
      <w:r w:rsidRPr="00FE7FBF">
        <w:rPr>
          <w:szCs w:val="24"/>
          <w:lang w:val="hr-HR"/>
        </w:rPr>
        <w:t>– putem e-oglasne ploče suda</w:t>
      </w:r>
    </w:p>
    <w:p w:rsidRDefault="00370C63" w:rsidP="00370C63" w:rsidR="00370C6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370C63" w:rsidP="00370C63" w:rsidR="00370C63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03.08.2016.g.</w:t>
      </w:r>
    </w:p>
    <w:p w:rsidRDefault="00370C63" w:rsidP="00370C63" w:rsidR="00370C6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370C63" w:rsidP="00370C63" w:rsidR="00370C63"/>
    <w:p w:rsidRDefault="008E1710" w:rsidR="008E1710"/>
    <w:sectPr w:rsidSect="00360085" w:rsidR="008E1710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5E6" w:rsidR="000C7E72">
      <w:r>
        <w:separator/>
      </w:r>
    </w:p>
  </w:endnote>
  <w:endnote w:id="0" w:type="continuationSeparator">
    <w:p w:rsidRDefault="000D05E6" w:rsidR="000C7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5E6" w:rsidR="000C7E72">
      <w:r>
        <w:separator/>
      </w:r>
    </w:p>
  </w:footnote>
  <w:footnote w:id="0" w:type="continuationSeparator">
    <w:p w:rsidRDefault="000D05E6" w:rsidR="000C7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C63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2FE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C63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2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0C63" w:rsidP="00940231" w:rsidR="001C73F1">
    <w:pPr>
      <w:pStyle w:val="Zaglavlje"/>
      <w:jc w:val="right"/>
    </w:pPr>
    <w:r>
      <w:t>2 St-</w:t>
    </w:r>
    <w:r w:rsidR="003952FE">
      <w:rPr>
        <w:szCs w:val="24"/>
        <w:lang w:val="hr-HR"/>
      </w:rPr>
      <w:t>1082</w:t>
    </w:r>
    <w:r>
      <w:rPr>
        <w:szCs w:val="24"/>
        <w:lang w:val="hr-HR"/>
      </w:rPr>
      <w:t>/</w:t>
    </w:r>
    <w:r w:rsidRPr="00FE7FBF">
      <w:rPr>
        <w:szCs w:val="24"/>
        <w:lang w:val="hr-HR"/>
      </w:rPr>
      <w:t>201</w:t>
    </w:r>
    <w:r>
      <w:rPr>
        <w:szCs w:val="24"/>
        <w:lang w:val="hr-HR"/>
      </w:rPr>
      <w:t>6-3.</w:t>
    </w:r>
  </w:p>
  <w:p w:rsidRDefault="003952FE" w:rsidR="001F010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56DEE"/>
    <w:multiLevelType w:val="hybridMultilevel"/>
    <w:tmpl w:val="E3F619C2"/>
    <w:lvl w:tplc="4A9CD7A2" w:ilvl="0">
      <w:numFmt w:val="bullet"/>
      <w:lvlText w:val=""/>
      <w:lvlJc w:val="left"/>
      <w:pPr>
        <w:ind w:hanging="1155" w:left="2006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C63"/>
    <w:rsid w:val="000C7E72"/>
    <w:rsid w:val="000D05E6"/>
    <w:rsid w:val="00370C63"/>
    <w:rsid w:val="003952FE"/>
    <w:rsid w:val="008E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0C63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0C6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370C63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370C63"/>
  </w:style>
  <w:style w:styleId="Bezproreda" w:type="paragraph">
    <w:name w:val="No Spacing"/>
    <w:uiPriority w:val="1"/>
    <w:qFormat/>
    <w:rsid w:val="00370C6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D0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5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952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52FE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3952F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0C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70C6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370C63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370C63"/>
  </w:style>
  <w:style w:styleId="Bezproreda" w:type="paragraph">
    <w:name w:val="No Spacing"/>
    <w:uiPriority w:val="1"/>
    <w:qFormat/>
    <w:rsid w:val="00370C6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D0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5E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952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52FE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395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St-1082/2016-4</izvorni_sadrzaj>
    <derivirana_varijabla naziv="DomainObject.Oznaka_1">St-1082/2016-4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ZAŠTITA ZRIN d.o.o. zastupanog po punomoćniku Antonio Ikić; Drago Ikić</izvorni_sadrzaj>
    <derivirana_varijabla naziv="DomainObject.Predmet.ProtustrankaFormated_1">  ZAŠTITA ZRIN d.o.o. zastupanog po punomoćniku Antonio Ikić; Drago Ikić</derivirana_varijabla>
  </DomainObject.Predmet.ProtustrankaFormated>
  <DomainObject.Predmet.ProtustrankaFormatedOIB>
    <izvorni_sadrzaj>  ZAŠTITA ZRIN d.o.o., OIB 36442925433 zastupanog po punomoćniku Antonio Ikić; Drago Ikić</izvorni_sadrzaj>
    <derivirana_varijabla naziv="DomainObject.Predmet.ProtustrankaFormatedOIB_1">  ZAŠTITA ZRIN d.o.o., OIB 36442925433 zastupanog po punomoćniku Antonio Ikić; Drago Ikić</derivirana_varijabla>
  </DomainObject.Predmet.ProtustrankaFormatedOIB>
  <DomainObject.Predmet.ProtustrankaFormatedWithAdress>
    <izvorni_sadrzaj> ZAŠTITA ZRIN d.o.o., A.Topića-Mimare 3, 10000 Zagreb zastupanog po punomoćniku Antonio Ikić; Drago Ikić</izvorni_sadrzaj>
    <derivirana_varijabla naziv="DomainObject.Predmet.ProtustrankaFormatedWithAdress_1"> ZAŠTITA ZRIN d.o.o., A.Topića-Mimare 3, 10000 Zagreb zastupanog po punomoćniku Antonio Ikić; Drago Ikić</derivirana_varijabla>
  </DomainObject.Predmet.ProtustrankaFormatedWithAdress>
  <DomainObject.Predmet.ProtustrankaFormatedWithAdressOIB>
    <izvorni_sadrzaj> ZAŠTITA ZRIN d.o.o., OIB 36442925433, A.Topića-Mimare 3, 10000 Zagreb zastupanog po punomoćniku Antonio Ikić; Drago Ikić</izvorni_sadrzaj>
    <derivirana_varijabla naziv="DomainObject.Predmet.ProtustrankaFormatedWithAdressOIB_1"> ZAŠTITA ZRIN d.o.o., OIB 36442925433, A.Topića-Mimare 3, 10000 Zagreb zastupanog po punomoćniku Antonio Ikić; Drago Ikić</derivirana_varijabla>
  </DomainObject.Predmet.ProtustrankaFormatedWithAdressOIB>
  <DomainObject.Predmet.ProtustrankaWithAdress>
    <izvorni_sadrzaj>ZAŠTITA ZRIN d.o.o. A.Topića-Mimare 3, 10000 Zagreb</izvorni_sadrzaj>
    <derivirana_varijabla naziv="DomainObject.Predmet.ProtustrankaWithAdress_1">ZAŠTITA ZRIN d.o.o. A.Topića-Mimare 3, 10000 Zagreb</derivirana_varijabla>
  </DomainObject.Predmet.ProtustrankaWithAdress>
  <DomainObject.Predmet.ProtustrankaWithAdressOIB>
    <izvorni_sadrzaj>ZAŠTITA ZRIN d.o.o., OIB 36442925433, A.Topića-Mimare 3, 10000 Zagreb</izvorni_sadrzaj>
    <derivirana_varijabla naziv="DomainObject.Predmet.ProtustrankaWithAdressOIB_1">ZAŠTITA ZRIN d.o.o., OIB 36442925433, A.Topića-Mimare 3, 10000 Zagreb</derivirana_varijabla>
  </DomainObject.Predmet.ProtustrankaWithAdressOIB>
  <DomainObject.Predmet.ProtustrankaNazivFormated>
    <izvorni_sadrzaj>ZAŠTITA ZRIN d.o.o.</izvorni_sadrzaj>
    <derivirana_varijabla naziv="DomainObject.Predmet.ProtustrankaNazivFormated_1">ZAŠTITA ZRIN d.o.o.</derivirana_varijabla>
  </DomainObject.Predmet.ProtustrankaNazivFormated>
  <DomainObject.Predmet.ProtustrankaNazivFormatedOIB>
    <izvorni_sadrzaj>ZAŠTITA ZRIN d.o.o., OIB 36442925433</izvorni_sadrzaj>
    <derivirana_varijabla naziv="DomainObject.Predmet.ProtustrankaNazivFormatedOIB_1">ZAŠTITA ZRIN d.o.o., OIB 36442925433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ZAŠTITA ZRIN d.o.o. zastupanog po punomoćniku Antonio Ikić; Drago Ikić</item>
    </izvorni_sadrzaj>
    <derivirana_varijabla naziv="DomainObject.Predmet.ProtuStrankaListFormated_1">
      <item>ZAŠTITA ZRIN d.o.o. zastupanog po punomoćniku Antonio Ikić; Drago Ikić</item>
    </derivirana_varijabla>
  </DomainObject.Predmet.ProtuStrankaListFormated>
  <DomainObject.Predmet.ProtuStrankaListFormatedOIB>
    <izvorni_sadrzaj>
      <item>ZAŠTITA ZRIN d.o.o., OIB 36442925433 zastupanog po punomoćniku Antonio Ikić; Drago Ikić</item>
    </izvorni_sadrzaj>
    <derivirana_varijabla naziv="DomainObject.Predmet.ProtuStrankaListFormatedOIB_1">
      <item>ZAŠTITA ZRIN d.o.o., OIB 36442925433 zastupanog po punomoćniku Antonio Ikić; Drago Ikić</item>
    </derivirana_varijabla>
  </DomainObject.Predmet.ProtuStrankaListFormatedOIB>
  <DomainObject.Predmet.ProtuStrankaListFormatedWithAdress>
    <izvorni_sadrzaj>
      <item>ZAŠTITA ZRIN d.o.o., A.Topića-Mimare 3, 10000 Zagreb zastupanog po punomoćniku Antonio Ikić; Drago Ikić</item>
    </izvorni_sadrzaj>
    <derivirana_varijabla naziv="DomainObject.Predmet.ProtuStrankaListFormatedWithAdress_1">
      <item>ZAŠTITA ZRIN d.o.o., A.Topića-Mimare 3, 10000 Zagreb zastupanog po punomoćniku Antonio Ikić; Drago Ikić</item>
    </derivirana_varijabla>
  </DomainObject.Predmet.ProtuStrankaListFormatedWithAdress>
  <DomainObject.Predmet.ProtuStrankaListFormatedWithAdressOIB>
    <izvorni_sadrzaj>
      <item>ZAŠTITA ZRIN d.o.o., OIB 36442925433, A.Topića-Mimare 3, 10000 Zagreb zastupanog po punomoćniku Antonio Ikić; Drago Ikić</item>
    </izvorni_sadrzaj>
    <derivirana_varijabla naziv="DomainObject.Predmet.ProtuStrankaListFormatedWithAdressOIB_1">
      <item>ZAŠTITA ZRIN d.o.o., OIB 36442925433, A.Topića-Mimare 3, 10000 Zagreb zastupanog po punomoćniku Antonio Ikić; Drago Ikić</item>
    </derivirana_varijabla>
  </DomainObject.Predmet.ProtuStrankaListFormatedWithAdressOIB>
  <DomainObject.Predmet.ProtuStrankaListNazivFormated>
    <izvorni_sadrzaj>
      <item>ZAŠTITA ZRIN d.o.o.</item>
    </izvorni_sadrzaj>
    <derivirana_varijabla naziv="DomainObject.Predmet.ProtuStrankaListNazivFormated_1">
      <item>ZAŠTITA ZRIN d.o.o.</item>
    </derivirana_varijabla>
  </DomainObject.Predmet.ProtuStrankaListNazivFormated>
  <DomainObject.Predmet.ProtuStrankaListNazivFormatedOIB>
    <izvorni_sadrzaj>
      <item>ZAŠTITA ZRIN d.o.o., OIB 36442925433</item>
    </izvorni_sadrzaj>
    <derivirana_varijabla naziv="DomainObject.Predmet.ProtuStrankaListNazivFormatedOIB_1">
      <item>ZAŠTITA ZRIN d.o.o., OIB 36442925433</item>
    </derivirana_varijabla>
  </DomainObject.Predmet.ProtuStrankaListNazivFormatedOIB>
  <DomainObject.Predmet.OstaliListFormated>
    <izvorni_sadrzaj>
      <item>Antonio Ikić punomoćnik sudionika u postupku ZAŠTITA ZRIN d.o.o.</item>
      <item>Drago Ikić punomoćnik sudionika u postupku ZAŠTITA ZRIN d.o.o.</item>
    </izvorni_sadrzaj>
    <derivirana_varijabla naziv="DomainObject.Predmet.OstaliListFormated_1">
      <item>Antonio Ikić punomoćnik sudionika u postupku ZAŠTITA ZRIN d.o.o.</item>
      <item>Drago Ikić punomoćnik sudionika u postupku ZAŠTITA ZRIN d.o.o.</item>
    </derivirana_varijabla>
  </DomainObject.Predmet.OstaliListFormated>
  <DomainObject.Predmet.OstaliListFormatedOIB>
    <izvorni_sadrzaj>
      <item>Antonio Ikić, OIB 16853972506 punomoćnik sudionika u postupku ZAŠTITA ZRIN d.o.o.</item>
      <item>Drago Ikić, OIB 74172199953 punomoćnik sudionika u postupku ZAŠTITA ZRIN d.o.o.</item>
    </izvorni_sadrzaj>
    <derivirana_varijabla naziv="DomainObject.Predmet.OstaliListFormatedOIB_1">
      <item>Antonio Ikić, OIB 16853972506 punomoćnik sudionika u postupku ZAŠTITA ZRIN d.o.o.</item>
      <item>Drago Ikić, OIB 74172199953 punomoćnik sudionika u postupku ZAŠTITA ZRIN d.o.o.</item>
    </derivirana_varijabla>
  </DomainObject.Predmet.OstaliListFormatedOIB>
  <DomainObject.Predmet.OstaliListFormatedWithAdress>
    <izvorni_sadrzaj>
      <item>Antonio Ikić, Pavlenski put 7 C, 10000 Zagreb punomoćnik sudionika u postupku ZAŠTITA ZRIN d.o.o.</item>
      <item>Drago Ikić, Milana Rešetara 23, 10000 Zagreb punomoćnik sudionika u postupku ZAŠTITA ZRIN d.o.o.</item>
    </izvorni_sadrzaj>
    <derivirana_varijabla naziv="DomainObject.Predmet.OstaliListFormatedWithAdress_1">
      <item>Antonio Ikić, Pavlenski put 7 C, 10000 Zagreb punomoćnik sudionika u postupku ZAŠTITA ZRIN d.o.o.</item>
      <item>Drago Ikić, Milana Rešetara 23, 10000 Zagreb punomoćnik sudionika u postupku ZAŠTITA ZRIN d.o.o.</item>
    </derivirana_varijabla>
  </DomainObject.Predmet.OstaliListFormatedWithAdress>
  <DomainObject.Predmet.OstaliListFormatedWithAdressOIB>
    <izvorni_sadrzaj>
      <item>Antonio Ikić, OIB 16853972506, Pavlenski put 7 C, 10000 Zagreb punomoćnik sudionika u postupku ZAŠTITA ZRIN d.o.o.</item>
      <item>Drago Ikić, OIB 74172199953, Milana Rešetara 23, 10000 Zagreb punomoćnik sudionika u postupku ZAŠTITA ZRIN d.o.o.</item>
    </izvorni_sadrzaj>
    <derivirana_varijabla naziv="DomainObject.Predmet.OstaliListFormatedWithAdressOIB_1">
      <item>Antonio Ikić, OIB 16853972506, Pavlenski put 7 C, 10000 Zagreb punomoćnik sudionika u postupku ZAŠTITA ZRIN d.o.o.</item>
      <item>Drago Ikić, OIB 74172199953, Milana Rešetara 23, 10000 Zagreb punomoćnik sudionika u postupku ZAŠTITA ZRIN d.o.o.</item>
    </derivirana_varijabla>
  </DomainObject.Predmet.OstaliListFormatedWithAdressOIB>
  <DomainObject.Predmet.OstaliListNazivFormated>
    <izvorni_sadrzaj>
      <item>Antonio Ikić</item>
      <item>Drago Ikić</item>
    </izvorni_sadrzaj>
    <derivirana_varijabla naziv="DomainObject.Predmet.OstaliListNazivFormated_1">
      <item>Antonio Ikić</item>
      <item>Drago Ikić</item>
    </derivirana_varijabla>
  </DomainObject.Predmet.OstaliListNazivFormated>
  <DomainObject.Predmet.OstaliListNazivFormatedOIB>
    <izvorni_sadrzaj>
      <item>Antonio Ikić, OIB 16853972506</item>
      <item>Drago Ikić, OIB 74172199953</item>
    </izvorni_sadrzaj>
    <derivirana_varijabla naziv="DomainObject.Predmet.OstaliListNazivFormatedOIB_1">
      <item>Antonio Ikić, OIB 16853972506</item>
      <item>Drago Ikić, OIB 74172199953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St-1082/2016-4</izvorni_sadrzaj>
    <derivirana_varijabla naziv="DomainObject.PoslovniBrojDokumenta_1">St-1082/2016-4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ZAŠTITA ZRIN d.o.o.</izvorni_sadrzaj>
    <derivirana_varijabla naziv="DomainObject.Predmet.ProtustrankaIDrugi_1">ZAŠTITA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ZAŠTITA ZRIN d.o.o., OIB 36442925433, A.Topića-Mimare 3, 10000 Zagreb</izvorni_sadrzaj>
    <derivirana_varijabla naziv="DomainObject.Predmet.ProtustrankaIDrugiAdressOIB_1">ZAŠTITA ZRIN d.o.o., OIB 36442925433, A.Topića-Mimare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St-1082/2016-4</izvorni_sadrzaj>
    <derivirana_varijabla naziv="DomainObject.Predmet.OdlukaRjesenje.Oznaka_1">St-1082/2016-4</derivirana_varijabla>
  </DomainObject.Predmet.OdlukaRjesenje.Oznaka>
  <DomainObject.Predmet.SudioniciListNaziv>
    <izvorni_sadrzaj>
      <item>ZAŠTITA ZRIN d.o.o.</item>
      <item>FINA Regionalni centar Zagreb</item>
      <item>Antonio Ikić</item>
      <item>Drago Ikić</item>
    </izvorni_sadrzaj>
    <derivirana_varijabla naziv="DomainObject.Predmet.SudioniciListNaziv_1">
      <item>ZAŠTITA ZRIN d.o.o.</item>
      <item>FINA Regionalni centar Zagreb</item>
      <item>Antonio Ikić</item>
      <item>Drago Ikić</item>
    </derivirana_varijabla>
  </DomainObject.Predmet.SudioniciListNaziv>
  <DomainObject.Predmet.SudioniciListAdressOIB>
    <izvorni_sadrzaj>
      <item>ZAŠTITA ZRIN d.o.o., OIB 36442925433, A.Topića-Mimare 3,10000 Zagreb</item>
      <item>FINA Regionalni centar Zagreb, OIB 85821130368, Trg svibanjskih žrtava 1995. br. 1,10000 Zagreb</item>
      <item>Antonio Ikić, OIB 16853972506, Pavlenski put 7 C,10000 Zagreb</item>
      <item>Drago Ikić, OIB 74172199953, Milana Rešetara 23,10000 Zagreb</item>
    </izvorni_sadrzaj>
    <derivirana_varijabla naziv="DomainObject.Predmet.SudioniciListAdressOIB_1">
      <item>ZAŠTITA ZRIN d.o.o., OIB 36442925433, A.Topića-Mimare 3,10000 Zagreb</item>
      <item>FINA Regionalni centar Zagreb, OIB 85821130368, Trg svibanjskih žrtava 1995. br. 1,10000 Zagreb</item>
      <item>Antonio Ikić, OIB 16853972506, Pavlenski put 7 C,10000 Zagreb</item>
      <item>Drago Ikić, OIB 74172199953, Milana Rešetara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36442925433</item>
      <item>, OIB 85821130368</item>
      <item>, OIB 16853972506</item>
      <item>, OIB 74172199953</item>
    </izvorni_sadrzaj>
    <derivirana_varijabla naziv="DomainObject.Predmet.SudioniciListNazivOIB_1">
      <item>, OIB 36442925433</item>
      <item>, OIB 85821130368</item>
      <item>, OIB 16853972506</item>
      <item>, OIB 74172199953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4148E-D763-4112-B734-FD46C3ADEB0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3926</properties:Characters>
  <properties:Lines>115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2016-08-03T12:30:00Z</dcterms:created>
  <dc:creator>Miroslav Lovreković</dc:creator>
  <cp:lastModifiedBy>Miroslav Lovreković</cp:lastModifiedBy>
  <dcterms:modified xmlns:xsi="http://www.w3.org/2001/XMLSchema-instance" xsi:type="dcterms:W3CDTF">2016-08-03T12:41:00Z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