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8774" w14:paraId="0418774" w:rsidRDefault="00417EA6" w:rsidP="00417EA6" w:rsidR="00417EA6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417EA6" w:rsidP="00417EA6" w:rsidR="00417EA6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417EA6" w:rsidP="00417EA6" w:rsidR="00417EA6" w:rsidRPr="00E63DA9">
      <w:r w:rsidRPr="00A01367">
        <w:t xml:space="preserve"> TRGOVAČKI SUD U PAZINU</w:t>
      </w:r>
    </w:p>
    <w:p w:rsidRDefault="00417EA6" w:rsidP="00417EA6" w:rsidR="00417EA6" w:rsidRPr="004351B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B5140">
        <w:t xml:space="preserve">      </w:t>
      </w:r>
      <w:r>
        <w:t>Posl.br.: 2 S</w:t>
      </w:r>
      <w:r w:rsidR="00FB5140">
        <w:t>t-89</w:t>
      </w:r>
      <w:r w:rsidRPr="00FF6C7D">
        <w:t>/1</w:t>
      </w:r>
      <w:r w:rsidR="00FB5140" w:rsidRPr="00FF6C7D">
        <w:t>7</w:t>
      </w:r>
      <w:r w:rsidRPr="00FF6C7D">
        <w:t>-</w:t>
      </w:r>
      <w:r w:rsidR="00FF6C7D" w:rsidRPr="00FF6C7D">
        <w:t>9</w:t>
      </w:r>
    </w:p>
    <w:p w:rsidRDefault="00417EA6" w:rsidP="00417EA6" w:rsidR="00417EA6">
      <w:pPr>
        <w:jc w:val="both"/>
      </w:pPr>
    </w:p>
    <w:p w:rsidRDefault="00417EA6" w:rsidP="00417EA6" w:rsidR="00417EA6" w:rsidRPr="004351BA">
      <w:pPr>
        <w:jc w:val="both"/>
      </w:pPr>
    </w:p>
    <w:p w:rsidRDefault="00417EA6" w:rsidP="00417EA6" w:rsidR="00417EA6" w:rsidRPr="004351BA">
      <w:pPr>
        <w:jc w:val="center"/>
      </w:pPr>
      <w:r w:rsidRPr="004351BA">
        <w:t>U  I M E  R E P U B L I K E  H R V A T S K E</w:t>
      </w:r>
    </w:p>
    <w:p w:rsidRDefault="00417EA6" w:rsidP="00417EA6" w:rsidR="00417EA6" w:rsidRPr="004351BA"/>
    <w:p w:rsidRDefault="00417EA6" w:rsidP="00417EA6" w:rsidR="00417EA6" w:rsidRPr="004351BA">
      <w:pPr>
        <w:jc w:val="center"/>
      </w:pPr>
      <w:r w:rsidRPr="004351BA">
        <w:t>R J E Š E NJ E</w:t>
      </w:r>
    </w:p>
    <w:p w:rsidRDefault="00417EA6" w:rsidP="00417EA6" w:rsidR="00417EA6"/>
    <w:p w:rsidRDefault="00417EA6" w:rsidP="00417EA6" w:rsidR="00417EA6" w:rsidRPr="004351BA"/>
    <w:p w:rsidRDefault="00417EA6" w:rsidP="00417EA6" w:rsidR="00417EA6" w:rsidRPr="004351BA">
      <w:pPr>
        <w:jc w:val="both"/>
      </w:pPr>
      <w:r w:rsidRPr="004351BA">
        <w:tab/>
        <w:t xml:space="preserve">Trgovački sud u Pazinu, po stečajnom sucu Adrijani Labinjan Skok, po prijedlogu FINA-e, OIB: 85821130368, RC Rijeka, Podružnica Pula, Pula, Giardini 5, za provedbu stečajnog postupka nad dužnikom </w:t>
      </w:r>
      <w:r w:rsidR="00FB5140">
        <w:t>BIO GARDEN d.o.o., Novigrad, Gradska vrata 2, OIB: 78073938536</w:t>
      </w:r>
      <w:r w:rsidRPr="004351BA">
        <w:t>, dan</w:t>
      </w:r>
      <w:r w:rsidRPr="00FF6C7D">
        <w:t xml:space="preserve">a </w:t>
      </w:r>
      <w:r w:rsidR="00FB5140" w:rsidRPr="00FF6C7D">
        <w:t>24. travnja</w:t>
      </w:r>
      <w:r w:rsidRPr="00FF6C7D">
        <w:t xml:space="preserve"> 2017</w:t>
      </w:r>
      <w:r w:rsidRPr="004351BA">
        <w:t xml:space="preserve">. </w:t>
      </w:r>
    </w:p>
    <w:p w:rsidRDefault="00417EA6" w:rsidP="00417EA6" w:rsidR="00417EA6" w:rsidRPr="004351BA">
      <w:pPr>
        <w:jc w:val="both"/>
      </w:pPr>
    </w:p>
    <w:p w:rsidRDefault="00417EA6" w:rsidP="00417EA6" w:rsidR="00417EA6" w:rsidRPr="004351BA">
      <w:pPr>
        <w:ind w:firstLine="708"/>
      </w:pPr>
      <w:r w:rsidRPr="004351BA">
        <w:tab/>
      </w:r>
      <w:r w:rsidRPr="004351BA">
        <w:tab/>
      </w:r>
      <w:r w:rsidRPr="004351BA">
        <w:tab/>
      </w:r>
      <w:r w:rsidRPr="004351BA">
        <w:tab/>
        <w:t xml:space="preserve">     r i j e š i o   j e</w:t>
      </w:r>
    </w:p>
    <w:p w:rsidRDefault="00417EA6" w:rsidP="00417EA6" w:rsidR="00417EA6" w:rsidRPr="004351BA">
      <w:pPr>
        <w:ind w:firstLine="708"/>
      </w:pPr>
    </w:p>
    <w:p w:rsidRDefault="00417EA6" w:rsidP="00417EA6" w:rsidR="00417EA6">
      <w:pPr>
        <w:jc w:val="both"/>
      </w:pPr>
      <w:r w:rsidRPr="004351BA">
        <w:tab/>
      </w:r>
      <w:r>
        <w:t>I.</w:t>
      </w:r>
      <w:r>
        <w:tab/>
      </w:r>
      <w:r w:rsidRPr="004351BA">
        <w:t xml:space="preserve">Obustavlja se postupak po prijedlogu FINA-e, OIB: 85821130368, RC Rijeka, Podružnica Pula, Pula, Giardini 5, za provedbu stečajnog postupka nad dužnikom </w:t>
      </w:r>
      <w:r w:rsidR="00FB5140">
        <w:t>BIO GARDEN d.o.o., Novigrad, Gradska vrata 2, OIB: 78073938536</w:t>
      </w:r>
      <w:r w:rsidRPr="004351BA">
        <w:t xml:space="preserve">, koji je zaprimljen </w:t>
      </w:r>
      <w:r w:rsidR="00FB5140">
        <w:t>15. veljače 2017</w:t>
      </w:r>
      <w:r w:rsidRPr="004351BA">
        <w:t>.</w:t>
      </w:r>
    </w:p>
    <w:p w:rsidRDefault="00417EA6" w:rsidP="00417EA6" w:rsidR="00417EA6">
      <w:pPr>
        <w:jc w:val="both"/>
      </w:pPr>
    </w:p>
    <w:p w:rsidRDefault="00417EA6" w:rsidP="00417EA6" w:rsidR="00417EA6" w:rsidRPr="004351BA">
      <w:pPr>
        <w:ind w:firstLine="708"/>
        <w:jc w:val="both"/>
      </w:pPr>
      <w:r>
        <w:t>II.</w:t>
      </w:r>
      <w:r w:rsidRPr="001466E9">
        <w:t xml:space="preserve"> </w:t>
      </w:r>
      <w:r>
        <w:tab/>
        <w:t xml:space="preserve">Nalaže se dužniku </w:t>
      </w:r>
      <w:r w:rsidR="00FB5140">
        <w:t>BIO GARDEN d.o.o., Novigrad, Gradska vrata 2, OIB: 78073938536</w:t>
      </w:r>
      <w:r>
        <w:t>, da trošak u iznosu od 175,00 kn isplati FINA-i na žiro račun br. HR4223900011100017042, model: HR05, poziv na broj: 7524005-</w:t>
      </w:r>
      <w:r w:rsidR="00FB5140">
        <w:t>78073938536</w:t>
      </w:r>
      <w:r>
        <w:t xml:space="preserve">, u roku od 8 dana. </w:t>
      </w:r>
    </w:p>
    <w:p w:rsidRDefault="00417EA6" w:rsidP="00417EA6" w:rsidR="00417EA6" w:rsidRPr="004351BA">
      <w:pPr>
        <w:jc w:val="both"/>
      </w:pPr>
    </w:p>
    <w:p w:rsidRDefault="00417EA6" w:rsidP="00417EA6" w:rsidR="00417EA6" w:rsidRPr="004351BA">
      <w:pPr>
        <w:jc w:val="center"/>
      </w:pPr>
      <w:r w:rsidRPr="004351BA">
        <w:t>Obrazloženje</w:t>
      </w:r>
    </w:p>
    <w:p w:rsidRDefault="00417EA6" w:rsidP="00417EA6" w:rsidR="00417EA6" w:rsidRPr="004351BA"/>
    <w:p w:rsidRDefault="00417EA6" w:rsidP="00417EA6" w:rsidR="00417EA6" w:rsidRPr="004351BA">
      <w:pPr>
        <w:jc w:val="both"/>
      </w:pPr>
      <w:r w:rsidRPr="004351BA">
        <w:tab/>
        <w:t xml:space="preserve">Iz Potvrde FINA-e od </w:t>
      </w:r>
      <w:r w:rsidR="00FB5140">
        <w:t>21.4</w:t>
      </w:r>
      <w:r w:rsidRPr="004351BA">
        <w:t>.2017. proizlazi da računi društva nisu u blokadi i da nema nepodmirenih obveza, pa proizlazi da je dužnik sposoban za plaćanje, te je po odredbi čl. 128. st. 9. Stečajnog zakona (NN 71/15) valjalo obustaviti postupak.</w:t>
      </w:r>
    </w:p>
    <w:p w:rsidRDefault="00417EA6" w:rsidP="00417EA6" w:rsidR="00417EA6">
      <w:pPr>
        <w:jc w:val="both"/>
      </w:pPr>
      <w:r w:rsidRPr="004351BA">
        <w:tab/>
      </w:r>
      <w:r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postupka.</w:t>
      </w:r>
    </w:p>
    <w:p w:rsidRDefault="00417EA6" w:rsidP="00417EA6" w:rsidR="00417EA6">
      <w:pPr>
        <w:jc w:val="both"/>
      </w:pPr>
      <w:r>
        <w:tab/>
        <w:t>Sukladno već spomenutoj odredbi čl. 128. st. 9. SZ-a, u slučaju obustave postupka, troškove provedenog postupka obvezan je naknaditi dužnik, pa je donesena odluka kao u točki II. izreke.</w:t>
      </w:r>
    </w:p>
    <w:p w:rsidRDefault="00417EA6" w:rsidP="00417EA6" w:rsidR="00417EA6" w:rsidRPr="004351BA">
      <w:pPr>
        <w:jc w:val="both"/>
      </w:pPr>
    </w:p>
    <w:p w:rsidRDefault="00417EA6" w:rsidP="00417EA6" w:rsidR="00417EA6" w:rsidRPr="004351BA">
      <w:pPr>
        <w:jc w:val="center"/>
      </w:pPr>
      <w:r w:rsidRPr="004351BA">
        <w:t>U Pazin</w:t>
      </w:r>
      <w:r w:rsidRPr="00FF6C7D">
        <w:t xml:space="preserve">u </w:t>
      </w:r>
      <w:r w:rsidR="00FB5140" w:rsidRPr="00FF6C7D">
        <w:t>24. travnja</w:t>
      </w:r>
      <w:r w:rsidRPr="00FF6C7D">
        <w:t xml:space="preserve"> 201</w:t>
      </w:r>
      <w:r w:rsidRPr="004351BA">
        <w:t>7.</w:t>
      </w:r>
    </w:p>
    <w:p w:rsidRDefault="00417EA6" w:rsidP="00417EA6" w:rsidR="00417EA6" w:rsidRPr="004351BA">
      <w:pPr>
        <w:jc w:val="center"/>
      </w:pPr>
      <w:r w:rsidRPr="004351BA">
        <w:t xml:space="preserve">  </w:t>
      </w:r>
    </w:p>
    <w:p w:rsidRDefault="00417EA6" w:rsidP="00417EA6" w:rsidR="00417EA6" w:rsidRPr="004351BA">
      <w:pPr>
        <w:jc w:val="center"/>
      </w:pPr>
      <w:r w:rsidRPr="004351BA">
        <w:t xml:space="preserve">                                                             </w:t>
      </w:r>
      <w:r w:rsidRPr="004351BA">
        <w:tab/>
        <w:t xml:space="preserve"> </w:t>
      </w:r>
      <w:r w:rsidRPr="004351BA">
        <w:tab/>
        <w:t xml:space="preserve">  </w:t>
      </w:r>
      <w:r w:rsidRPr="004351BA">
        <w:tab/>
        <w:t>Stečajni sudac</w:t>
      </w:r>
    </w:p>
    <w:p w:rsidRDefault="00417EA6" w:rsidP="00417EA6" w:rsidR="00417EA6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417EA6" w:rsidP="00417EA6" w:rsidR="00417EA6" w:rsidRPr="00A01367">
      <w:pPr>
        <w:jc w:val="both"/>
      </w:pPr>
    </w:p>
    <w:p w:rsidRDefault="00417EA6" w:rsidP="00417EA6" w:rsidR="00417EA6" w:rsidRPr="00A01367">
      <w:r w:rsidRPr="00A01367">
        <w:t>UPUTA O PRAVNOM LIJEKU:</w:t>
      </w:r>
    </w:p>
    <w:p w:rsidRDefault="00417EA6" w:rsidP="00417EA6" w:rsidR="00417EA6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417EA6" w:rsidP="00417EA6" w:rsidR="00417EA6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417EA6" w:rsidP="00417EA6" w:rsidR="00417EA6" w:rsidRPr="00A01367">
      <w:pPr>
        <w:jc w:val="both"/>
      </w:pPr>
    </w:p>
    <w:p w:rsidRDefault="00417EA6" w:rsidP="00417EA6" w:rsidR="00417EA6" w:rsidRPr="00A01367">
      <w:pPr>
        <w:jc w:val="both"/>
      </w:pPr>
      <w:r w:rsidRPr="00A01367">
        <w:t>DNA:</w:t>
      </w:r>
    </w:p>
    <w:p w:rsidRDefault="00417EA6" w:rsidP="00417EA6" w:rsidR="00417EA6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417EA6" w:rsidP="00417EA6" w:rsidR="00417EA6">
      <w:r w:rsidRPr="00A01367">
        <w:t>- dužnik</w:t>
      </w:r>
      <w:r>
        <w:t xml:space="preserve"> </w:t>
      </w:r>
    </w:p>
    <w:p w:rsidRDefault="00417EA6" w:rsidP="00417EA6" w:rsidR="00417EA6">
      <w:r w:rsidRPr="00A01367">
        <w:t>- mrežna stranica e-Oglasna ploča suda (8 dana)</w:t>
      </w:r>
    </w:p>
    <w:p w:rsidRDefault="00417EA6" w:rsidP="00417EA6" w:rsidR="00417EA6"/>
    <w:p w:rsidRDefault="00417EA6" w:rsidP="00417EA6" w:rsidR="00417EA6"/>
    <w:p w:rsidRDefault="00417EA6" w:rsidP="00417EA6" w:rsidR="00417EA6"/>
    <w:p w:rsidRDefault="00417EA6" w:rsidP="00417EA6" w:rsidR="00417EA6"/>
    <w:p w:rsidRDefault="00417EA6" w:rsidP="00417EA6" w:rsidR="00417EA6"/>
    <w:p w:rsidRDefault="00432AD6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140" w:rsidP="00FB5140" w:rsidR="00FB5140">
      <w:r>
        <w:separator/>
      </w:r>
    </w:p>
  </w:endnote>
  <w:endnote w:id="0" w:type="continuationSeparator">
    <w:p w:rsidRDefault="00FB5140" w:rsidP="00FB5140" w:rsidR="00FB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140" w:rsidP="00FB5140" w:rsidR="00FB5140">
      <w:r>
        <w:separator/>
      </w:r>
    </w:p>
  </w:footnote>
  <w:footnote w:id="0" w:type="continuationSeparator">
    <w:p w:rsidRDefault="00FB5140" w:rsidP="00FB5140" w:rsidR="00FB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E7B7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32AD6">
          <w:rPr>
            <w:noProof/>
          </w:rPr>
          <w:t>2</w:t>
        </w:r>
        <w:r>
          <w:fldChar w:fldCharType="end"/>
        </w:r>
        <w:r>
          <w:tab/>
        </w:r>
        <w:r w:rsidR="00FB5140">
          <w:t>Posl.br.: 2 St-89</w:t>
        </w:r>
        <w:r w:rsidR="00FB5140" w:rsidRPr="004351BA">
          <w:t>/1</w:t>
        </w:r>
        <w:r w:rsidR="00FB5140">
          <w:t>7</w:t>
        </w:r>
        <w:r w:rsidR="00FB5140" w:rsidRPr="004351BA">
          <w:t>-</w:t>
        </w:r>
        <w:r w:rsidR="00FF6C7D">
          <w:t>9</w:t>
        </w:r>
      </w:p>
    </w:sdtContent>
  </w:sdt>
  <w:p w:rsidRDefault="00432AD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EA6"/>
    <w:rsid w:val="00417EA6"/>
    <w:rsid w:val="00432AD6"/>
    <w:rsid w:val="00554328"/>
    <w:rsid w:val="005E7B77"/>
    <w:rsid w:val="00985388"/>
    <w:rsid w:val="00FB5140"/>
    <w:rsid w:val="00FF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7EA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7E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7EA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7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EA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51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514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A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A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A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A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7EA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7E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7EA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7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7EA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51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514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A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A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A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A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GARDEN d.o.o. NOVIGRAD</izvorni_sadrzaj>
    <derivirana_varijabla naziv="DomainObject.Predmet.ProtustrankaFormated_1">  BIO GARDEN d.o.o. NOVIGRAD</derivirana_varijabla>
  </DomainObject.Predmet.ProtustrankaFormated>
  <DomainObject.Predmet.ProtustrankaFormatedOIB>
    <izvorni_sadrzaj>  BIO GARDEN d.o.o. NOVIGRAD, OIB 78073938536</izvorni_sadrzaj>
    <derivirana_varijabla naziv="DomainObject.Predmet.ProtustrankaFormatedOIB_1">  BIO GARDEN d.o.o. NOVIGRAD, OIB 78073938536</derivirana_varijabla>
  </DomainObject.Predmet.ProtustrankaFormatedOIB>
  <DomainObject.Predmet.ProtustrankaFormatedWithAdress>
    <izvorni_sadrzaj> BIO GARDEN d.o.o. NOVIGRAD, Gradska vrata 2, 52466 Novigrad</izvorni_sadrzaj>
    <derivirana_varijabla naziv="DomainObject.Predmet.ProtustrankaFormatedWithAdress_1"> BIO GARDEN d.o.o. NOVIGRAD, Gradska vrata 2, 52466 Novigrad</derivirana_varijabla>
  </DomainObject.Predmet.ProtustrankaFormatedWithAdress>
  <DomainObject.Predmet.ProtustrankaFormatedWithAdressOIB>
    <izvorni_sadrzaj> BIO GARDEN d.o.o. NOVIGRAD, OIB 78073938536, Gradska vrata 2, 52466 Novigrad</izvorni_sadrzaj>
    <derivirana_varijabla naziv="DomainObject.Predmet.ProtustrankaFormatedWithAdressOIB_1"> BIO GARDEN d.o.o. NOVIGRAD, OIB 78073938536, Gradska vrata 2, 52466 Novigrad</derivirana_varijabla>
  </DomainObject.Predmet.ProtustrankaFormatedWithAdressOIB>
  <DomainObject.Predmet.ProtustrankaWithAdress>
    <izvorni_sadrzaj>BIO GARDEN d.o.o. NOVIGRAD Gradska vrata 2, 52466 Novigrad</izvorni_sadrzaj>
    <derivirana_varijabla naziv="DomainObject.Predmet.ProtustrankaWithAdress_1">BIO GARDEN d.o.o. NOVIGRAD Gradska vrata 2, 52466 Novigrad</derivirana_varijabla>
  </DomainObject.Predmet.ProtustrankaWithAdress>
  <DomainObject.Predmet.ProtustrankaWithAdressOIB>
    <izvorni_sadrzaj>BIO GARDEN d.o.o. NOVIGRAD, OIB 78073938536, Gradska vrata 2, 52466 Novigrad</izvorni_sadrzaj>
    <derivirana_varijabla naziv="DomainObject.Predmet.ProtustrankaWithAdressOIB_1">BIO GARDEN d.o.o. NOVIGRAD, OIB 78073938536, Gradska vrata 2, 52466 Novigrad</derivirana_varijabla>
  </DomainObject.Predmet.ProtustrankaWithAdressOIB>
  <DomainObject.Predmet.ProtustrankaNazivFormated>
    <izvorni_sadrzaj>BIO GARDEN d.o.o. NOVIGRAD</izvorni_sadrzaj>
    <derivirana_varijabla naziv="DomainObject.Predmet.ProtustrankaNazivFormated_1">BIO GARDEN d.o.o. NOVIGRAD</derivirana_varijabla>
  </DomainObject.Predmet.ProtustrankaNazivFormated>
  <DomainObject.Predmet.ProtustrankaNazivFormatedOIB>
    <izvorni_sadrzaj>BIO GARDEN d.o.o. NOVIGRAD, OIB 78073938536</izvorni_sadrzaj>
    <derivirana_varijabla naziv="DomainObject.Predmet.ProtustrankaNazivFormatedOIB_1">BIO GARDEN d.o.o. NOVIGRAD, OIB 78073938536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15881.74</izvorni_sadrzaj>
    <derivirana_varijabla naziv="DomainObject.Predmet.TrenutnaVrijednost_1">15881.74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 GARDEN d.o.o. NOVIGRAD</item>
    </izvorni_sadrzaj>
    <derivirana_varijabla naziv="DomainObject.Predmet.ProtuStrankaListFormated_1">
      <item>BIO GARDEN d.o.o. NOVIGRAD</item>
    </derivirana_varijabla>
  </DomainObject.Predmet.ProtuStrankaListFormated>
  <DomainObject.Predmet.ProtuStrankaListFormatedOIB>
    <izvorni_sadrzaj>
      <item>BIO GARDEN d.o.o. NOVIGRAD, OIB 78073938536</item>
    </izvorni_sadrzaj>
    <derivirana_varijabla naziv="DomainObject.Predmet.ProtuStrankaListFormatedOIB_1">
      <item>BIO GARDEN d.o.o. NOVIGRAD, OIB 78073938536</item>
    </derivirana_varijabla>
  </DomainObject.Predmet.ProtuStrankaListFormatedOIB>
  <DomainObject.Predmet.ProtuStrankaListFormatedWithAdress>
    <izvorni_sadrzaj>
      <item>BIO GARDEN d.o.o. NOVIGRAD, Gradska vrata 2, 52466 Novigrad</item>
    </izvorni_sadrzaj>
    <derivirana_varijabla naziv="DomainObject.Predmet.ProtuStrankaListFormatedWithAdress_1">
      <item>BIO GARDEN d.o.o. NOVIGRAD, Gradska vrata 2, 52466 Novigrad</item>
    </derivirana_varijabla>
  </DomainObject.Predmet.ProtuStrankaListFormatedWithAdress>
  <DomainObject.Predmet.ProtuStrankaListFormatedWithAdressOIB>
    <izvorni_sadrzaj>
      <item>BIO GARDEN d.o.o. NOVIGRAD, OIB 78073938536, Gradska vrata 2, 52466 Novigrad</item>
    </izvorni_sadrzaj>
    <derivirana_varijabla naziv="DomainObject.Predmet.ProtuStrankaListFormatedWithAdressOIB_1">
      <item>BIO GARDEN d.o.o. NOVIGRAD, OIB 78073938536, Gradska vrata 2, 52466 Novigrad</item>
    </derivirana_varijabla>
  </DomainObject.Predmet.ProtuStrankaListFormatedWithAdressOIB>
  <DomainObject.Predmet.ProtuStrankaListNazivFormated>
    <izvorni_sadrzaj>
      <item>BIO GARDEN d.o.o. NOVIGRAD</item>
    </izvorni_sadrzaj>
    <derivirana_varijabla naziv="DomainObject.Predmet.ProtuStrankaListNazivFormated_1">
      <item>BIO GARDEN d.o.o. NOVIGRAD</item>
    </derivirana_varijabla>
  </DomainObject.Predmet.ProtuStrankaListNazivFormated>
  <DomainObject.Predmet.ProtuStrankaListNazivFormatedOIB>
    <izvorni_sadrzaj>
      <item>BIO GARDEN d.o.o. NOVIGRAD, OIB 78073938536</item>
    </izvorni_sadrzaj>
    <derivirana_varijabla naziv="DomainObject.Predmet.ProtuStrankaListNazivFormatedOIB_1">
      <item>BIO GARDEN d.o.o. NOVIGRAD, OIB 78073938536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 GARDEN d.o.o. NOVIGRAD</izvorni_sadrzaj>
    <derivirana_varijabla naziv="DomainObject.Predmet.ProtustrankaIDrugi_1">BIO GARDEN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BIO GARDEN d.o.o. NOVIGRAD, OIB 78073938536, Gradska vrata 2, 52466 Novigrad</izvorni_sadrzaj>
    <derivirana_varijabla naziv="DomainObject.Predmet.ProtustrankaIDrugiAdressOIB_1">BIO GARDEN d.o.o. NOVIGRAD, OIB 78073938536, Gradska vrata 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BIO GARDEN d.o.o. NOVIGRAD</item>
    </izvorni_sadrzaj>
    <derivirana_varijabla naziv="DomainObject.Predmet.SudioniciListNaziv_1">
      <item>FINANCIJSKA AGENCIJA, RC RIJEKA, PODRUŽNICA PULA, PULA</item>
      <item>BIO GARDEN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BIO GARDEN d.o.o. NOVIGRAD, OIB 78073938536, Gradska vrata 2,52466 Novigrad</item>
    </izvorni_sadrzaj>
    <derivirana_varijabla naziv="DomainObject.Predmet.SudioniciListAdressOIB_1">
      <item>FINANCIJSKA AGENCIJA, RC RIJEKA, PODRUŽNICA PULA, PULA, OIB 85821130368, Giardini 5,52100 Pula</item>
      <item>BIO GARDEN d.o.o. NOVIGRAD, OIB 78073938536, Gradska vrata 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78073938536</item>
    </izvorni_sadrzaj>
    <derivirana_varijabla naziv="DomainObject.Predmet.SudioniciListNazivOIB_1">
      <item>, OIB 85821130368</item>
      <item>, OIB 78073938536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2095</properties:Characters>
  <properties:Lines>64</properties:Lines>
  <properties:Paragraphs>23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2017-04-21T10:15:00Z</dcterms:created>
  <dc:creator>Jasmina Matika</dc:creator>
  <cp:lastModifiedBy>Jasmina Matika</cp:lastModifiedBy>
  <dcterms:modified xmlns:xsi="http://www.w3.org/2001/XMLSchema-instance" xsi:type="dcterms:W3CDTF">2017-04-24T10:48:00Z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